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8.xml" ContentType="application/vnd.openxmlformats-officedocument.wordprocessingml.header+xml"/>
  <Override PartName="/word/footer8.xml" ContentType="application/vnd.openxmlformats-officedocument.wordprocessingml.footer+xml"/>
  <Override PartName="/word/header19.xml" ContentType="application/vnd.openxmlformats-officedocument.wordprocessingml.header+xml"/>
  <Override PartName="/word/footer9.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89FDA11" w14:textId="77777777" w:rsidR="00353B15" w:rsidRDefault="00353B15" w:rsidP="00353B15">
      <w:pPr>
        <w:spacing w:before="10" w:after="0" w:line="190" w:lineRule="exact"/>
        <w:rPr>
          <w:sz w:val="19"/>
          <w:szCs w:val="19"/>
        </w:rPr>
      </w:pPr>
      <w:r>
        <w:rPr>
          <w:noProof/>
          <w:sz w:val="22"/>
          <w:szCs w:val="22"/>
          <w:lang w:eastAsia="ja-JP"/>
        </w:rPr>
        <mc:AlternateContent>
          <mc:Choice Requires="wpg">
            <w:drawing>
              <wp:anchor distT="0" distB="0" distL="114300" distR="114300" simplePos="0" relativeHeight="251658242" behindDoc="1" locked="0" layoutInCell="1" allowOverlap="1" wp14:anchorId="3AA534EE" wp14:editId="07777777">
                <wp:simplePos x="0" y="0"/>
                <wp:positionH relativeFrom="page">
                  <wp:posOffset>0</wp:posOffset>
                </wp:positionH>
                <wp:positionV relativeFrom="page">
                  <wp:posOffset>635</wp:posOffset>
                </wp:positionV>
                <wp:extent cx="7559040" cy="6334760"/>
                <wp:effectExtent l="0" t="635" r="3810" b="0"/>
                <wp:wrapNone/>
                <wp:docPr id="272" name="Group 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73"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4"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75" name="Group 5"/>
                        <wpg:cNvGrpSpPr>
                          <a:grpSpLocks/>
                        </wpg:cNvGrpSpPr>
                        <wpg:grpSpPr bwMode="auto">
                          <a:xfrm>
                            <a:off x="1281" y="853"/>
                            <a:ext cx="171" cy="171"/>
                            <a:chOff x="1281" y="853"/>
                            <a:chExt cx="171" cy="171"/>
                          </a:xfrm>
                        </wpg:grpSpPr>
                        <wps:wsp>
                          <wps:cNvPr id="276"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7" name="Group 7"/>
                        <wpg:cNvGrpSpPr>
                          <a:grpSpLocks/>
                        </wpg:cNvGrpSpPr>
                        <wpg:grpSpPr bwMode="auto">
                          <a:xfrm>
                            <a:off x="1281" y="1069"/>
                            <a:ext cx="171" cy="171"/>
                            <a:chOff x="1281" y="1069"/>
                            <a:chExt cx="171" cy="171"/>
                          </a:xfrm>
                        </wpg:grpSpPr>
                        <wps:wsp>
                          <wps:cNvPr id="278"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9" name="Group 9"/>
                        <wpg:cNvGrpSpPr>
                          <a:grpSpLocks/>
                        </wpg:cNvGrpSpPr>
                        <wpg:grpSpPr bwMode="auto">
                          <a:xfrm>
                            <a:off x="1281" y="1285"/>
                            <a:ext cx="171" cy="171"/>
                            <a:chOff x="1281" y="1285"/>
                            <a:chExt cx="171" cy="171"/>
                          </a:xfrm>
                        </wpg:grpSpPr>
                        <wps:wsp>
                          <wps:cNvPr id="280"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1" name="Group 11"/>
                        <wpg:cNvGrpSpPr>
                          <a:grpSpLocks/>
                        </wpg:cNvGrpSpPr>
                        <wpg:grpSpPr bwMode="auto">
                          <a:xfrm>
                            <a:off x="1066" y="1069"/>
                            <a:ext cx="171" cy="171"/>
                            <a:chOff x="1066" y="1069"/>
                            <a:chExt cx="171" cy="171"/>
                          </a:xfrm>
                        </wpg:grpSpPr>
                        <wps:wsp>
                          <wps:cNvPr id="282"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3" name="Group 13"/>
                        <wpg:cNvGrpSpPr>
                          <a:grpSpLocks/>
                        </wpg:cNvGrpSpPr>
                        <wpg:grpSpPr bwMode="auto">
                          <a:xfrm>
                            <a:off x="1066" y="1285"/>
                            <a:ext cx="171" cy="171"/>
                            <a:chOff x="1066" y="1285"/>
                            <a:chExt cx="171" cy="171"/>
                          </a:xfrm>
                        </wpg:grpSpPr>
                        <wps:wsp>
                          <wps:cNvPr id="284"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5" name="Group 15"/>
                        <wpg:cNvGrpSpPr>
                          <a:grpSpLocks/>
                        </wpg:cNvGrpSpPr>
                        <wpg:grpSpPr bwMode="auto">
                          <a:xfrm>
                            <a:off x="850" y="1285"/>
                            <a:ext cx="171" cy="171"/>
                            <a:chOff x="850" y="1285"/>
                            <a:chExt cx="171" cy="171"/>
                          </a:xfrm>
                        </wpg:grpSpPr>
                        <wps:wsp>
                          <wps:cNvPr id="286"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7" name="Group 17"/>
                        <wpg:cNvGrpSpPr>
                          <a:grpSpLocks/>
                        </wpg:cNvGrpSpPr>
                        <wpg:grpSpPr bwMode="auto">
                          <a:xfrm>
                            <a:off x="1553" y="853"/>
                            <a:ext cx="378" cy="603"/>
                            <a:chOff x="1553" y="853"/>
                            <a:chExt cx="378" cy="603"/>
                          </a:xfrm>
                        </wpg:grpSpPr>
                        <wps:wsp>
                          <wps:cNvPr id="288"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9" name="Group 19"/>
                        <wpg:cNvGrpSpPr>
                          <a:grpSpLocks/>
                        </wpg:cNvGrpSpPr>
                        <wpg:grpSpPr bwMode="auto">
                          <a:xfrm>
                            <a:off x="1628" y="923"/>
                            <a:ext cx="337" cy="220"/>
                            <a:chOff x="1628" y="923"/>
                            <a:chExt cx="337" cy="220"/>
                          </a:xfrm>
                        </wpg:grpSpPr>
                        <wps:wsp>
                          <wps:cNvPr id="290"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1" name="Group 21"/>
                        <wpg:cNvGrpSpPr>
                          <a:grpSpLocks/>
                        </wpg:cNvGrpSpPr>
                        <wpg:grpSpPr bwMode="auto">
                          <a:xfrm>
                            <a:off x="2025" y="853"/>
                            <a:ext cx="425" cy="603"/>
                            <a:chOff x="2025" y="853"/>
                            <a:chExt cx="425" cy="603"/>
                          </a:xfrm>
                        </wpg:grpSpPr>
                        <wps:wsp>
                          <wps:cNvPr id="292"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5" name="Group 25"/>
                        <wpg:cNvGrpSpPr>
                          <a:grpSpLocks/>
                        </wpg:cNvGrpSpPr>
                        <wpg:grpSpPr bwMode="auto">
                          <a:xfrm>
                            <a:off x="2565" y="853"/>
                            <a:ext cx="2" cy="603"/>
                            <a:chOff x="2565" y="853"/>
                            <a:chExt cx="2" cy="603"/>
                          </a:xfrm>
                        </wpg:grpSpPr>
                        <wps:wsp>
                          <wps:cNvPr id="296"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BE95935" id="Group 272" o:spid="_x0000_s1026" style="position:absolute;margin-left:0;margin-top:.05pt;width:595.2pt;height:498.8pt;z-index:-251658238;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T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TPNNd9mB1JoAfRWZqXiGw0nb9rvIbfJwA55z9KKjniupm6kIu&#10;zZp0UUVZo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THfayjjnNQT3qWsLSyyR&#10;xxgZLOcAfjQGxO7FSPSm+bgEsQqjua8+8SfGjRNJd4reUXVygOAOFryfxB8XdX19mWCQrEegTIQf&#10;j3rkniYR21PLr5jQoaXu/I9+1bxtpukhvMuEdx/Ah5rzDxd8Y7iRJIrBhEDxmM8/ie1eYxz3t4N8&#10;0zBT1bcQv8+f88Vdjs/3YkYiJeglnJA/4CvU1588RVqaLRHk1cxq1o2hoYup3eraxMZZZHyTnJJO&#10;fxNFdGNMwiyGNIojws14Sgb2VR/P2orm5GeO8PKTu2z6nooor6Q/Qg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D9PoLGAAAA3AAAAA8AAABkcnMvZG93bnJldi54bWxEj0FrwkAUhO8F/8PyhF6KbqqlSnSVWhEi&#10;CEUj6PGRfW5Cs29Ddqvx37uFQo/DzHzDzJedrcWVWl85VvA6TEAQF05XbBQc881gCsIHZI21Y1Jw&#10;Jw/LRe9pjql2N97T9RCMiBD2KSooQ2hSKX1RkkU/dA1x9C6utRiibI3ULd4i3NZylCTv0mLFcaHE&#10;hj5LKr4PP1bBm9m+jA1nWb7OT7tz/bVa55eVUs/97mMGIlAX/sN/7UwrGE3G8HsmHgG5eA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8P0+gsYAAADcAAAADwAAAAAAAAAAAAAA&#10;AACfAgAAZHJzL2Rvd25yZXYueG1sUEsFBgAAAAAEAAQA9wAAAJIDAAAAAA==&#10;">
                  <v:imagedata r:id="rId13" o:title=""/>
                </v:shape>
                <v:shape id="Picture 4"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8Zl3fDAAAA3AAAAA8AAABkcnMvZG93bnJldi54bWxEj0FrAjEUhO+C/yE8oTc3WxGVrVFKi9Kr&#10;q2i9PTav2aXJy7KJuv57Uyh4HGbmG2a57p0VV+pC41nBa5aDIK68btgoOOw34wWIEJE1Ws+k4E4B&#10;1qvhYImF9jfe0bWMRiQIhwIV1DG2hZShqslhyHxLnLwf3zmMSXZG6g5vCe6snOT5TDpsOC3U2NJH&#10;TdVveXEKtPW5PW99udt8f57227sJ56NR6mXUv7+BiNTHZ/i//aUVTOZT+DuTjoBcP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xmXd8MAAADcAAAADwAAAAAAAAAAAAAAAACf&#10;AgAAZHJzL2Rvd25yZXYueG1sUEsFBgAAAAAEAAQA9wAAAI8DAAAAAA==&#10;">
                  <v:imagedata r:id="rId14" o:title=""/>
                </v:shape>
                <v:group id="Group 5"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ArxcUAAADcAAAADwAAAGRycy9kb3ducmV2LnhtbESPQYvCMBSE78L+h/CE&#10;vWlaF3WpRhFZlz2IoC6It0fzbIvNS2liW/+9EQSPw8x8w8yXnSlFQ7UrLCuIhxEI4tTqgjMF/8fN&#10;4BuE88gaS8uk4E4OlouP3hwTbVveU3PwmQgQdgkqyL2vEildmpNBN7QVcfAutjbog6wzqWtsA9yU&#10;chRFE2mw4LCQY0XrnNLr4WYU/LbYrr7in2Z7vazv5+N4d9rGpNRnv1vNQHjq/Dv8av9pBaPp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iQK8XFAAAA3AAA&#10;AA8AAAAAAAAAAAAAAAAAqgIAAGRycy9kb3ducmV2LnhtbFBLBQYAAAAABAAEAPoAAACcAwAAAAA=&#10;">
                  <v:shape id="Freeform 6"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Idz8cA&#10;AADcAAAADwAAAGRycy9kb3ducmV2LnhtbESPT2vCQBDF74V+h2WE3upGQS1pVqmiJQfBVttDb0N2&#10;8qfNzobsxsRv7wpCj4837/fmJavB1OJMrassK5iMIxDEmdUVFwq+TrvnFxDOI2usLZOCCzlYLR8f&#10;Eoy17fmTzkdfiABhF6OC0vsmltJlJRl0Y9sQBy+3rUEfZFtI3WIf4KaW0yiaS4MVh4YSG9qUlP0d&#10;OxPe4G6/+JCn7ex9jT/570Gm37NcqafR8PYKwtPg/4/v6VQrmC7mcBsTCC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nCHc/HAAAA3AAAAA8AAAAAAAAAAAAAAAAAmAIAAGRy&#10;cy9kb3ducmV2LnhtbFBLBQYAAAAABAAEAPUAAACMAw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4QKcUAAADcAAAADwAAAGRycy9kb3ducmV2LnhtbESPQYvCMBSE78L+h/CE&#10;vWlaF3WpRhFZlz2IoC6It0fzbIvNS2liW/+9EQSPw8x8w8yXnSlFQ7UrLCuIhxEI4tTqgjMF/8fN&#10;4BuE88gaS8uk4E4OlouP3hwTbVveU3PwmQgQdgkqyL2vEildmpNBN7QVcfAutjbog6wzqWtsA9yU&#10;chRFE2mw4LCQY0XrnNLr4WYU/LbYrr7in2Z7vazv5+N4d9rGpNRnv1vNQHjq/Dv8av9pBaPp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OECnFAAAA3AAA&#10;AA8AAAAAAAAAAAAAAAAAqgIAAGRycy9kb3ducmV2LnhtbFBLBQYAAAAABAAEAPoAAACcAwAAAAA=&#10;">
                  <v:shape id="Freeform 8"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pH7sMA&#10;AADcAAAADwAAAGRycy9kb3ducmV2LnhtbERPz2vCMBS+D/Y/hDfwNlM9bKNrFFEHehHWDebxtXlt&#10;qs1LaWJb//vlMNjx4/udrSfbioF63zhWsJgnIIhLpxuuFXx/fTy/gfABWWPrmBTcycN69fiQYard&#10;yJ805KEWMYR9igpMCF0qpS8NWfRz1xFHrnK9xRBhX0vd4xjDbSuXSfIiLTYcGwx2tDVUXvObVVBc&#10;TFWed6eFrPY/yXA8H+ytcErNnqbNO4hAU/gX/7kPWsHyNa6NZ+IR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pH7sMAAADcAAAADwAAAAAAAAAAAAAAAACYAgAAZHJzL2Rv&#10;d25yZXYueG1sUEsFBgAAAAAEAAQA9QAAAIgD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0hwMYAAADcAAAADwAAAGRycy9kb3ducmV2LnhtbESPT2vCQBTE74LfYXmC&#10;t7qJ4p9GVxFR6UEK1ULp7ZF9JsHs25Bdk/jtu0LB4zAzv2FWm86UoqHaFZYVxKMIBHFqdcGZgu/L&#10;4W0BwnlkjaVlUvAgB5t1v7fCRNuWv6g5+0wECLsEFeTeV4mULs3JoBvZijh4V1sb9EHWmdQ1tgFu&#10;SjmOopk0WHBYyLGiXU7p7Xw3Co4ttttJvG9Ot+vu8XuZfv6cYlJqOOi2SxCeOv8K/7c/tILx/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3SHAxgAAANwA&#10;AAAPAAAAAAAAAAAAAAAAAKoCAABkcnMvZG93bnJldi54bWxQSwUGAAAAAAQABAD6AAAAnQMAAAAA&#10;">
                  <v:shape id="Freeform 10"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ygtMQA&#10;AADcAAAADwAAAGRycy9kb3ducmV2LnhtbERPy2rCQBTdF/oPwy24KXXSgMVGxyD1gZQu6mPh8pK5&#10;JtHMnTAzxvj3zqLQ5eG8p3lvGtGR87VlBe/DBARxYXXNpYLDfvU2BuEDssbGMim4k4d89vw0xUzb&#10;G2+p24VSxBD2GSqoQmgzKX1RkUE/tC1x5E7WGQwRulJqh7cYbhqZJsmHNFhzbKiwpa+KisvuahSM&#10;tr5ZuePva7c4/yzX7Sdu7tdvpQYv/XwCIlAf/sV/7o1WkI7j/HgmHgE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coLTEAAAA3AAAAA8AAAAAAAAAAAAAAAAAmAIAAGRycy9k&#10;b3ducmV2LnhtbFBLBQYAAAAABAAEAPUAAACJAw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l3hxgAAANwA&#10;AAAPAAAAAAAAAAAAAAAAAKoCAABkcnMvZG93bnJldi54bWxQSwUGAAAAAAQABAD6AAAAnQMAAAAA&#10;">
                  <v:shape id="Freeform 12"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xr68YA&#10;AADcAAAADwAAAGRycy9kb3ducmV2LnhtbESPS2sCQRCE74L/YWghN511wQero0RJggchPpKDt2an&#10;9xF3epadUdd/7wQEj0V1fdU1X7amEldqXGlZwXAQgSBOrS45V/Bz/OxPQTiPrLGyTAru5GC56Hbm&#10;mGh74z1dDz4XAcIuQQWF93UipUsLMugGtiYOXmYbgz7IJpe6wVuAm0rGUTSWBksODQXWtC4oPR8u&#10;JrzBl+1kJ48fo68VnrK/b7n5HWVKvfXa9xkIT61/HT/TG60gnsbwPyYQQC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yxr68YAAADcAAAADwAAAAAAAAAAAAAAAACYAgAAZHJz&#10;L2Rvd25yZXYueG1sUEsFBgAAAAAEAAQA9QAAAIsD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BmDcYAAADcAAAADwAAAGRycy9kb3ducmV2LnhtbESPT2vCQBTE74V+h+UV&#10;vNVNlJYQXUVEi4cg1BSKt0f2mQSzb0N2mz/fvisUehxm5jfMejuaRvTUudqygngegSAurK65VPCV&#10;H18TEM4ja2wsk4KJHGw3z09rTLUd+JP6iy9FgLBLUUHlfZtK6YqKDLq5bYmDd7OdQR9kV0rd4RDg&#10;ppGLKHqXBmsOCxW2tK+ouF9+jIKPAYfdMj702f22n6752/k7i0mp2cu4W4HwNPr/8F/7pBUski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4GYNxgAAANwA&#10;AAAPAAAAAAAAAAAAAAAAAKoCAABkcnMvZG93bnJldi54bWxQSwUGAAAAAAQABAD6AAAAnQMAAAAA&#10;">
                  <v:shape id="Freeform 14"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I9zMUA&#10;AADcAAAADwAAAGRycy9kb3ducmV2LnhtbESPQWvCQBSE74X+h+UVvNWNIiIxG5G2gl6E2oIen9mX&#10;bGz2bciuMf57t1DocZiZb5hsNdhG9NT52rGCyTgBQVw4XXOl4Ptr87oA4QOyxsYxKbiTh1X+/JRh&#10;qt2NP6k/hEpECPsUFZgQ2lRKXxiy6MeuJY5e6TqLIcqukrrDW4TbRk6TZC4t1hwXDLb0Zqj4OVyt&#10;gvPFlMXpfT+R5ccx6Xenrb2enVKjl2G9BBFoCP/hv/ZWK5guZvB7Jh4Bm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sj3MxQAAANwAAAAPAAAAAAAAAAAAAAAAAJgCAABkcnMv&#10;ZG93bnJldi54bWxQSwUGAAAAAAQABAD1AAAAigM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UVb4sYAAADcAAAADwAAAGRycy9kb3ducmV2LnhtbESPQWvCQBSE7wX/w/KE&#10;3uomlkiIriLSlh5CQSOIt0f2mQSzb0N2m8R/3y0Uehxm5htms5tMKwbqXWNZQbyIQBCXVjdcKTgX&#10;7y8pCOeRNbaWScGDHOy2s6cNZtqOfKTh5CsRIOwyVFB732VSurImg25hO+Lg3Wxv0AfZV1L3OAa4&#10;aeUyilbSYMNhocaODjWV99O3UfAx4rh/jd+G/H47PK5F8nXJY1LqeT7t1yA8Tf4//Nf+1AqWaQK/&#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RVvixgAAANwA&#10;AAAPAAAAAAAAAAAAAAAAAKoCAABkcnMvZG93bnJldi54bWxQSwUGAAAAAAQABAD6AAAAnQMAAAAA&#10;">
                  <v:shape id="Freeform 16"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dt6McA&#10;AADcAAAADwAAAGRycy9kb3ducmV2LnhtbESPT2vCQBDF74LfYRnBm24a0EqaVWqpxUOh1diDtyE7&#10;+aPZ2ZDdaPrtu4VCj4837/fmpZvBNOJGnastK3iYRyCIc6trLhWcst1sBcJ5ZI2NZVLwTQ426/Eo&#10;xUTbOx/odvSlCBB2CSqovG8TKV1ekUE3ty1x8ArbGfRBdqXUHd4D3DQyjqKlNFhzaKiwpZeK8uux&#10;N+EN7t8fP2X2unjb4rm4fMj916JQajoZnp9AeBr8//Ffeq8VxKsl/I4JBJ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wXbejHAAAA3AAAAA8AAAAAAAAAAAAAAAAAmAIAAGRy&#10;cy9kb3ducmV2LnhtbFBLBQYAAAAABAAEAPUAAACMAw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tgDsUAAADcAAAADwAAAGRycy9kb3ducmV2LnhtbESPS4vCQBCE78L+h6EX&#10;9qaTuPggOorI7uJBBB8g3ppMmwQzPSEzm8R/7wiCx6KqvqLmy86UoqHaFZYVxIMIBHFqdcGZgtPx&#10;tz8F4TyyxtIyKbiTg+XiozfHRNuW99QcfCYChF2CCnLvq0RKl+Zk0A1sRRy8q60N+iDrTOoa2wA3&#10;pRxG0VgaLDgs5FjROqf0dvg3Cv5abFff8U+zvV3X98txtDtvY1Lq67NbzUB46vw7/GpvtILhd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bYA7FAAAA3AAA&#10;AA8AAAAAAAAAAAAAAAAAqgIAAGRycy9kb3ducmV2LnhtbFBLBQYAAAAABAAEAPoAAACcAwAAAAA=&#10;">
                  <v:shape id="Freeform 18"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9US74A&#10;AADcAAAADwAAAGRycy9kb3ducmV2LnhtbERPTYvCMBC9C/6HMII3TVdBpBplUVY8LajF85DMNmWb&#10;SW2yte6vNwfB4+N9r7e9q0VHbag8K/iYZiCItTcVlwqKy9dkCSJEZIO1Z1LwoADbzXCwxtz4O5+o&#10;O8dSpBAOOSqwMTa5lEFbchimviFO3I9vHcYE21KaFu8p3NVylmUL6bDi1GCxoZ0l/Xv+cwpu/8iy&#10;cvrwvdtrsl2YF1c3V2o86j9XICL18S1+uY9GwWyZ1qYz6QjIzR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3/VEu+AAAA3AAAAA8AAAAAAAAAAAAAAAAAmAIAAGRycy9kb3ducmV2&#10;LnhtbFBLBQYAAAAABAAEAPUAAACDAw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hR58UAAADcAAAADwAAAGRycy9kb3ducmV2LnhtbESPQYvCMBSE78L+h/CE&#10;vWlaF8WtRhFZlz2IoC6It0fzbIvNS2liW/+9EQSPw8x8w8yXnSlFQ7UrLCuIhxEI4tTqgjMF/8fN&#10;YArCeWSNpWVScCcHy8VHb46Jti3vqTn4TAQIuwQV5N5XiZQuzcmgG9qKOHgXWxv0QdaZ1DW2AW5K&#10;OYqiiTRYcFjIsaJ1Tun1cDMKfltsV1/xT7O9Xtb383G8O21jUuqz361mIDx1/h1+tf+0gtH0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wIUefFAAAA3AAA&#10;AA8AAAAAAAAAAAAAAAAAqgIAAGRycy9kb3ducmV2LnhtbFBLBQYAAAAABAAEAPoAAACcAwAAAAA=&#10;">
                  <v:shape id="Freeform 20"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5iaMAA&#10;AADcAAAADwAAAGRycy9kb3ducmV2LnhtbERPy4rCMBTdD/gP4QruxlQXZVqNIoriTtQZ3F6a2wc2&#10;N6WJbfXrJwvB5eG8l+vB1KKj1lWWFcymEQjizOqKCwW/1/33DwjnkTXWlknBkxysV6OvJaba9nym&#10;7uILEULYpaig9L5JpXRZSQbd1DbEgctta9AH2BZSt9iHcFPLeRTF0mDFoaHEhrYlZffLwyjw+e7U&#10;XXXy6g/NuUiiW7z/y2OlJuNhswDhafAf8dt91ArmSZgfzoQjIF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R5iaMAAAADcAAAADwAAAAAAAAAAAAAAAACYAgAAZHJzL2Rvd25y&#10;ZXYueG1sUEsFBgAAAAAEAAQA9QAAAIUDA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6fLPMQAAADcAAAADwAAAGRycy9kb3ducmV2LnhtbESPQYvCMBSE78L+h/AW&#10;vGlaF2WtRhHZFQ8iqAvi7dE822LzUppsW/+9EQSPw8x8w8yXnSlFQ7UrLCuIhxEI4tTqgjMFf6ff&#10;wTcI55E1lpZJwZ0cLBcfvTkm2rZ8oOboMxEg7BJUkHtfJVK6NCeDbmgr4uBdbW3QB1lnUtfYBrgp&#10;5SiKJtJgwWEhx4rWOaW3479RsGmxXX3FP83udl3fL6fx/ryLSan+Z7eagfDU+Xf41d5qBaNp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6fLPMQAAADcAAAA&#10;DwAAAAAAAAAAAAAAAACqAgAAZHJzL2Rvd25yZXYueG1sUEsFBgAAAAAEAAQA+gAAAJsDAAAAAA==&#10;">
                  <v:shape id="Freeform 22"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lWvMIA&#10;AADcAAAADwAAAGRycy9kb3ducmV2LnhtbESPT2sCMRTE74V+h/AKXkrNui5it0YRQfTqn94fm2d2&#10;281L2ERdv70RBI/DzPyGmS1624oLdaFxrGA0zEAQV043bBQcD+uvKYgQkTW2jknBjQIs5u9vMyy1&#10;u/KOLvtoRIJwKFFBHaMvpQxVTRbD0Hni5J1cZzEm2RmpO7wmuG1lnmUTabHhtFCjp1VN1f/+bBX8&#10;nab50VdFsTHjX/95vhVscKvU4KNf/oCI1MdX+NneagX5dw6PM+kI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WVa8wgAAANwAAAAPAAAAAAAAAAAAAAAAAJgCAABkcnMvZG93&#10;bnJldi54bWxQSwUGAAAAAAQABAD1AAAAhw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XzJ8MA&#10;AADcAAAADwAAAGRycy9kb3ducmV2LnhtbESPT2sCMRTE70K/Q3hCL1KzrovY1ShFKHqtf+6PzTO7&#10;unkJm6jrtzeFQo/DzPyGWa5724o7daFxrGAyzkAQV043bBQcD98fcxAhImtsHZOCJwVYr94GSyy1&#10;e/AP3ffRiAThUKKCOkZfShmqmiyGsfPEyTu7zmJMsjNSd/hIcNvKPMtm0mLDaaFGT5uaquv+ZhVc&#10;zvP86Kui2JrpyY9uz4IN7pR6H/ZfCxCR+vgf/mvvtIL8cwq/Z9IRkK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XzJ8MAAADcAAAADwAAAAAAAAAAAAAAAACYAgAAZHJzL2Rv&#10;d25yZXYueG1sUEsFBgAAAAAEAAQA9QAAAIgD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xrU8IA&#10;AADcAAAADwAAAGRycy9kb3ducmV2LnhtbESPT2sCMRTE74V+h/AKXkrNui5it0YRQfTqn94fm2d2&#10;281L2ERdv70RBI/DzPyGmS1624oLdaFxrGA0zEAQV043bBQcD+uvKYgQkTW2jknBjQIs5u9vMyy1&#10;u/KOLvtoRIJwKFFBHaMvpQxVTRbD0Hni5J1cZzEm2RmpO7wmuG1lnmUTabHhtFCjp1VN1f/+bBX8&#10;nab50VdFsTHjX/95vhVscKvU4KNf/oCI1MdX+NneagX5dwGPM+kI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GtTwgAAANwAAAAPAAAAAAAAAAAAAAAAAJgCAABkcnMvZG93&#10;bnJldi54bWxQSwUGAAAAAAQABAD1AAAAhw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zNP8UAAADcAAAADwAAAGRycy9kb3ducmV2LnhtbESPQYvCMBSE78L+h/CE&#10;vWlaF8WtRhFZlz2IoC6It0fzbIvNS2liW/+9EQSPw8x8w8yXnSlFQ7UrLCuIhxEI4tTqgjMF/8fN&#10;YArCeWSNpWVScCcHy8VHb46Jti3vqTn4TAQIuwQV5N5XiZQuzcmgG9qKOHgXWxv0QdaZ1DW2AW5K&#10;OYqiiTRYcFjIsaJ1Tun1cDMKfltsV1/xT7O9Xtb383G8O21jUuqz361mIDx1/h1+tf+0gtH3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czT/FAAAA3AAA&#10;AA8AAAAAAAAAAAAAAAAAqgIAAGRycy9kb3ducmV2LnhtbFBLBQYAAAAABAAEAPoAAACcAwAAAAA=&#10;">
                  <v:shape id="Freeform 26"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DEpMQA&#10;AADcAAAADwAAAGRycy9kb3ducmV2LnhtbESPQWvCQBSE7wX/w/KE3uqmUkRTVwmibb2ZKHp9ZF+z&#10;odm3IbuNaX+9KxR6HGa+GWa5Hmwjeup87VjB8yQBQVw6XXOl4HTcPc1B+ICssXFMCn7Iw3o1elhi&#10;qt2Vc+qLUIlYwj5FBSaENpXSl4Ys+olriaP36TqLIcqukrrDayy3jZwmyUxarDkuGGxpY6j8Kr6t&#10;gn3+/rY9LyI895fDb75xTWZelHocD9kriEBD+A//0R9awXQxg/uZeAT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AxKTEAAAA3AAAAA8AAAAAAAAAAAAAAAAAmAIAAGRycy9k&#10;b3ducmV2LnhtbFBLBQYAAAAABAAEAPUAAACJAwAAAAA=&#10;" path="m,l,603e" filled="f" strokecolor="#231f20" strokeweight="1.36325mm">
                    <v:path arrowok="t" o:connecttype="custom" o:connectlocs="0,853;0,1456" o:connectangles="0,0"/>
                  </v:shape>
                </v:group>
                <w10:wrap anchorx="page" anchory="page"/>
              </v:group>
            </w:pict>
          </mc:Fallback>
        </mc:AlternateContent>
      </w:r>
    </w:p>
    <w:p w14:paraId="50F5312B" w14:textId="77777777" w:rsidR="00353B15" w:rsidRDefault="00353B15" w:rsidP="00353B15">
      <w:pPr>
        <w:spacing w:after="0" w:line="200" w:lineRule="exact"/>
      </w:pPr>
    </w:p>
    <w:p w14:paraId="3ED93884" w14:textId="77777777" w:rsidR="00353B15" w:rsidRDefault="00353B15" w:rsidP="00353B15">
      <w:pPr>
        <w:spacing w:after="0" w:line="200" w:lineRule="exact"/>
      </w:pPr>
    </w:p>
    <w:p w14:paraId="502E1551" w14:textId="77777777" w:rsidR="00353B15" w:rsidRDefault="00353B15" w:rsidP="00353B15">
      <w:pPr>
        <w:spacing w:after="0" w:line="200" w:lineRule="exact"/>
      </w:pPr>
    </w:p>
    <w:p w14:paraId="4CDE0708" w14:textId="77777777" w:rsidR="00353B15" w:rsidRDefault="00353B15" w:rsidP="00353B15">
      <w:pPr>
        <w:spacing w:after="0" w:line="200" w:lineRule="exact"/>
      </w:pPr>
    </w:p>
    <w:p w14:paraId="14C3206A" w14:textId="77777777" w:rsidR="00353B15" w:rsidRDefault="00353B15" w:rsidP="00353B15">
      <w:pPr>
        <w:spacing w:after="0" w:line="200" w:lineRule="exact"/>
      </w:pPr>
    </w:p>
    <w:p w14:paraId="5324073B" w14:textId="77777777" w:rsidR="00353B15" w:rsidRDefault="00353B15" w:rsidP="00353B15">
      <w:pPr>
        <w:spacing w:after="0" w:line="200" w:lineRule="exact"/>
      </w:pPr>
    </w:p>
    <w:p w14:paraId="1DE92048" w14:textId="77777777" w:rsidR="00353B15" w:rsidRDefault="00353B15" w:rsidP="00353B15">
      <w:pPr>
        <w:spacing w:after="0" w:line="200" w:lineRule="exact"/>
      </w:pPr>
    </w:p>
    <w:p w14:paraId="262F932C" w14:textId="77777777" w:rsidR="00353B15" w:rsidRDefault="00353B15" w:rsidP="00353B15">
      <w:pPr>
        <w:spacing w:after="0" w:line="200" w:lineRule="exact"/>
      </w:pPr>
    </w:p>
    <w:p w14:paraId="6A07E6FC" w14:textId="77777777" w:rsidR="00353B15" w:rsidRDefault="00353B15" w:rsidP="00353B15">
      <w:pPr>
        <w:spacing w:after="0" w:line="200" w:lineRule="exact"/>
      </w:pPr>
    </w:p>
    <w:p w14:paraId="7B96B042" w14:textId="77777777" w:rsidR="00353B15" w:rsidRDefault="00353B15" w:rsidP="00353B15">
      <w:pPr>
        <w:spacing w:after="0" w:line="200" w:lineRule="exact"/>
      </w:pPr>
    </w:p>
    <w:p w14:paraId="1F983218" w14:textId="77777777" w:rsidR="00353B15" w:rsidRDefault="00353B15" w:rsidP="00353B15">
      <w:pPr>
        <w:spacing w:after="0" w:line="200" w:lineRule="exact"/>
      </w:pPr>
    </w:p>
    <w:p w14:paraId="6F41A8F0" w14:textId="77777777" w:rsidR="00353B15" w:rsidRDefault="00353B15" w:rsidP="00353B15">
      <w:pPr>
        <w:spacing w:after="0" w:line="200" w:lineRule="exact"/>
      </w:pPr>
    </w:p>
    <w:p w14:paraId="781B3660" w14:textId="77777777" w:rsidR="00353B15" w:rsidRDefault="00353B15" w:rsidP="00353B15">
      <w:pPr>
        <w:spacing w:after="0" w:line="200" w:lineRule="exact"/>
      </w:pPr>
    </w:p>
    <w:p w14:paraId="28F6AFF0" w14:textId="77777777" w:rsidR="00353B15" w:rsidRDefault="00353B15" w:rsidP="00353B15">
      <w:pPr>
        <w:spacing w:after="0" w:line="200" w:lineRule="exact"/>
      </w:pPr>
    </w:p>
    <w:p w14:paraId="3DE2F32A" w14:textId="77777777" w:rsidR="00353B15" w:rsidRDefault="00353B15" w:rsidP="00353B15">
      <w:pPr>
        <w:spacing w:after="0" w:line="200" w:lineRule="exact"/>
      </w:pPr>
    </w:p>
    <w:p w14:paraId="6C744A16" w14:textId="77777777" w:rsidR="00353B15" w:rsidRDefault="00353B15" w:rsidP="00353B15">
      <w:pPr>
        <w:spacing w:after="0" w:line="200" w:lineRule="exact"/>
      </w:pPr>
    </w:p>
    <w:p w14:paraId="63D6BC7E" w14:textId="77777777" w:rsidR="00353B15" w:rsidRDefault="00353B15" w:rsidP="00353B15">
      <w:pPr>
        <w:spacing w:after="0" w:line="200" w:lineRule="exact"/>
      </w:pPr>
    </w:p>
    <w:p w14:paraId="7F69CD85" w14:textId="6DCCB5AA" w:rsidR="00353B15" w:rsidRPr="002A31D5" w:rsidRDefault="00353B15" w:rsidP="00353B15">
      <w:pPr>
        <w:pStyle w:val="Title"/>
      </w:pPr>
      <w:r>
        <w:t xml:space="preserve">PRI </w:t>
      </w:r>
      <w:r w:rsidRPr="002A31D5">
        <w:t>REPORTING FRAMEWORK 201</w:t>
      </w:r>
      <w:r w:rsidR="00C66635">
        <w:t>6</w:t>
      </w:r>
    </w:p>
    <w:p w14:paraId="28E9361C" w14:textId="285368C8" w:rsidR="00353B15" w:rsidRDefault="00353B15" w:rsidP="00353B15">
      <w:pPr>
        <w:pStyle w:val="Title"/>
      </w:pPr>
      <w:r>
        <w:t>Direct</w:t>
      </w:r>
      <w:r w:rsidR="00F368CE">
        <w:t xml:space="preserve"> </w:t>
      </w:r>
      <w:r w:rsidR="00BE7DA7">
        <w:t>—</w:t>
      </w:r>
      <w:r w:rsidR="00F368CE">
        <w:t xml:space="preserve"> </w:t>
      </w:r>
      <w:r>
        <w:t>Inclusive Finance</w:t>
      </w:r>
    </w:p>
    <w:p w14:paraId="39BB60E2" w14:textId="77777777" w:rsidR="00353B15" w:rsidRDefault="00353B15" w:rsidP="00353B15"/>
    <w:p w14:paraId="1ED2BCD4" w14:textId="77777777" w:rsidR="00353B15" w:rsidRDefault="00353B15" w:rsidP="00353B15"/>
    <w:p w14:paraId="401FDF38" w14:textId="1A7ED08D" w:rsidR="00353B15" w:rsidRDefault="00353B15" w:rsidP="00353B15"/>
    <w:p w14:paraId="1C97517D" w14:textId="61621AAA" w:rsidR="00353B15" w:rsidRDefault="00C66635" w:rsidP="00353B15">
      <w:r>
        <w:t>November 2015</w:t>
      </w:r>
    </w:p>
    <w:p w14:paraId="32E3ED19" w14:textId="77777777" w:rsidR="00353B15" w:rsidRPr="009C1D27" w:rsidRDefault="000603AB" w:rsidP="00353B15">
      <w:pPr>
        <w:rPr>
          <w:color w:val="0070C0"/>
          <w:u w:val="single"/>
        </w:rPr>
      </w:pPr>
      <w:hyperlink r:id="rId15" w:history="1">
        <w:r w:rsidR="00353B15" w:rsidRPr="009C1D27">
          <w:rPr>
            <w:color w:val="0070C0"/>
            <w:u w:val="single"/>
          </w:rPr>
          <w:t>reporting@unpri.org</w:t>
        </w:r>
      </w:hyperlink>
    </w:p>
    <w:p w14:paraId="3AB1A176" w14:textId="77777777" w:rsidR="00353B15" w:rsidRDefault="00F563BD" w:rsidP="00353B15">
      <w:pPr>
        <w:spacing w:after="0" w:line="200" w:lineRule="exact"/>
      </w:pPr>
      <w:r w:rsidRPr="009C1D27">
        <w:t xml:space="preserve">+44 (0) </w:t>
      </w:r>
      <w:r>
        <w:t>20 3714 3187</w:t>
      </w:r>
    </w:p>
    <w:p w14:paraId="62CA76E4" w14:textId="77777777" w:rsidR="00353B15" w:rsidRDefault="00353B15" w:rsidP="00353B15">
      <w:pPr>
        <w:spacing w:after="0" w:line="200" w:lineRule="exact"/>
      </w:pPr>
    </w:p>
    <w:p w14:paraId="7471BF66" w14:textId="77777777" w:rsidR="00353B15" w:rsidRDefault="00353B15" w:rsidP="00353B15">
      <w:pPr>
        <w:spacing w:after="0" w:line="200" w:lineRule="exact"/>
      </w:pPr>
    </w:p>
    <w:p w14:paraId="412E9680" w14:textId="77777777" w:rsidR="00353B15" w:rsidRDefault="00353B15" w:rsidP="00353B15">
      <w:pPr>
        <w:spacing w:after="0" w:line="200" w:lineRule="exact"/>
      </w:pPr>
    </w:p>
    <w:p w14:paraId="2F5C407D" w14:textId="77777777" w:rsidR="00F123F9" w:rsidRDefault="00F123F9" w:rsidP="00F123F9">
      <w:pPr>
        <w:spacing w:after="0" w:line="200" w:lineRule="exact"/>
        <w:sectPr w:rsidR="00F123F9" w:rsidSect="00855023">
          <w:headerReference w:type="even" r:id="rId16"/>
          <w:headerReference w:type="default" r:id="rId17"/>
          <w:footerReference w:type="even" r:id="rId18"/>
          <w:footerReference w:type="default" r:id="rId19"/>
          <w:headerReference w:type="first" r:id="rId20"/>
          <w:footerReference w:type="first" r:id="rId21"/>
          <w:pgSz w:w="11900" w:h="16840"/>
          <w:pgMar w:top="1440" w:right="1616" w:bottom="1440" w:left="1616" w:header="708" w:footer="708" w:gutter="0"/>
          <w:cols w:space="708"/>
          <w:titlePg/>
          <w:docGrid w:linePitch="360"/>
        </w:sectPr>
      </w:pPr>
    </w:p>
    <w:p w14:paraId="6BCF093F" w14:textId="77777777" w:rsidR="00F123F9" w:rsidRDefault="00F123F9" w:rsidP="00F123F9">
      <w:pPr>
        <w:pStyle w:val="Heading1"/>
        <w:spacing w:before="120" w:after="120"/>
      </w:pPr>
      <w:bookmarkStart w:id="0" w:name="_Toc367891482"/>
      <w:bookmarkStart w:id="1" w:name="_Toc367893728"/>
      <w:bookmarkStart w:id="2" w:name="_Toc368050679"/>
      <w:r>
        <w:lastRenderedPageBreak/>
        <w:t>Understanding this document</w:t>
      </w:r>
      <w:bookmarkEnd w:id="0"/>
      <w:bookmarkEnd w:id="1"/>
      <w:bookmarkEnd w:id="2"/>
      <w:r>
        <w:t xml:space="preserve"> </w:t>
      </w:r>
    </w:p>
    <w:p w14:paraId="57A4F554" w14:textId="49BA34EC" w:rsidR="00F123F9" w:rsidRDefault="00F123F9" w:rsidP="00F123F9">
      <w:pPr>
        <w:pStyle w:val="INDICATORTEXT"/>
        <w:spacing w:before="120"/>
        <w:ind w:right="-546"/>
        <w:jc w:val="both"/>
        <w:rPr>
          <w:lang w:eastAsia="en-GB"/>
        </w:rPr>
      </w:pPr>
      <w:r>
        <w:rPr>
          <w:lang w:eastAsia="en-GB"/>
        </w:rPr>
        <w:t>In addition to the detailed indicator text and selection options, in each module of the PRI Reporting Framework</w:t>
      </w:r>
      <w:r w:rsidR="00BE7DA7">
        <w:rPr>
          <w:lang w:eastAsia="en-GB"/>
        </w:rPr>
        <w:t>,</w:t>
      </w:r>
      <w:r>
        <w:rPr>
          <w:lang w:eastAsia="en-GB"/>
        </w:rPr>
        <w:t xml:space="preserve"> you can find information that will help you identify which indicators are relevant for your organisation. </w:t>
      </w:r>
    </w:p>
    <w:p w14:paraId="6D19EFED" w14:textId="77777777" w:rsidR="00F123F9" w:rsidRPr="002F6B3D" w:rsidRDefault="00F123F9" w:rsidP="00F123F9">
      <w:pPr>
        <w:pStyle w:val="INDICATORTEXT"/>
        <w:ind w:right="-546"/>
        <w:jc w:val="both"/>
        <w:rPr>
          <w:b/>
          <w:lang w:eastAsia="en-GB"/>
        </w:rPr>
      </w:pPr>
      <w:r w:rsidRPr="002F6B3D">
        <w:rPr>
          <w:b/>
          <w:lang w:eastAsia="en-GB"/>
        </w:rPr>
        <w:t>Top bar</w:t>
      </w:r>
    </w:p>
    <w:p w14:paraId="152B7538" w14:textId="078D2565" w:rsidR="00F123F9" w:rsidRDefault="00F123F9" w:rsidP="00F123F9">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123F9" w14:paraId="0EA70928" w14:textId="77777777" w:rsidTr="00F123F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F3FB429" w14:textId="77777777" w:rsidR="00F123F9" w:rsidRPr="00F667D4" w:rsidRDefault="00F123F9" w:rsidP="00F123F9">
            <w:pPr>
              <w:spacing w:after="0"/>
              <w:rPr>
                <w:rStyle w:val="IntenseEmphasis"/>
                <w:b w:val="0"/>
                <w:bCs w:val="0"/>
                <w:iCs w:val="0"/>
              </w:rPr>
            </w:pPr>
          </w:p>
        </w:tc>
        <w:tc>
          <w:tcPr>
            <w:tcW w:w="3402" w:type="dxa"/>
          </w:tcPr>
          <w:p w14:paraId="0352121F" w14:textId="77777777" w:rsidR="00F123F9" w:rsidRPr="00F667D4" w:rsidRDefault="00F123F9" w:rsidP="00F123F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7E28AF46" w14:textId="77777777" w:rsidR="00F123F9" w:rsidRPr="00F667D4" w:rsidRDefault="00F123F9" w:rsidP="00F123F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64885C5A" w14:textId="77777777" w:rsidR="00F123F9" w:rsidRPr="00F667D4" w:rsidRDefault="00F123F9" w:rsidP="00F123F9">
            <w:pPr>
              <w:spacing w:after="0"/>
              <w:rPr>
                <w:rStyle w:val="IntenseEmphasis"/>
                <w:b w:val="0"/>
                <w:bCs w:val="0"/>
                <w:iCs w:val="0"/>
              </w:rPr>
            </w:pPr>
            <w:r w:rsidRPr="00F667D4">
              <w:t>Principle</w:t>
            </w:r>
          </w:p>
        </w:tc>
      </w:tr>
      <w:tr w:rsidR="00F123F9" w14:paraId="17CA13E5" w14:textId="77777777" w:rsidTr="00F123F9">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10D3BC51" w14:textId="77777777" w:rsidR="00F123F9" w:rsidRPr="00DB5C48" w:rsidRDefault="00F123F9" w:rsidP="00F123F9">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02582AFE" w14:textId="77777777" w:rsidR="00F123F9" w:rsidRPr="00DB5C48" w:rsidRDefault="00F123F9" w:rsidP="00F123F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0B092D2A" w14:textId="77777777" w:rsidR="00F123F9" w:rsidRPr="00DB5C48" w:rsidRDefault="00F123F9" w:rsidP="00F123F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140882D" w14:textId="77777777" w:rsidR="00F123F9" w:rsidRPr="00DB5C48" w:rsidRDefault="00F123F9" w:rsidP="00F123F9">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2278F043" w14:textId="77777777" w:rsidR="00F123F9" w:rsidRDefault="00F123F9" w:rsidP="00F123F9">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F123F9" w14:paraId="6C756EBF" w14:textId="77777777" w:rsidTr="00F123F9">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C21E16A"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5BEC341D" w14:textId="77777777" w:rsidR="00F123F9" w:rsidRPr="00E85043" w:rsidRDefault="00F123F9" w:rsidP="00F123F9">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F123F9" w14:paraId="562EE35B" w14:textId="77777777" w:rsidTr="00F123F9">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933D764"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0EFE5742"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310A3827" w14:textId="1C4AA417" w:rsidR="00F123F9" w:rsidRPr="00E85043" w:rsidRDefault="00F123F9" w:rsidP="00F123F9">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BE7DA7">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F123F9" w14:paraId="0A46B8F9" w14:textId="77777777" w:rsidTr="00F123F9">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3FB6A3F5" w14:textId="77777777" w:rsidR="00F123F9" w:rsidRPr="00C72280" w:rsidRDefault="00F123F9" w:rsidP="00F123F9">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00E9D40C" w14:textId="77777777" w:rsidR="00F123F9" w:rsidRPr="00E85043" w:rsidRDefault="00F123F9" w:rsidP="00F123F9">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1DF98D39" w14:textId="77777777" w:rsidR="00F123F9" w:rsidRPr="00E85043" w:rsidRDefault="00F123F9" w:rsidP="00F123F9">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F123F9" w14:paraId="10D551F3" w14:textId="77777777" w:rsidTr="00F123F9">
        <w:trPr>
          <w:trHeight w:val="668"/>
        </w:trPr>
        <w:tc>
          <w:tcPr>
            <w:tcW w:w="1560" w:type="dxa"/>
          </w:tcPr>
          <w:p w14:paraId="2241E707" w14:textId="77777777" w:rsidR="00F123F9" w:rsidRDefault="00F123F9" w:rsidP="00F123F9">
            <w:pPr>
              <w:pStyle w:val="INDICATORTEXT"/>
              <w:spacing w:before="40" w:after="60"/>
              <w:ind w:left="34"/>
              <w:jc w:val="both"/>
            </w:pPr>
            <w:r w:rsidRPr="004C1494">
              <w:t>Gateway</w:t>
            </w:r>
          </w:p>
        </w:tc>
        <w:tc>
          <w:tcPr>
            <w:tcW w:w="1275" w:type="dxa"/>
          </w:tcPr>
          <w:p w14:paraId="1D4A2838" w14:textId="77777777" w:rsidR="00F123F9" w:rsidRDefault="00F123F9" w:rsidP="00F123F9">
            <w:pPr>
              <w:pStyle w:val="INDICATORTEXT"/>
              <w:spacing w:before="40" w:after="60"/>
              <w:jc w:val="both"/>
            </w:pPr>
            <w:r>
              <w:rPr>
                <w:noProof/>
                <w:lang w:eastAsia="ja-JP"/>
              </w:rPr>
              <w:drawing>
                <wp:inline distT="0" distB="0" distL="0" distR="0" wp14:anchorId="12C47A7C" wp14:editId="169BB520">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122C6592" w14:textId="77777777" w:rsidR="00F123F9" w:rsidRDefault="00F123F9" w:rsidP="00F123F9">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F123F9" w14:paraId="31F8A985" w14:textId="77777777" w:rsidTr="00F123F9">
        <w:tc>
          <w:tcPr>
            <w:tcW w:w="1560" w:type="dxa"/>
          </w:tcPr>
          <w:p w14:paraId="5EB247D4" w14:textId="77777777" w:rsidR="00F123F9" w:rsidRDefault="00F123F9" w:rsidP="00F123F9">
            <w:pPr>
              <w:pStyle w:val="INDICATORTEXT"/>
              <w:spacing w:before="40" w:after="60"/>
              <w:ind w:left="34"/>
              <w:jc w:val="both"/>
            </w:pPr>
            <w:r w:rsidRPr="004C1494">
              <w:t>Peering</w:t>
            </w:r>
          </w:p>
        </w:tc>
        <w:tc>
          <w:tcPr>
            <w:tcW w:w="1275" w:type="dxa"/>
          </w:tcPr>
          <w:p w14:paraId="5CBA89C7" w14:textId="77777777" w:rsidR="00F123F9" w:rsidRDefault="00F123F9" w:rsidP="00F123F9">
            <w:pPr>
              <w:pStyle w:val="INDICATORTEXT"/>
              <w:spacing w:before="40" w:after="60"/>
              <w:jc w:val="both"/>
            </w:pPr>
            <w:r>
              <w:rPr>
                <w:noProof/>
                <w:lang w:eastAsia="ja-JP"/>
              </w:rPr>
              <w:drawing>
                <wp:inline distT="0" distB="0" distL="0" distR="0" wp14:anchorId="6E804A70" wp14:editId="4AB4A545">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6D352AE" w14:textId="77777777" w:rsidR="00F123F9" w:rsidRDefault="00F123F9" w:rsidP="00F123F9">
            <w:pPr>
              <w:pStyle w:val="INDICATORTEXT"/>
              <w:spacing w:before="40" w:after="60"/>
              <w:jc w:val="both"/>
              <w:rPr>
                <w:lang w:eastAsia="en-GB"/>
              </w:rPr>
            </w:pPr>
            <w:r>
              <w:t>These indicators are used to determine your peer groups for assessment purposes.</w:t>
            </w:r>
          </w:p>
        </w:tc>
      </w:tr>
      <w:tr w:rsidR="00F123F9" w14:paraId="7E38DDBC" w14:textId="77777777" w:rsidTr="00F123F9">
        <w:tc>
          <w:tcPr>
            <w:tcW w:w="1560" w:type="dxa"/>
          </w:tcPr>
          <w:p w14:paraId="23F1BAEE" w14:textId="77777777" w:rsidR="00F123F9" w:rsidRDefault="00F123F9" w:rsidP="00F123F9">
            <w:pPr>
              <w:pStyle w:val="INDICATORTEXT"/>
              <w:spacing w:before="40" w:after="60"/>
              <w:ind w:left="34"/>
              <w:jc w:val="both"/>
            </w:pPr>
            <w:r w:rsidRPr="004C1494">
              <w:t>Core assessed</w:t>
            </w:r>
          </w:p>
        </w:tc>
        <w:tc>
          <w:tcPr>
            <w:tcW w:w="1275" w:type="dxa"/>
          </w:tcPr>
          <w:p w14:paraId="327E422A" w14:textId="77777777" w:rsidR="00F123F9" w:rsidRDefault="00F123F9" w:rsidP="00F123F9">
            <w:pPr>
              <w:pStyle w:val="INDICATORTEXT"/>
              <w:spacing w:before="40" w:after="60"/>
              <w:jc w:val="both"/>
            </w:pPr>
            <w:r>
              <w:rPr>
                <w:noProof/>
                <w:lang w:eastAsia="ja-JP"/>
              </w:rPr>
              <w:drawing>
                <wp:inline distT="0" distB="0" distL="0" distR="0" wp14:anchorId="0F352834" wp14:editId="05540818">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A1633B8" w14:textId="4CE03722" w:rsidR="00F123F9" w:rsidRDefault="00F123F9" w:rsidP="00BE7DA7">
            <w:pPr>
              <w:pStyle w:val="INDICATORTEXT"/>
              <w:spacing w:before="40" w:after="60"/>
              <w:jc w:val="both"/>
              <w:rPr>
                <w:lang w:eastAsia="en-GB"/>
              </w:rPr>
            </w:pPr>
            <w:r>
              <w:t>These indicators form the core of the assessment and represent the majority of your final assessment score.</w:t>
            </w:r>
          </w:p>
        </w:tc>
      </w:tr>
      <w:tr w:rsidR="00F123F9" w14:paraId="69742D38" w14:textId="77777777" w:rsidTr="00F123F9">
        <w:tc>
          <w:tcPr>
            <w:tcW w:w="1560" w:type="dxa"/>
          </w:tcPr>
          <w:p w14:paraId="49B6FBC6" w14:textId="77777777" w:rsidR="00F123F9" w:rsidRDefault="00F123F9" w:rsidP="00F123F9">
            <w:pPr>
              <w:pStyle w:val="INDICATORTEXT"/>
              <w:spacing w:before="40" w:after="60"/>
              <w:ind w:left="34"/>
              <w:jc w:val="both"/>
            </w:pPr>
            <w:r w:rsidRPr="004C1494">
              <w:t>Additional assessed</w:t>
            </w:r>
          </w:p>
        </w:tc>
        <w:tc>
          <w:tcPr>
            <w:tcW w:w="1275" w:type="dxa"/>
          </w:tcPr>
          <w:p w14:paraId="3A90E10B" w14:textId="77777777" w:rsidR="00F123F9" w:rsidRDefault="00F123F9" w:rsidP="00F123F9">
            <w:pPr>
              <w:pStyle w:val="INDICATORTEXT"/>
              <w:spacing w:before="40" w:after="60"/>
              <w:jc w:val="both"/>
            </w:pPr>
            <w:r>
              <w:rPr>
                <w:noProof/>
                <w:lang w:eastAsia="ja-JP"/>
              </w:rPr>
              <w:drawing>
                <wp:inline distT="0" distB="0" distL="0" distR="0" wp14:anchorId="03C732DA" wp14:editId="0BF6762B">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6E4B9ACF" w14:textId="77777777" w:rsidR="00F123F9" w:rsidRDefault="00F123F9" w:rsidP="00F123F9">
            <w:pPr>
              <w:pStyle w:val="INDICATORTEXT"/>
              <w:spacing w:before="40" w:after="60"/>
              <w:jc w:val="both"/>
              <w:rPr>
                <w:lang w:eastAsia="en-GB"/>
              </w:rPr>
            </w:pPr>
            <w:r>
              <w:t>These indicators represent more advanced or alternative practices and contribute to a smaller part of your score.</w:t>
            </w:r>
          </w:p>
        </w:tc>
      </w:tr>
      <w:tr w:rsidR="00F123F9" w14:paraId="7F4E6023" w14:textId="77777777" w:rsidTr="00F123F9">
        <w:tc>
          <w:tcPr>
            <w:tcW w:w="1560" w:type="dxa"/>
          </w:tcPr>
          <w:p w14:paraId="679FB9A0" w14:textId="77777777" w:rsidR="00F123F9" w:rsidRDefault="00F123F9" w:rsidP="00F123F9">
            <w:pPr>
              <w:pStyle w:val="INDICATORTEXT"/>
              <w:spacing w:before="40" w:after="60"/>
              <w:ind w:left="34"/>
              <w:jc w:val="both"/>
            </w:pPr>
            <w:r w:rsidRPr="004C1494">
              <w:t>Descriptive</w:t>
            </w:r>
          </w:p>
        </w:tc>
        <w:tc>
          <w:tcPr>
            <w:tcW w:w="1275" w:type="dxa"/>
          </w:tcPr>
          <w:p w14:paraId="181579CB" w14:textId="77777777" w:rsidR="00F123F9" w:rsidRDefault="00F123F9" w:rsidP="00F123F9">
            <w:pPr>
              <w:pStyle w:val="INDICATORTEXT"/>
              <w:spacing w:before="40" w:after="60"/>
              <w:jc w:val="both"/>
            </w:pPr>
            <w:r>
              <w:rPr>
                <w:noProof/>
                <w:lang w:eastAsia="ja-JP"/>
              </w:rPr>
              <w:drawing>
                <wp:inline distT="0" distB="0" distL="0" distR="0" wp14:anchorId="0920001A" wp14:editId="2BB0ACEE">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376335E4" w14:textId="77777777" w:rsidR="00F123F9" w:rsidRDefault="00F123F9" w:rsidP="00F123F9">
            <w:pPr>
              <w:pStyle w:val="INDICATORTEXT"/>
              <w:spacing w:before="40" w:after="60"/>
              <w:jc w:val="both"/>
              <w:rPr>
                <w:lang w:eastAsia="en-GB"/>
              </w:rPr>
            </w:pPr>
            <w:r>
              <w:t>These are open-ended narrative indicators, allowing you to describe your activities.</w:t>
            </w:r>
          </w:p>
        </w:tc>
      </w:tr>
    </w:tbl>
    <w:p w14:paraId="13C98FAA" w14:textId="77777777" w:rsidR="00F123F9" w:rsidRPr="002F6B3D" w:rsidRDefault="00F123F9" w:rsidP="00F123F9">
      <w:pPr>
        <w:pStyle w:val="INDICATORTEXT"/>
        <w:spacing w:before="120"/>
        <w:rPr>
          <w:b/>
          <w:lang w:eastAsia="en-GB"/>
        </w:rPr>
      </w:pPr>
      <w:r w:rsidRPr="002F6B3D">
        <w:rPr>
          <w:b/>
          <w:lang w:eastAsia="en-GB"/>
        </w:rPr>
        <w:t>Underneath the indicator</w:t>
      </w:r>
    </w:p>
    <w:p w14:paraId="6EDF570A" w14:textId="07AFA80A" w:rsidR="00F123F9" w:rsidRDefault="00F123F9" w:rsidP="00F123F9">
      <w:pPr>
        <w:pStyle w:val="INDICATORTEXT"/>
        <w:spacing w:after="160"/>
        <w:ind w:right="-546"/>
        <w:jc w:val="both"/>
        <w:rPr>
          <w:lang w:eastAsia="en-GB"/>
        </w:rPr>
      </w:pPr>
      <w:r>
        <w:rPr>
          <w:lang w:eastAsia="en-GB"/>
        </w:rPr>
        <w:t xml:space="preserve">Underneath the indicator, you can find explanatory notes and definitions that </w:t>
      </w:r>
      <w:r w:rsidR="00BE7DA7">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F123F9" w14:paraId="7A1E6139" w14:textId="77777777" w:rsidTr="00F123F9">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466E7E59" w14:textId="77777777" w:rsidR="00F123F9" w:rsidRPr="00DC20FA" w:rsidRDefault="00F123F9" w:rsidP="00F123F9">
            <w:pPr>
              <w:pStyle w:val="SectionIndicatorHeaderText"/>
              <w:jc w:val="both"/>
              <w:rPr>
                <w:rStyle w:val="IntenseEmphasis"/>
                <w:b w:val="0"/>
                <w:bCs w:val="0"/>
                <w:i w:val="0"/>
                <w:iCs w:val="0"/>
              </w:rPr>
            </w:pPr>
            <w:r w:rsidRPr="00C72280">
              <w:rPr>
                <w:rStyle w:val="IntenseEmphasis"/>
                <w:color w:val="FFFFFF" w:themeColor="background1"/>
              </w:rPr>
              <w:t>xxx 01</w:t>
            </w:r>
          </w:p>
        </w:tc>
        <w:tc>
          <w:tcPr>
            <w:tcW w:w="3924" w:type="pct"/>
            <w:tcBorders>
              <w:top w:val="single" w:sz="4" w:space="0" w:color="0082C8"/>
              <w:right w:val="single" w:sz="4" w:space="0" w:color="0070C0"/>
            </w:tcBorders>
          </w:tcPr>
          <w:p w14:paraId="7E8FC00B" w14:textId="77777777" w:rsidR="00F123F9" w:rsidRPr="00DC20FA" w:rsidRDefault="00F123F9" w:rsidP="00F123F9">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00F123F9" w:rsidRPr="00D5451C" w14:paraId="06DE42C7" w14:textId="77777777" w:rsidTr="00F123F9">
        <w:trPr>
          <w:cantSplit/>
          <w:trHeight w:val="377"/>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1E42DC0B" w14:textId="77777777" w:rsidR="00F123F9" w:rsidRPr="00F667D4" w:rsidRDefault="00F123F9" w:rsidP="00F123F9">
            <w:pPr>
              <w:pStyle w:val="INDICATORTEXT"/>
              <w:spacing w:before="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77FABF1B" w14:textId="77777777" w:rsidR="00F123F9" w:rsidRPr="00B9480C" w:rsidRDefault="00F123F9" w:rsidP="00F123F9">
            <w:pPr>
              <w:pStyle w:val="INDICATORTEXT"/>
              <w:spacing w:before="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F123F9" w:rsidRPr="00D5451C" w14:paraId="205DE93B" w14:textId="77777777" w:rsidTr="00F123F9">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3AC4D118" w14:textId="77777777" w:rsidR="00F123F9" w:rsidRPr="00F667D4" w:rsidRDefault="00F123F9" w:rsidP="00F123F9">
            <w:pPr>
              <w:pStyle w:val="INDICATORTEXT"/>
              <w:spacing w:before="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4D5E3C5B" w14:textId="77777777" w:rsidR="00F123F9" w:rsidRPr="00CC7769" w:rsidRDefault="00F123F9" w:rsidP="00F123F9">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F123F9" w:rsidRPr="00D5451C" w14:paraId="2D634BF8"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1441A12C" w14:textId="77777777" w:rsidR="00F123F9" w:rsidRPr="00837EA2" w:rsidRDefault="00F123F9" w:rsidP="00F123F9">
            <w:pPr>
              <w:pStyle w:val="INDICATORTEXT"/>
              <w:spacing w:before="0"/>
              <w:jc w:val="both"/>
              <w:rPr>
                <w:b/>
              </w:rPr>
            </w:pPr>
            <w:r>
              <w:rPr>
                <w:b/>
              </w:rPr>
              <w:t>LOGIC</w:t>
            </w:r>
          </w:p>
        </w:tc>
      </w:tr>
      <w:tr w:rsidR="00F123F9" w:rsidRPr="00D5451C" w14:paraId="70AD7BEE"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E6A6236" w14:textId="77777777" w:rsidR="00F123F9" w:rsidRPr="00F667D4" w:rsidRDefault="00F123F9" w:rsidP="00F123F9">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61102B17" w14:textId="78CE2C0B" w:rsidR="00F123F9" w:rsidRPr="00CC7769" w:rsidRDefault="00F123F9" w:rsidP="00BE7DA7">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F123F9" w:rsidRPr="00D5451C" w14:paraId="60DE870E"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525BF6C8" w14:textId="77777777" w:rsidR="00F123F9" w:rsidRPr="00F667D4" w:rsidRDefault="00F123F9" w:rsidP="00F123F9">
            <w:pPr>
              <w:pStyle w:val="INDICATORTEXT"/>
              <w:spacing w:before="0"/>
              <w:jc w:val="both"/>
              <w:rPr>
                <w:b/>
              </w:rPr>
            </w:pPr>
            <w:r w:rsidRPr="00F667D4">
              <w:rPr>
                <w:b/>
              </w:rPr>
              <w:t>ASSESSMENT</w:t>
            </w:r>
          </w:p>
        </w:tc>
      </w:tr>
      <w:tr w:rsidR="00F123F9" w:rsidRPr="00D5451C" w14:paraId="65D16A5F"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3221747C" w14:textId="77777777" w:rsidR="00F123F9" w:rsidRPr="00F667D4" w:rsidRDefault="00F123F9" w:rsidP="00F123F9">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59DA136" w14:textId="77777777" w:rsidR="00F123F9" w:rsidRDefault="00F123F9" w:rsidP="00F123F9">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F123F9" w:rsidRPr="00D5451C" w14:paraId="1435DA7B"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5307AA70" w14:textId="77777777" w:rsidR="00F123F9" w:rsidRDefault="00F123F9" w:rsidP="00F123F9">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7E873554" w14:textId="77777777" w:rsidR="00F123F9" w:rsidRDefault="00F123F9" w:rsidP="00F123F9">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F123F9" w:rsidRPr="00D5451C" w14:paraId="39F72C95"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620BADB1" w14:textId="77777777" w:rsidR="00F123F9" w:rsidRPr="00F368CE" w:rsidRDefault="00F123F9" w:rsidP="00F123F9">
            <w:pPr>
              <w:pStyle w:val="SectionIndicatorHeaderText"/>
              <w:jc w:val="both"/>
              <w:rPr>
                <w:rStyle w:val="IntenseEmphasis"/>
                <w:color w:val="FFFFFF" w:themeColor="background1"/>
              </w:rPr>
            </w:pPr>
            <w:r w:rsidRPr="00F368CE">
              <w:rPr>
                <w:rStyle w:val="IntenseEmphasis"/>
                <w:color w:val="FFFFFF" w:themeColor="background1"/>
              </w:rPr>
              <w:t>xxx 01</w:t>
            </w:r>
          </w:p>
        </w:tc>
        <w:tc>
          <w:tcPr>
            <w:tcW w:w="3924" w:type="pct"/>
            <w:tcBorders>
              <w:top w:val="single" w:sz="4" w:space="0" w:color="A6A6A6"/>
              <w:bottom w:val="single" w:sz="4" w:space="0" w:color="A6A6A6"/>
              <w:right w:val="single" w:sz="4" w:space="0" w:color="0070C0"/>
            </w:tcBorders>
            <w:shd w:val="clear" w:color="auto" w:fill="0070C0"/>
          </w:tcPr>
          <w:p w14:paraId="727806E4" w14:textId="77777777" w:rsidR="00F123F9" w:rsidRPr="00C72280" w:rsidRDefault="00F123F9" w:rsidP="00F123F9">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72280">
              <w:rPr>
                <w:rStyle w:val="IntenseEmphasis"/>
                <w:color w:val="FFFFFF" w:themeColor="background1"/>
              </w:rPr>
              <w:t>DEFINITIONS</w:t>
            </w:r>
          </w:p>
        </w:tc>
      </w:tr>
      <w:tr w:rsidR="00F123F9" w:rsidRPr="00D5451C" w14:paraId="0C77E795" w14:textId="77777777" w:rsidTr="00F123F9">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0EA2F659" w14:textId="77777777" w:rsidR="00F123F9" w:rsidRPr="000D72DF" w:rsidRDefault="00F123F9" w:rsidP="00F123F9">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20B2BC72" w14:textId="187CACD7" w:rsidR="00F123F9" w:rsidRPr="00F83E7B" w:rsidRDefault="00BE7DA7" w:rsidP="00F123F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F123F9" w:rsidRPr="007B7BBE">
              <w:rPr>
                <w:szCs w:val="18"/>
              </w:rPr>
              <w:t>pecific terms that are used in the indicator are defined here.</w:t>
            </w:r>
          </w:p>
        </w:tc>
      </w:tr>
    </w:tbl>
    <w:bookmarkStart w:id="3" w:name="_Toc360179415" w:displacedByCustomXml="next"/>
    <w:sdt>
      <w:sdtPr>
        <w:rPr>
          <w:rFonts w:ascii="Arial" w:hAnsi="Arial" w:cs="Arial"/>
          <w:bCs w:val="0"/>
          <w:color w:val="auto"/>
          <w:sz w:val="20"/>
          <w:szCs w:val="20"/>
        </w:rPr>
        <w:id w:val="-1081137913"/>
        <w:docPartObj>
          <w:docPartGallery w:val="Table of Contents"/>
          <w:docPartUnique/>
        </w:docPartObj>
      </w:sdtPr>
      <w:sdtEndPr>
        <w:rPr>
          <w:b/>
          <w:noProof/>
        </w:rPr>
      </w:sdtEndPr>
      <w:sdtContent>
        <w:p w14:paraId="31BBD803" w14:textId="77777777" w:rsidR="005D1795" w:rsidRPr="00E01E9C" w:rsidRDefault="005D1795">
          <w:pPr>
            <w:pStyle w:val="TOCHeading"/>
            <w:rPr>
              <w:rStyle w:val="Heading1Char"/>
              <w:bCs w:val="0"/>
              <w:noProof/>
            </w:rPr>
          </w:pPr>
          <w:r w:rsidRPr="00E01E9C">
            <w:rPr>
              <w:rStyle w:val="Heading1Char"/>
              <w:bCs w:val="0"/>
              <w:noProof/>
            </w:rPr>
            <w:t>Table of Contents</w:t>
          </w:r>
        </w:p>
        <w:p w14:paraId="22A6FF58" w14:textId="77777777" w:rsidR="00E209F8" w:rsidRDefault="005D1795" w:rsidP="00E209F8">
          <w:pPr>
            <w:pStyle w:val="TOC1"/>
            <w:rPr>
              <w:rFonts w:asciiTheme="minorHAnsi" w:eastAsiaTheme="minorEastAsia" w:hAnsiTheme="minorHAnsi" w:cstheme="minorBidi"/>
              <w:sz w:val="22"/>
              <w:szCs w:val="22"/>
              <w:lang w:val="en-IN" w:eastAsia="en-IN"/>
            </w:rPr>
          </w:pPr>
          <w:r>
            <w:fldChar w:fldCharType="begin"/>
          </w:r>
          <w:r>
            <w:instrText xml:space="preserve"> TOC \o "1-3" \h \z \u </w:instrText>
          </w:r>
          <w:r>
            <w:fldChar w:fldCharType="separate"/>
          </w:r>
          <w:hyperlink w:anchor="_Toc368050680" w:history="1">
            <w:r w:rsidR="00E209F8" w:rsidRPr="00BA3E12">
              <w:rPr>
                <w:rStyle w:val="Hyperlink"/>
              </w:rPr>
              <w:t>Pathways through the module</w:t>
            </w:r>
            <w:r w:rsidR="00E209F8">
              <w:rPr>
                <w:webHidden/>
              </w:rPr>
              <w:tab/>
            </w:r>
            <w:r w:rsidR="00E209F8">
              <w:rPr>
                <w:webHidden/>
              </w:rPr>
              <w:fldChar w:fldCharType="begin"/>
            </w:r>
            <w:r w:rsidR="00E209F8">
              <w:rPr>
                <w:webHidden/>
              </w:rPr>
              <w:instrText xml:space="preserve"> PAGEREF _Toc368050680 \h </w:instrText>
            </w:r>
            <w:r w:rsidR="00E209F8">
              <w:rPr>
                <w:webHidden/>
              </w:rPr>
            </w:r>
            <w:r w:rsidR="00E209F8">
              <w:rPr>
                <w:webHidden/>
              </w:rPr>
              <w:fldChar w:fldCharType="separate"/>
            </w:r>
            <w:r w:rsidR="00E01E9C">
              <w:rPr>
                <w:webHidden/>
              </w:rPr>
              <w:t>4</w:t>
            </w:r>
            <w:r w:rsidR="00E209F8">
              <w:rPr>
                <w:webHidden/>
              </w:rPr>
              <w:fldChar w:fldCharType="end"/>
            </w:r>
          </w:hyperlink>
        </w:p>
        <w:p w14:paraId="27A12A2A" w14:textId="77777777" w:rsidR="00E209F8" w:rsidRDefault="000603AB" w:rsidP="00E209F8">
          <w:pPr>
            <w:pStyle w:val="TOC1"/>
            <w:rPr>
              <w:rFonts w:asciiTheme="minorHAnsi" w:eastAsiaTheme="minorEastAsia" w:hAnsiTheme="minorHAnsi" w:cstheme="minorBidi"/>
              <w:sz w:val="22"/>
              <w:szCs w:val="22"/>
              <w:lang w:val="en-IN" w:eastAsia="en-IN"/>
            </w:rPr>
          </w:pPr>
          <w:hyperlink w:anchor="_Toc368050681" w:history="1">
            <w:r w:rsidR="00E209F8" w:rsidRPr="00BA3E12">
              <w:rPr>
                <w:rStyle w:val="Hyperlink"/>
              </w:rPr>
              <w:t>Preface</w:t>
            </w:r>
            <w:r w:rsidR="00E209F8">
              <w:rPr>
                <w:webHidden/>
              </w:rPr>
              <w:tab/>
            </w:r>
            <w:r w:rsidR="00E209F8">
              <w:rPr>
                <w:webHidden/>
              </w:rPr>
              <w:fldChar w:fldCharType="begin"/>
            </w:r>
            <w:r w:rsidR="00E209F8">
              <w:rPr>
                <w:webHidden/>
              </w:rPr>
              <w:instrText xml:space="preserve"> PAGEREF _Toc368050681 \h </w:instrText>
            </w:r>
            <w:r w:rsidR="00E209F8">
              <w:rPr>
                <w:webHidden/>
              </w:rPr>
            </w:r>
            <w:r w:rsidR="00E209F8">
              <w:rPr>
                <w:webHidden/>
              </w:rPr>
              <w:fldChar w:fldCharType="separate"/>
            </w:r>
            <w:r w:rsidR="00E01E9C">
              <w:rPr>
                <w:webHidden/>
              </w:rPr>
              <w:t>6</w:t>
            </w:r>
            <w:r w:rsidR="00E209F8">
              <w:rPr>
                <w:webHidden/>
              </w:rPr>
              <w:fldChar w:fldCharType="end"/>
            </w:r>
          </w:hyperlink>
        </w:p>
        <w:p w14:paraId="49869E27" w14:textId="77777777" w:rsidR="00E209F8" w:rsidRDefault="000603AB">
          <w:pPr>
            <w:pStyle w:val="TOC2"/>
            <w:rPr>
              <w:rFonts w:asciiTheme="minorHAnsi" w:eastAsiaTheme="minorEastAsia" w:hAnsiTheme="minorHAnsi" w:cstheme="minorBidi"/>
              <w:sz w:val="22"/>
              <w:szCs w:val="22"/>
              <w:lang w:val="en-IN" w:eastAsia="en-IN"/>
            </w:rPr>
          </w:pPr>
          <w:hyperlink w:anchor="_Toc368050682" w:history="1">
            <w:r w:rsidR="00E209F8" w:rsidRPr="00BA3E12">
              <w:rPr>
                <w:rStyle w:val="Hyperlink"/>
              </w:rPr>
              <w:t>Context</w:t>
            </w:r>
            <w:r w:rsidR="00E209F8">
              <w:rPr>
                <w:webHidden/>
              </w:rPr>
              <w:tab/>
            </w:r>
            <w:r w:rsidR="00E209F8">
              <w:rPr>
                <w:webHidden/>
              </w:rPr>
              <w:fldChar w:fldCharType="begin"/>
            </w:r>
            <w:r w:rsidR="00E209F8">
              <w:rPr>
                <w:webHidden/>
              </w:rPr>
              <w:instrText xml:space="preserve"> PAGEREF _Toc368050682 \h </w:instrText>
            </w:r>
            <w:r w:rsidR="00E209F8">
              <w:rPr>
                <w:webHidden/>
              </w:rPr>
            </w:r>
            <w:r w:rsidR="00E209F8">
              <w:rPr>
                <w:webHidden/>
              </w:rPr>
              <w:fldChar w:fldCharType="separate"/>
            </w:r>
            <w:r w:rsidR="00E01E9C">
              <w:rPr>
                <w:webHidden/>
              </w:rPr>
              <w:t>7</w:t>
            </w:r>
            <w:r w:rsidR="00E209F8">
              <w:rPr>
                <w:webHidden/>
              </w:rPr>
              <w:fldChar w:fldCharType="end"/>
            </w:r>
          </w:hyperlink>
        </w:p>
        <w:p w14:paraId="0A2FFD8F" w14:textId="77777777" w:rsidR="00E209F8" w:rsidRDefault="000603AB">
          <w:pPr>
            <w:pStyle w:val="TOC2"/>
            <w:rPr>
              <w:rFonts w:asciiTheme="minorHAnsi" w:eastAsiaTheme="minorEastAsia" w:hAnsiTheme="minorHAnsi" w:cstheme="minorBidi"/>
              <w:sz w:val="22"/>
              <w:szCs w:val="22"/>
              <w:lang w:val="en-IN" w:eastAsia="en-IN"/>
            </w:rPr>
          </w:pPr>
          <w:hyperlink w:anchor="_Toc368050683" w:history="1">
            <w:r w:rsidR="00E209F8" w:rsidRPr="00BA3E12">
              <w:rPr>
                <w:rStyle w:val="Hyperlink"/>
              </w:rPr>
              <w:t>PIIF Principle 1: Range of services</w:t>
            </w:r>
            <w:r w:rsidR="00E209F8">
              <w:rPr>
                <w:webHidden/>
              </w:rPr>
              <w:tab/>
            </w:r>
            <w:r w:rsidR="00E209F8">
              <w:rPr>
                <w:webHidden/>
              </w:rPr>
              <w:fldChar w:fldCharType="begin"/>
            </w:r>
            <w:r w:rsidR="00E209F8">
              <w:rPr>
                <w:webHidden/>
              </w:rPr>
              <w:instrText xml:space="preserve"> PAGEREF _Toc368050683 \h </w:instrText>
            </w:r>
            <w:r w:rsidR="00E209F8">
              <w:rPr>
                <w:webHidden/>
              </w:rPr>
            </w:r>
            <w:r w:rsidR="00E209F8">
              <w:rPr>
                <w:webHidden/>
              </w:rPr>
              <w:fldChar w:fldCharType="separate"/>
            </w:r>
            <w:r w:rsidR="00E01E9C">
              <w:rPr>
                <w:webHidden/>
              </w:rPr>
              <w:t>16</w:t>
            </w:r>
            <w:r w:rsidR="00E209F8">
              <w:rPr>
                <w:webHidden/>
              </w:rPr>
              <w:fldChar w:fldCharType="end"/>
            </w:r>
          </w:hyperlink>
        </w:p>
        <w:p w14:paraId="21F5FAE8" w14:textId="77777777" w:rsidR="00E209F8" w:rsidRDefault="000603AB">
          <w:pPr>
            <w:pStyle w:val="TOC2"/>
            <w:rPr>
              <w:rFonts w:asciiTheme="minorHAnsi" w:eastAsiaTheme="minorEastAsia" w:hAnsiTheme="minorHAnsi" w:cstheme="minorBidi"/>
              <w:sz w:val="22"/>
              <w:szCs w:val="22"/>
              <w:lang w:val="en-IN" w:eastAsia="en-IN"/>
            </w:rPr>
          </w:pPr>
          <w:hyperlink w:anchor="_Toc368050684" w:history="1">
            <w:r w:rsidR="00E209F8" w:rsidRPr="00BA3E12">
              <w:rPr>
                <w:rStyle w:val="Hyperlink"/>
              </w:rPr>
              <w:t>PIIF Principle 2: Client protection</w:t>
            </w:r>
            <w:r w:rsidR="00E209F8">
              <w:rPr>
                <w:webHidden/>
              </w:rPr>
              <w:tab/>
            </w:r>
            <w:r w:rsidR="00E209F8">
              <w:rPr>
                <w:webHidden/>
              </w:rPr>
              <w:fldChar w:fldCharType="begin"/>
            </w:r>
            <w:r w:rsidR="00E209F8">
              <w:rPr>
                <w:webHidden/>
              </w:rPr>
              <w:instrText xml:space="preserve"> PAGEREF _Toc368050684 \h </w:instrText>
            </w:r>
            <w:r w:rsidR="00E209F8">
              <w:rPr>
                <w:webHidden/>
              </w:rPr>
            </w:r>
            <w:r w:rsidR="00E209F8">
              <w:rPr>
                <w:webHidden/>
              </w:rPr>
              <w:fldChar w:fldCharType="separate"/>
            </w:r>
            <w:r w:rsidR="00E01E9C">
              <w:rPr>
                <w:webHidden/>
              </w:rPr>
              <w:t>25</w:t>
            </w:r>
            <w:r w:rsidR="00E209F8">
              <w:rPr>
                <w:webHidden/>
              </w:rPr>
              <w:fldChar w:fldCharType="end"/>
            </w:r>
          </w:hyperlink>
        </w:p>
        <w:p w14:paraId="282385CD" w14:textId="77777777" w:rsidR="00E209F8" w:rsidRDefault="000603AB">
          <w:pPr>
            <w:pStyle w:val="TOC2"/>
            <w:rPr>
              <w:rFonts w:asciiTheme="minorHAnsi" w:eastAsiaTheme="minorEastAsia" w:hAnsiTheme="minorHAnsi" w:cstheme="minorBidi"/>
              <w:sz w:val="22"/>
              <w:szCs w:val="22"/>
              <w:lang w:val="en-IN" w:eastAsia="en-IN"/>
            </w:rPr>
          </w:pPr>
          <w:hyperlink w:anchor="_Toc368050685" w:history="1">
            <w:r w:rsidR="00E209F8" w:rsidRPr="00BA3E12">
              <w:rPr>
                <w:rStyle w:val="Hyperlink"/>
              </w:rPr>
              <w:t>PIIF Principle 3: Fair treatment</w:t>
            </w:r>
            <w:r w:rsidR="00E209F8">
              <w:rPr>
                <w:webHidden/>
              </w:rPr>
              <w:tab/>
            </w:r>
            <w:r w:rsidR="00E209F8">
              <w:rPr>
                <w:webHidden/>
              </w:rPr>
              <w:fldChar w:fldCharType="begin"/>
            </w:r>
            <w:r w:rsidR="00E209F8">
              <w:rPr>
                <w:webHidden/>
              </w:rPr>
              <w:instrText xml:space="preserve"> PAGEREF _Toc368050685 \h </w:instrText>
            </w:r>
            <w:r w:rsidR="00E209F8">
              <w:rPr>
                <w:webHidden/>
              </w:rPr>
            </w:r>
            <w:r w:rsidR="00E209F8">
              <w:rPr>
                <w:webHidden/>
              </w:rPr>
              <w:fldChar w:fldCharType="separate"/>
            </w:r>
            <w:r w:rsidR="00E01E9C">
              <w:rPr>
                <w:webHidden/>
              </w:rPr>
              <w:t>28</w:t>
            </w:r>
            <w:r w:rsidR="00E209F8">
              <w:rPr>
                <w:webHidden/>
              </w:rPr>
              <w:fldChar w:fldCharType="end"/>
            </w:r>
          </w:hyperlink>
        </w:p>
        <w:p w14:paraId="56DBA9DE" w14:textId="77777777" w:rsidR="00E209F8" w:rsidRDefault="000603AB">
          <w:pPr>
            <w:pStyle w:val="TOC2"/>
            <w:rPr>
              <w:rFonts w:asciiTheme="minorHAnsi" w:eastAsiaTheme="minorEastAsia" w:hAnsiTheme="minorHAnsi" w:cstheme="minorBidi"/>
              <w:sz w:val="22"/>
              <w:szCs w:val="22"/>
              <w:lang w:val="en-IN" w:eastAsia="en-IN"/>
            </w:rPr>
          </w:pPr>
          <w:hyperlink w:anchor="_Toc368050686" w:history="1">
            <w:r w:rsidR="00E209F8" w:rsidRPr="00BA3E12">
              <w:rPr>
                <w:rStyle w:val="Hyperlink"/>
              </w:rPr>
              <w:t>PIIF Principle 4: Responsible Investment</w:t>
            </w:r>
            <w:r w:rsidR="00E209F8">
              <w:rPr>
                <w:webHidden/>
              </w:rPr>
              <w:tab/>
            </w:r>
            <w:r w:rsidR="00E209F8">
              <w:rPr>
                <w:webHidden/>
              </w:rPr>
              <w:fldChar w:fldCharType="begin"/>
            </w:r>
            <w:r w:rsidR="00E209F8">
              <w:rPr>
                <w:webHidden/>
              </w:rPr>
              <w:instrText xml:space="preserve"> PAGEREF _Toc368050686 \h </w:instrText>
            </w:r>
            <w:r w:rsidR="00E209F8">
              <w:rPr>
                <w:webHidden/>
              </w:rPr>
            </w:r>
            <w:r w:rsidR="00E209F8">
              <w:rPr>
                <w:webHidden/>
              </w:rPr>
              <w:fldChar w:fldCharType="separate"/>
            </w:r>
            <w:r w:rsidR="00E01E9C">
              <w:rPr>
                <w:webHidden/>
              </w:rPr>
              <w:t>34</w:t>
            </w:r>
            <w:r w:rsidR="00E209F8">
              <w:rPr>
                <w:webHidden/>
              </w:rPr>
              <w:fldChar w:fldCharType="end"/>
            </w:r>
          </w:hyperlink>
        </w:p>
        <w:p w14:paraId="139CA586" w14:textId="77777777" w:rsidR="00E209F8" w:rsidRDefault="000603AB">
          <w:pPr>
            <w:pStyle w:val="TOC2"/>
            <w:rPr>
              <w:rFonts w:asciiTheme="minorHAnsi" w:eastAsiaTheme="minorEastAsia" w:hAnsiTheme="minorHAnsi" w:cstheme="minorBidi"/>
              <w:sz w:val="22"/>
              <w:szCs w:val="22"/>
              <w:lang w:val="en-IN" w:eastAsia="en-IN"/>
            </w:rPr>
          </w:pPr>
          <w:hyperlink w:anchor="_Toc368050687" w:history="1">
            <w:r w:rsidR="00E209F8" w:rsidRPr="00BA3E12">
              <w:rPr>
                <w:rStyle w:val="Hyperlink"/>
              </w:rPr>
              <w:t>PIIF Principle 5: Transparency</w:t>
            </w:r>
            <w:r w:rsidR="00E209F8">
              <w:rPr>
                <w:webHidden/>
              </w:rPr>
              <w:tab/>
            </w:r>
            <w:r w:rsidR="00E209F8">
              <w:rPr>
                <w:webHidden/>
              </w:rPr>
              <w:fldChar w:fldCharType="begin"/>
            </w:r>
            <w:r w:rsidR="00E209F8">
              <w:rPr>
                <w:webHidden/>
              </w:rPr>
              <w:instrText xml:space="preserve"> PAGEREF _Toc368050687 \h </w:instrText>
            </w:r>
            <w:r w:rsidR="00E209F8">
              <w:rPr>
                <w:webHidden/>
              </w:rPr>
            </w:r>
            <w:r w:rsidR="00E209F8">
              <w:rPr>
                <w:webHidden/>
              </w:rPr>
              <w:fldChar w:fldCharType="separate"/>
            </w:r>
            <w:r w:rsidR="00E01E9C">
              <w:rPr>
                <w:webHidden/>
              </w:rPr>
              <w:t>44</w:t>
            </w:r>
            <w:r w:rsidR="00E209F8">
              <w:rPr>
                <w:webHidden/>
              </w:rPr>
              <w:fldChar w:fldCharType="end"/>
            </w:r>
          </w:hyperlink>
        </w:p>
        <w:p w14:paraId="2B1A66BE" w14:textId="77777777" w:rsidR="00E209F8" w:rsidRDefault="000603AB">
          <w:pPr>
            <w:pStyle w:val="TOC2"/>
            <w:rPr>
              <w:rFonts w:asciiTheme="minorHAnsi" w:eastAsiaTheme="minorEastAsia" w:hAnsiTheme="minorHAnsi" w:cstheme="minorBidi"/>
              <w:sz w:val="22"/>
              <w:szCs w:val="22"/>
              <w:lang w:val="en-IN" w:eastAsia="en-IN"/>
            </w:rPr>
          </w:pPr>
          <w:hyperlink w:anchor="_Toc368050688" w:history="1">
            <w:r w:rsidR="00E209F8" w:rsidRPr="00BA3E12">
              <w:rPr>
                <w:rStyle w:val="Hyperlink"/>
              </w:rPr>
              <w:t>PIIF Principle 6: Balanced returns</w:t>
            </w:r>
            <w:r w:rsidR="00E209F8">
              <w:rPr>
                <w:webHidden/>
              </w:rPr>
              <w:tab/>
            </w:r>
            <w:r w:rsidR="00E209F8">
              <w:rPr>
                <w:webHidden/>
              </w:rPr>
              <w:fldChar w:fldCharType="begin"/>
            </w:r>
            <w:r w:rsidR="00E209F8">
              <w:rPr>
                <w:webHidden/>
              </w:rPr>
              <w:instrText xml:space="preserve"> PAGEREF _Toc368050688 \h </w:instrText>
            </w:r>
            <w:r w:rsidR="00E209F8">
              <w:rPr>
                <w:webHidden/>
              </w:rPr>
            </w:r>
            <w:r w:rsidR="00E209F8">
              <w:rPr>
                <w:webHidden/>
              </w:rPr>
              <w:fldChar w:fldCharType="separate"/>
            </w:r>
            <w:r w:rsidR="00E01E9C">
              <w:rPr>
                <w:webHidden/>
              </w:rPr>
              <w:t>47</w:t>
            </w:r>
            <w:r w:rsidR="00E209F8">
              <w:rPr>
                <w:webHidden/>
              </w:rPr>
              <w:fldChar w:fldCharType="end"/>
            </w:r>
          </w:hyperlink>
        </w:p>
        <w:p w14:paraId="406F6BC9" w14:textId="77777777" w:rsidR="00E209F8" w:rsidRDefault="000603AB">
          <w:pPr>
            <w:pStyle w:val="TOC2"/>
            <w:rPr>
              <w:rFonts w:asciiTheme="minorHAnsi" w:eastAsiaTheme="minorEastAsia" w:hAnsiTheme="minorHAnsi" w:cstheme="minorBidi"/>
              <w:sz w:val="22"/>
              <w:szCs w:val="22"/>
              <w:lang w:val="en-IN" w:eastAsia="en-IN"/>
            </w:rPr>
          </w:pPr>
          <w:hyperlink w:anchor="_Toc368050689" w:history="1">
            <w:r w:rsidR="00E209F8" w:rsidRPr="00BA3E12">
              <w:rPr>
                <w:rStyle w:val="Hyperlink"/>
              </w:rPr>
              <w:t>PIIF Principle 7: Standards</w:t>
            </w:r>
            <w:r w:rsidR="00E209F8">
              <w:rPr>
                <w:webHidden/>
              </w:rPr>
              <w:tab/>
            </w:r>
            <w:r w:rsidR="00E209F8">
              <w:rPr>
                <w:webHidden/>
              </w:rPr>
              <w:fldChar w:fldCharType="begin"/>
            </w:r>
            <w:r w:rsidR="00E209F8">
              <w:rPr>
                <w:webHidden/>
              </w:rPr>
              <w:instrText xml:space="preserve"> PAGEREF _Toc368050689 \h </w:instrText>
            </w:r>
            <w:r w:rsidR="00E209F8">
              <w:rPr>
                <w:webHidden/>
              </w:rPr>
            </w:r>
            <w:r w:rsidR="00E209F8">
              <w:rPr>
                <w:webHidden/>
              </w:rPr>
              <w:fldChar w:fldCharType="separate"/>
            </w:r>
            <w:r w:rsidR="00E01E9C">
              <w:rPr>
                <w:webHidden/>
              </w:rPr>
              <w:t>51</w:t>
            </w:r>
            <w:r w:rsidR="00E209F8">
              <w:rPr>
                <w:webHidden/>
              </w:rPr>
              <w:fldChar w:fldCharType="end"/>
            </w:r>
          </w:hyperlink>
        </w:p>
        <w:p w14:paraId="64BFCAAB" w14:textId="77777777" w:rsidR="005D1795" w:rsidRDefault="005D1795">
          <w:r>
            <w:rPr>
              <w:b/>
              <w:bCs/>
              <w:noProof/>
            </w:rPr>
            <w:fldChar w:fldCharType="end"/>
          </w:r>
        </w:p>
      </w:sdtContent>
    </w:sdt>
    <w:p w14:paraId="56756973" w14:textId="77777777" w:rsidR="00C51E77" w:rsidRDefault="00C51E77">
      <w:pPr>
        <w:widowControl/>
        <w:autoSpaceDE/>
        <w:autoSpaceDN/>
        <w:adjustRightInd/>
        <w:spacing w:before="0" w:after="0" w:line="240" w:lineRule="auto"/>
        <w:sectPr w:rsidR="00C51E77" w:rsidSect="00855023">
          <w:headerReference w:type="default" r:id="rId27"/>
          <w:footerReference w:type="default" r:id="rId28"/>
          <w:headerReference w:type="first" r:id="rId29"/>
          <w:footerReference w:type="first" r:id="rId30"/>
          <w:pgSz w:w="11900" w:h="16840"/>
          <w:pgMar w:top="1440" w:right="1616" w:bottom="1440" w:left="1616" w:header="708" w:footer="708" w:gutter="0"/>
          <w:cols w:space="708"/>
          <w:titlePg/>
          <w:docGrid w:linePitch="360"/>
        </w:sectPr>
      </w:pPr>
    </w:p>
    <w:p w14:paraId="43740CA4" w14:textId="77777777" w:rsidR="00F123F9" w:rsidRDefault="00F123F9" w:rsidP="00F123F9">
      <w:pPr>
        <w:pStyle w:val="Heading1"/>
      </w:pPr>
      <w:bookmarkStart w:id="4" w:name="_Toc367893729"/>
      <w:bookmarkStart w:id="5" w:name="_Toc368050680"/>
      <w:r>
        <w:lastRenderedPageBreak/>
        <w:t>Pathways through the module</w:t>
      </w:r>
      <w:bookmarkEnd w:id="4"/>
      <w:bookmarkEnd w:id="5"/>
    </w:p>
    <w:p w14:paraId="56937E92" w14:textId="77777777" w:rsidR="00F123F9" w:rsidRDefault="00F123F9" w:rsidP="00F123F9">
      <w:r w:rsidRPr="00DC0BFA">
        <w:rPr>
          <w:noProof/>
          <w:lang w:eastAsia="ja-JP"/>
        </w:rPr>
        <mc:AlternateContent>
          <mc:Choice Requires="wpg">
            <w:drawing>
              <wp:anchor distT="0" distB="0" distL="114300" distR="114300" simplePos="0" relativeHeight="251657216" behindDoc="0" locked="0" layoutInCell="1" allowOverlap="1" wp14:anchorId="363CC0B1" wp14:editId="53B91248">
                <wp:simplePos x="0" y="0"/>
                <wp:positionH relativeFrom="column">
                  <wp:posOffset>43891</wp:posOffset>
                </wp:positionH>
                <wp:positionV relativeFrom="paragraph">
                  <wp:posOffset>0</wp:posOffset>
                </wp:positionV>
                <wp:extent cx="4845042" cy="8216330"/>
                <wp:effectExtent l="0" t="0" r="0" b="0"/>
                <wp:wrapNone/>
                <wp:docPr id="242" name="Group 290"/>
                <wp:cNvGraphicFramePr/>
                <a:graphic xmlns:a="http://schemas.openxmlformats.org/drawingml/2006/main">
                  <a:graphicData uri="http://schemas.microsoft.com/office/word/2010/wordprocessingGroup">
                    <wpg:wgp>
                      <wpg:cNvGrpSpPr/>
                      <wpg:grpSpPr>
                        <a:xfrm>
                          <a:off x="0" y="0"/>
                          <a:ext cx="4845042" cy="8216330"/>
                          <a:chOff x="43890" y="0"/>
                          <a:chExt cx="4845042" cy="8216330"/>
                        </a:xfrm>
                      </wpg:grpSpPr>
                      <wps:wsp>
                        <wps:cNvPr id="243" name="Right Brace 243"/>
                        <wps:cNvSpPr/>
                        <wps:spPr>
                          <a:xfrm flipH="1">
                            <a:off x="1209699" y="5211851"/>
                            <a:ext cx="180000" cy="606713"/>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44" name="Straight Arrow Connector 244"/>
                        <wps:cNvCnPr/>
                        <wps:spPr>
                          <a:xfrm>
                            <a:off x="3168777" y="5119296"/>
                            <a:ext cx="0" cy="9838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5" name="Straight Arrow Connector 245"/>
                        <wps:cNvCnPr/>
                        <wps:spPr>
                          <a:xfrm>
                            <a:off x="3168777" y="5469685"/>
                            <a:ext cx="0" cy="9688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6" name="Straight Arrow Connector 246"/>
                        <wps:cNvCnPr/>
                        <wps:spPr>
                          <a:xfrm>
                            <a:off x="3168496" y="4633521"/>
                            <a:ext cx="281" cy="8977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7" name="Straight Arrow Connector 247"/>
                        <wps:cNvCnPr/>
                        <wps:spPr>
                          <a:xfrm flipH="1">
                            <a:off x="3160590" y="5818565"/>
                            <a:ext cx="8187" cy="8739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8" name="Straight Arrow Connector 248"/>
                        <wps:cNvCnPr/>
                        <wps:spPr>
                          <a:xfrm flipH="1">
                            <a:off x="3154893" y="6157955"/>
                            <a:ext cx="5697" cy="9165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9" name="Straight Arrow Connector 249"/>
                        <wps:cNvCnPr/>
                        <wps:spPr>
                          <a:xfrm>
                            <a:off x="3154893" y="6501608"/>
                            <a:ext cx="0" cy="9097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0" name="Straight Arrow Connector 250"/>
                        <wps:cNvCnPr/>
                        <wps:spPr>
                          <a:xfrm>
                            <a:off x="3154893" y="6844585"/>
                            <a:ext cx="0" cy="9434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1" name="Straight Arrow Connector 251"/>
                        <wps:cNvCnPr/>
                        <wps:spPr>
                          <a:xfrm>
                            <a:off x="3154893" y="7334928"/>
                            <a:ext cx="5411" cy="8894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2" name="Rectangle 252"/>
                        <wps:cNvSpPr/>
                        <wps:spPr>
                          <a:xfrm>
                            <a:off x="1451667" y="3741592"/>
                            <a:ext cx="3433784"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1AF632"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11:  </w:t>
                              </w:r>
                              <w:r>
                                <w:rPr>
                                  <w:rFonts w:ascii="Arial" w:eastAsia="Times New Roman" w:hAnsi="Arial" w:cs="Arial"/>
                                  <w:color w:val="FFFFFF"/>
                                  <w:kern w:val="24"/>
                                </w:rPr>
                                <w:t>Public endorsement of the Client Protection Principles</w:t>
                              </w:r>
                            </w:p>
                          </w:txbxContent>
                        </wps:txbx>
                        <wps:bodyPr wrap="square" rtlCol="0" anchor="ctr"/>
                      </wps:wsp>
                      <wps:wsp>
                        <wps:cNvPr id="253" name="Straight Arrow Connector 253"/>
                        <wps:cNvCnPr/>
                        <wps:spPr>
                          <a:xfrm>
                            <a:off x="3168777" y="1283522"/>
                            <a:ext cx="0" cy="88744"/>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4" name="Straight Arrow Connector 254"/>
                        <wps:cNvCnPr/>
                        <wps:spPr>
                          <a:xfrm>
                            <a:off x="3164458" y="595853"/>
                            <a:ext cx="2385" cy="8963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5" name="Straight Arrow Connector 255"/>
                        <wps:cNvCnPr/>
                        <wps:spPr>
                          <a:xfrm>
                            <a:off x="3171922" y="2317687"/>
                            <a:ext cx="0" cy="94448"/>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2" name="Straight Arrow Connector 32"/>
                        <wps:cNvCnPr/>
                        <wps:spPr>
                          <a:xfrm>
                            <a:off x="3162524" y="1968717"/>
                            <a:ext cx="9398" cy="9697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 name="Straight Arrow Connector 33"/>
                        <wps:cNvCnPr/>
                        <wps:spPr>
                          <a:xfrm flipH="1">
                            <a:off x="3162524" y="1624266"/>
                            <a:ext cx="6253" cy="92451"/>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 name="Straight Arrow Connector 34"/>
                        <wps:cNvCnPr/>
                        <wps:spPr>
                          <a:xfrm>
                            <a:off x="3166843" y="937488"/>
                            <a:ext cx="1934" cy="94034"/>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5" name="Straight Arrow Connector 35"/>
                        <wps:cNvCnPr/>
                        <wps:spPr>
                          <a:xfrm>
                            <a:off x="3160590" y="252000"/>
                            <a:ext cx="3868" cy="9185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1" name="Straight Arrow Connector 41"/>
                        <wps:cNvCnPr/>
                        <wps:spPr>
                          <a:xfrm flipH="1">
                            <a:off x="3166843" y="2808135"/>
                            <a:ext cx="5079" cy="9809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2" name="Straight Arrow Connector 42"/>
                        <wps:cNvCnPr/>
                        <wps:spPr>
                          <a:xfrm>
                            <a:off x="3166843" y="3646295"/>
                            <a:ext cx="1716" cy="9529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3" name="Straight Arrow Connector 43"/>
                        <wps:cNvCnPr/>
                        <wps:spPr>
                          <a:xfrm>
                            <a:off x="3166843" y="3302228"/>
                            <a:ext cx="0" cy="9206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4" name="Rectangle 44"/>
                        <wps:cNvSpPr/>
                        <wps:spPr>
                          <a:xfrm>
                            <a:off x="1451767" y="1031522"/>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5D4928C"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04: </w:t>
                              </w:r>
                              <w:r>
                                <w:rPr>
                                  <w:rFonts w:ascii="Arial" w:eastAsia="Times New Roman" w:hAnsi="Arial" w:cs="Arial"/>
                                  <w:color w:val="FFFFFF"/>
                                  <w:kern w:val="24"/>
                                </w:rPr>
                                <w:t>Percentage in equity, debt and guarantees</w:t>
                              </w:r>
                            </w:p>
                          </w:txbxContent>
                        </wps:txbx>
                        <wps:bodyPr wrap="square" rtlCol="0" anchor="ctr"/>
                      </wps:wsp>
                      <wps:wsp>
                        <wps:cNvPr id="45" name="Rectangle 45"/>
                        <wps:cNvSpPr/>
                        <wps:spPr>
                          <a:xfrm>
                            <a:off x="1445514" y="0"/>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8C6B149"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01: </w:t>
                              </w:r>
                              <w:r>
                                <w:rPr>
                                  <w:rFonts w:ascii="Arial" w:eastAsia="Times New Roman" w:hAnsi="Arial" w:cs="Arial"/>
                                  <w:color w:val="FFFFFF"/>
                                  <w:kern w:val="24"/>
                                </w:rPr>
                                <w:t xml:space="preserve">Mission and investment objective   </w:t>
                              </w:r>
                            </w:p>
                          </w:txbxContent>
                        </wps:txbx>
                        <wps:bodyPr wrap="square" rtlCol="0" anchor="ctr"/>
                      </wps:wsp>
                      <wps:wsp>
                        <wps:cNvPr id="46" name="Rectangle 46"/>
                        <wps:cNvSpPr/>
                        <wps:spPr>
                          <a:xfrm>
                            <a:off x="1449382" y="343853"/>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4C998F"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02: </w:t>
                              </w:r>
                              <w:r>
                                <w:rPr>
                                  <w:rFonts w:ascii="Arial" w:eastAsia="Times New Roman" w:hAnsi="Arial" w:cs="Arial"/>
                                  <w:color w:val="FFFFFF"/>
                                  <w:kern w:val="24"/>
                                  <w:sz w:val="18"/>
                                  <w:szCs w:val="18"/>
                                </w:rPr>
                                <w:t>Governance, management structures and processes</w:t>
                              </w:r>
                            </w:p>
                          </w:txbxContent>
                        </wps:txbx>
                        <wps:bodyPr wrap="square" rtlCol="0" anchor="ctr"/>
                      </wps:wsp>
                      <wps:wsp>
                        <wps:cNvPr id="47" name="Rectangle 47"/>
                        <wps:cNvSpPr/>
                        <wps:spPr>
                          <a:xfrm>
                            <a:off x="1451767" y="685488"/>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80B5F3"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03: </w:t>
                              </w:r>
                              <w:r>
                                <w:rPr>
                                  <w:rFonts w:ascii="Arial" w:eastAsia="Times New Roman" w:hAnsi="Arial" w:cs="Arial"/>
                                  <w:color w:val="FFFFFF"/>
                                  <w:kern w:val="24"/>
                                </w:rPr>
                                <w:t>Social targets</w:t>
                              </w:r>
                            </w:p>
                          </w:txbxContent>
                        </wps:txbx>
                        <wps:bodyPr wrap="square" rtlCol="0" anchor="ctr"/>
                      </wps:wsp>
                      <wps:wsp>
                        <wps:cNvPr id="48" name="Rectangle 48"/>
                        <wps:cNvSpPr/>
                        <wps:spPr>
                          <a:xfrm>
                            <a:off x="1451767" y="1372266"/>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6D13C1"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05: </w:t>
                              </w:r>
                              <w:r>
                                <w:rPr>
                                  <w:rFonts w:ascii="Arial" w:eastAsia="Times New Roman" w:hAnsi="Arial" w:cs="Arial"/>
                                  <w:color w:val="FFFFFF"/>
                                  <w:kern w:val="24"/>
                                </w:rPr>
                                <w:t>Percentage in microfinance and/or SME finance</w:t>
                              </w:r>
                            </w:p>
                          </w:txbxContent>
                        </wps:txbx>
                        <wps:bodyPr wrap="square" rtlCol="0" anchor="ctr"/>
                      </wps:wsp>
                      <wps:wsp>
                        <wps:cNvPr id="49" name="Rectangle 49"/>
                        <wps:cNvSpPr/>
                        <wps:spPr>
                          <a:xfrm>
                            <a:off x="1445514" y="1716717"/>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CF2695B"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06: </w:t>
                              </w:r>
                              <w:r>
                                <w:rPr>
                                  <w:rFonts w:ascii="Arial" w:eastAsia="Times New Roman" w:hAnsi="Arial" w:cs="Arial"/>
                                  <w:color w:val="FFFFFF"/>
                                  <w:kern w:val="24"/>
                                  <w:sz w:val="18"/>
                                  <w:szCs w:val="18"/>
                                </w:rPr>
                                <w:t>Geographical spread of microfinance investments</w:t>
                              </w:r>
                            </w:p>
                          </w:txbxContent>
                        </wps:txbx>
                        <wps:bodyPr wrap="square" rtlCol="0" anchor="ctr"/>
                      </wps:wsp>
                      <wps:wsp>
                        <wps:cNvPr id="50" name="Rectangle 50"/>
                        <wps:cNvSpPr/>
                        <wps:spPr>
                          <a:xfrm>
                            <a:off x="1454912" y="2065687"/>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CE4F41" w14:textId="77C176D6"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07: </w:t>
                              </w:r>
                              <w:r>
                                <w:rPr>
                                  <w:rFonts w:ascii="Arial" w:eastAsia="Times New Roman" w:hAnsi="Arial" w:cs="Arial"/>
                                  <w:color w:val="FFFFFF"/>
                                  <w:kern w:val="24"/>
                                </w:rPr>
                                <w:t>Tracking microfinance investees' portfolio</w:t>
                              </w:r>
                            </w:p>
                          </w:txbxContent>
                        </wps:txbx>
                        <wps:bodyPr wrap="square" rtlCol="0" anchor="ctr"/>
                      </wps:wsp>
                      <wps:wsp>
                        <wps:cNvPr id="4" name="Rectangle 51"/>
                        <wps:cNvSpPr/>
                        <wps:spPr>
                          <a:xfrm>
                            <a:off x="1454912" y="2412135"/>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F4054E" w14:textId="53F8F650" w:rsidR="00092AE4" w:rsidRDefault="00092AE4" w:rsidP="00F123F9">
                              <w:pPr>
                                <w:pStyle w:val="NormalWeb"/>
                                <w:spacing w:before="0" w:beforeAutospacing="0" w:after="0" w:afterAutospacing="0"/>
                              </w:pPr>
                              <w:r>
                                <w:rPr>
                                  <w:rFonts w:ascii="Arial" w:eastAsia="Times New Roman" w:hAnsi="Arial" w:cs="Arial"/>
                                  <w:b/>
                                  <w:bCs/>
                                  <w:color w:val="FFFFFF"/>
                                  <w:kern w:val="24"/>
                                </w:rPr>
                                <w:t>IFD 08</w:t>
                              </w:r>
                              <w:r>
                                <w:rPr>
                                  <w:rFonts w:ascii="Arial" w:eastAsia="Times New Roman" w:hAnsi="Arial" w:cs="Arial"/>
                                  <w:color w:val="FFFFFF"/>
                                  <w:kern w:val="24"/>
                                </w:rPr>
                                <w:t>: Supporting financial services beyond credit, compulsory savings and/or compulsory insurance</w:t>
                              </w:r>
                            </w:p>
                          </w:txbxContent>
                        </wps:txbx>
                        <wps:bodyPr wrap="square" rtlCol="0" anchor="ctr"/>
                      </wps:wsp>
                      <wps:wsp>
                        <wps:cNvPr id="52" name="Rectangle 52"/>
                        <wps:cNvSpPr/>
                        <wps:spPr>
                          <a:xfrm>
                            <a:off x="1451767" y="2906228"/>
                            <a:ext cx="3430152"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C594AE" w14:textId="110E3D99"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09: </w:t>
                              </w:r>
                              <w:r>
                                <w:rPr>
                                  <w:rFonts w:ascii="Arial" w:eastAsia="Times New Roman" w:hAnsi="Arial" w:cs="Arial"/>
                                  <w:color w:val="FFFFFF"/>
                                  <w:kern w:val="24"/>
                                </w:rPr>
                                <w:t>Supporting the introduction of services tailored to the ‘poor’, ‘very poor’ and ‘low income’</w:t>
                              </w:r>
                            </w:p>
                          </w:txbxContent>
                        </wps:txbx>
                        <wps:bodyPr wrap="square" rtlCol="0" anchor="ctr"/>
                      </wps:wsp>
                      <wps:wsp>
                        <wps:cNvPr id="53" name="Rectangle 53"/>
                        <wps:cNvSpPr/>
                        <wps:spPr>
                          <a:xfrm>
                            <a:off x="1451767" y="3394295"/>
                            <a:ext cx="343015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93B52E"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10: </w:t>
                              </w:r>
                              <w:r>
                                <w:rPr>
                                  <w:rFonts w:ascii="Arial" w:eastAsia="Times New Roman" w:hAnsi="Arial" w:cs="Arial"/>
                                  <w:color w:val="FFFFFF"/>
                                  <w:kern w:val="24"/>
                                </w:rPr>
                                <w:t>Technical assistance to investees</w:t>
                              </w:r>
                            </w:p>
                          </w:txbxContent>
                        </wps:txbx>
                        <wps:bodyPr wrap="square" rtlCol="0" anchor="ctr"/>
                      </wps:wsp>
                      <wps:wsp>
                        <wps:cNvPr id="54" name="Rectangle 54"/>
                        <wps:cNvSpPr/>
                        <wps:spPr>
                          <a:xfrm>
                            <a:off x="1451767" y="4237521"/>
                            <a:ext cx="3433457"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D7AC9A"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12: </w:t>
                              </w:r>
                              <w:r>
                                <w:rPr>
                                  <w:rFonts w:ascii="Arial" w:eastAsia="Times New Roman" w:hAnsi="Arial" w:cs="Arial"/>
                                  <w:color w:val="FFFFFF"/>
                                  <w:kern w:val="24"/>
                                </w:rPr>
                                <w:t>Provide training and assistance for investees implementing the Client Protection Principles</w:t>
                              </w:r>
                            </w:p>
                          </w:txbxContent>
                        </wps:txbx>
                        <wps:bodyPr wrap="square" rtlCol="0" anchor="ctr"/>
                      </wps:wsp>
                      <wps:wsp>
                        <wps:cNvPr id="55" name="Straight Arrow Connector 55"/>
                        <wps:cNvCnPr/>
                        <wps:spPr>
                          <a:xfrm flipH="1">
                            <a:off x="3168496" y="4137592"/>
                            <a:ext cx="63" cy="9992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6" name="Rectangle 56"/>
                        <wps:cNvSpPr/>
                        <wps:spPr>
                          <a:xfrm>
                            <a:off x="1451767" y="4723296"/>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972BE4"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IFD 13:</w:t>
                              </w:r>
                              <w:r>
                                <w:rPr>
                                  <w:rFonts w:ascii="Arial" w:eastAsia="Times New Roman" w:hAnsi="Arial" w:cs="Arial"/>
                                  <w:color w:val="FFFFFF"/>
                                  <w:kern w:val="24"/>
                                </w:rPr>
                                <w:t xml:space="preserve"> Include the Client Protection Principles in investment policies</w:t>
                              </w:r>
                            </w:p>
                          </w:txbxContent>
                        </wps:txbx>
                        <wps:bodyPr wrap="square" rtlCol="0" anchor="ctr"/>
                      </wps:wsp>
                      <wps:wsp>
                        <wps:cNvPr id="57" name="Rectangle 57"/>
                        <wps:cNvSpPr/>
                        <wps:spPr>
                          <a:xfrm>
                            <a:off x="1451767" y="521768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7751C4"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IFD 14:</w:t>
                              </w:r>
                              <w:r>
                                <w:rPr>
                                  <w:rFonts w:ascii="Arial" w:eastAsia="Times New Roman" w:hAnsi="Arial" w:cs="Arial"/>
                                  <w:color w:val="FFFFFF"/>
                                  <w:kern w:val="24"/>
                                </w:rPr>
                                <w:t xml:space="preserve"> Investment in local currency</w:t>
                              </w:r>
                            </w:p>
                          </w:txbxContent>
                        </wps:txbx>
                        <wps:bodyPr wrap="square" rtlCol="0" anchor="ctr"/>
                      </wps:wsp>
                      <wps:wsp>
                        <wps:cNvPr id="58" name="Rectangle 58"/>
                        <wps:cNvSpPr/>
                        <wps:spPr>
                          <a:xfrm>
                            <a:off x="1451767" y="556656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C84125A"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15: </w:t>
                              </w:r>
                              <w:r>
                                <w:rPr>
                                  <w:rFonts w:ascii="Arial" w:eastAsia="Times New Roman" w:hAnsi="Arial" w:cs="Arial"/>
                                  <w:color w:val="FFFFFF"/>
                                  <w:kern w:val="24"/>
                                </w:rPr>
                                <w:t>Average maturity of debt investments</w:t>
                              </w:r>
                            </w:p>
                          </w:txbxContent>
                        </wps:txbx>
                        <wps:bodyPr wrap="square" rtlCol="0" anchor="ctr"/>
                      </wps:wsp>
                      <wps:wsp>
                        <wps:cNvPr id="59" name="Rectangle 59"/>
                        <wps:cNvSpPr/>
                        <wps:spPr>
                          <a:xfrm>
                            <a:off x="1443580" y="590595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4663BE2"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16: </w:t>
                              </w:r>
                              <w:r>
                                <w:rPr>
                                  <w:rFonts w:ascii="Arial" w:eastAsia="Times New Roman" w:hAnsi="Arial" w:cs="Arial"/>
                                  <w:color w:val="FFFFFF"/>
                                  <w:kern w:val="24"/>
                                </w:rPr>
                                <w:t>Average holding period of equity investments</w:t>
                              </w:r>
                            </w:p>
                          </w:txbxContent>
                        </wps:txbx>
                        <wps:bodyPr wrap="square" rtlCol="0" anchor="ctr"/>
                      </wps:wsp>
                      <wps:wsp>
                        <wps:cNvPr id="60" name="Rectangle 60"/>
                        <wps:cNvSpPr/>
                        <wps:spPr>
                          <a:xfrm>
                            <a:off x="1437883" y="6249608"/>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CAF476"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17: </w:t>
                              </w:r>
                              <w:r>
                                <w:rPr>
                                  <w:rFonts w:ascii="Arial" w:eastAsia="Times New Roman" w:hAnsi="Arial" w:cs="Arial"/>
                                  <w:color w:val="FFFFFF"/>
                                  <w:kern w:val="24"/>
                                </w:rPr>
                                <w:t>Terms and conditions</w:t>
                              </w:r>
                            </w:p>
                          </w:txbxContent>
                        </wps:txbx>
                        <wps:bodyPr wrap="square" rtlCol="0" anchor="ctr"/>
                      </wps:wsp>
                      <wps:wsp>
                        <wps:cNvPr id="61" name="Rectangle 61"/>
                        <wps:cNvSpPr/>
                        <wps:spPr>
                          <a:xfrm>
                            <a:off x="1437883" y="6592585"/>
                            <a:ext cx="343402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57C8C2"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18: </w:t>
                              </w:r>
                              <w:r>
                                <w:rPr>
                                  <w:rFonts w:ascii="Arial" w:eastAsia="Times New Roman" w:hAnsi="Arial" w:cs="Arial"/>
                                  <w:color w:val="FFFFFF"/>
                                  <w:kern w:val="24"/>
                                </w:rPr>
                                <w:t>Tools for social performance reporting</w:t>
                              </w:r>
                            </w:p>
                          </w:txbxContent>
                        </wps:txbx>
                        <wps:bodyPr wrap="square" rtlCol="0" anchor="ctr"/>
                      </wps:wsp>
                      <wps:wsp>
                        <wps:cNvPr id="62" name="Rectangle 62"/>
                        <wps:cNvSpPr/>
                        <wps:spPr>
                          <a:xfrm>
                            <a:off x="1437883" y="6938928"/>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AB2CC8"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19: </w:t>
                              </w:r>
                              <w:r>
                                <w:rPr>
                                  <w:rFonts w:ascii="Arial" w:eastAsia="Times New Roman" w:hAnsi="Arial" w:cs="Arial"/>
                                  <w:color w:val="FFFFFF"/>
                                  <w:kern w:val="24"/>
                                </w:rPr>
                                <w:t>Retail institutions have independent financial/social rating and/or social audit</w:t>
                              </w:r>
                            </w:p>
                          </w:txbxContent>
                        </wps:txbx>
                        <wps:bodyPr wrap="square" rtlCol="0" anchor="ctr"/>
                      </wps:wsp>
                      <wps:wsp>
                        <wps:cNvPr id="63" name="Rectangle 63"/>
                        <wps:cNvSpPr/>
                        <wps:spPr>
                          <a:xfrm>
                            <a:off x="1443294" y="7423874"/>
                            <a:ext cx="343402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08F915"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20: </w:t>
                              </w:r>
                              <w:r>
                                <w:rPr>
                                  <w:rFonts w:ascii="Arial" w:eastAsia="Times New Roman" w:hAnsi="Arial" w:cs="Arial"/>
                                  <w:color w:val="FFFFFF"/>
                                  <w:kern w:val="24"/>
                                </w:rPr>
                                <w:t>Due diligence on and monitoring and reporting of corporate governance among investees</w:t>
                              </w:r>
                            </w:p>
                          </w:txbxContent>
                        </wps:txbx>
                        <wps:bodyPr wrap="square" rtlCol="0" anchor="ctr"/>
                      </wps:wsp>
                      <wps:wsp>
                        <wps:cNvPr id="256" name="TextBox 146"/>
                        <wps:cNvSpPr txBox="1"/>
                        <wps:spPr>
                          <a:xfrm>
                            <a:off x="59375" y="1712954"/>
                            <a:ext cx="1221827" cy="105926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AB73D03" w14:textId="77777777" w:rsidR="00092AE4" w:rsidRDefault="00092AE4"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wps:txbx>
                        <wps:bodyPr wrap="square" rtlCol="0" anchor="ctr">
                          <a:noAutofit/>
                        </wps:bodyPr>
                      </wps:wsp>
                      <wps:wsp>
                        <wps:cNvPr id="257" name="TextBox 146"/>
                        <wps:cNvSpPr txBox="1"/>
                        <wps:spPr>
                          <a:xfrm>
                            <a:off x="43890" y="3950208"/>
                            <a:ext cx="1221827" cy="91024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5C221CE" w14:textId="77777777" w:rsidR="00092AE4" w:rsidRDefault="00092AE4"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wps:txbx>
                        <wps:bodyPr wrap="square" rtlCol="0" anchor="ctr">
                          <a:noAutofit/>
                        </wps:bodyPr>
                      </wps:wsp>
                      <wps:wsp>
                        <wps:cNvPr id="258" name="Right Brace 258"/>
                        <wps:cNvSpPr/>
                        <wps:spPr>
                          <a:xfrm flipH="1">
                            <a:off x="1191409" y="1716717"/>
                            <a:ext cx="179586" cy="1091419"/>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60" name="Right Brace 260"/>
                        <wps:cNvSpPr/>
                        <wps:spPr>
                          <a:xfrm flipH="1">
                            <a:off x="1217255" y="3741593"/>
                            <a:ext cx="179586" cy="1377703"/>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61" name="TextBox 146"/>
                        <wps:cNvSpPr txBox="1"/>
                        <wps:spPr>
                          <a:xfrm>
                            <a:off x="59374" y="5034754"/>
                            <a:ext cx="1221827" cy="76200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ABB0304" w14:textId="77777777" w:rsidR="00092AE4" w:rsidRDefault="00092AE4" w:rsidP="00F123F9">
                              <w:pPr>
                                <w:pStyle w:val="NormalWeb"/>
                                <w:spacing w:before="0" w:beforeAutospacing="0" w:after="0" w:afterAutospacing="0"/>
                              </w:pPr>
                              <w:r>
                                <w:rPr>
                                  <w:rFonts w:ascii="Arial" w:eastAsia="Times New Roman" w:hAnsi="Arial" w:cs="Arial"/>
                                  <w:color w:val="0070C0"/>
                                  <w:kern w:val="24"/>
                                </w:rPr>
                                <w:t xml:space="preserve">If ≥ 20% of direct Inclusive Finance investments in debt </w:t>
                              </w:r>
                            </w:p>
                          </w:txbxContent>
                        </wps:txbx>
                        <wps:bodyPr wrap="square" rtlCol="0" anchor="ctr">
                          <a:noAutofit/>
                        </wps:bodyPr>
                      </wps:wsp>
                      <wps:wsp>
                        <wps:cNvPr id="262" name="Right Brace 262"/>
                        <wps:cNvSpPr/>
                        <wps:spPr>
                          <a:xfrm flipH="1">
                            <a:off x="1215796" y="5911366"/>
                            <a:ext cx="179586" cy="252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63" name="TextBox 146"/>
                        <wps:cNvSpPr txBox="1"/>
                        <wps:spPr>
                          <a:xfrm>
                            <a:off x="59373" y="5734538"/>
                            <a:ext cx="1221828" cy="80525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67D7E5F" w14:textId="77777777" w:rsidR="00092AE4" w:rsidRDefault="00092AE4"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wps:txbx>
                        <wps:bodyPr wrap="square" rtlCol="0" anchor="ctr">
                          <a:noAutofit/>
                        </wps:bodyPr>
                      </wps:wsp>
                      <wps:wsp>
                        <wps:cNvPr id="264" name="TextBox 146"/>
                        <wps:cNvSpPr txBox="1"/>
                        <wps:spPr>
                          <a:xfrm>
                            <a:off x="1445515" y="7819201"/>
                            <a:ext cx="3426388" cy="39712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C74674E" w14:textId="4F7BD290" w:rsidR="00092AE4" w:rsidRDefault="00092AE4" w:rsidP="00F123F9">
                              <w:pPr>
                                <w:pStyle w:val="NormalWeb"/>
                                <w:spacing w:before="0" w:beforeAutospacing="0" w:after="0" w:afterAutospacing="0"/>
                                <w:jc w:val="center"/>
                              </w:pPr>
                              <w:r>
                                <w:rPr>
                                  <w:rFonts w:ascii="Arial" w:eastAsia="Times New Roman" w:hAnsi="Arial" w:cs="Arial"/>
                                  <w:color w:val="0070C0"/>
                                  <w:kern w:val="24"/>
                                </w:rPr>
                                <w:t>Indicators 21–34 continue on the next page</w:t>
                              </w:r>
                            </w:p>
                          </w:txbxContent>
                        </wps:txbx>
                        <wps:bodyPr wrap="square" rtlCol="0" anchor="ctr">
                          <a:noAutofit/>
                        </wps:bodyPr>
                      </wps:wsp>
                    </wpg:wgp>
                  </a:graphicData>
                </a:graphic>
                <wp14:sizeRelH relativeFrom="margin">
                  <wp14:pctWidth>0</wp14:pctWidth>
                </wp14:sizeRelH>
              </wp:anchor>
            </w:drawing>
          </mc:Choice>
          <mc:Fallback>
            <w:pict>
              <v:group w14:anchorId="363CC0B1" id="Group 290" o:spid="_x0000_s1026" style="position:absolute;margin-left:3.45pt;margin-top:0;width:381.5pt;height:646.95pt;z-index:251657216;mso-width-relative:margin" coordorigin="438" coordsize="48450,82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&#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43" o:spid="_x0000_s1027" type="#_x0000_t88" style="position:absolute;left:12096;top:52118;width:1800;height:606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USbMMA&#10;AADcAAAADwAAAGRycy9kb3ducmV2LnhtbESPQYvCMBSE7wv+h/AEb2u6KiJdoyyKogcP1gU9Ppq3&#10;abF5KU3U6q83grDHYeabYabz1lbiSo0vHSv46icgiHOnSzYKfg+rzwkIH5A1Vo5JwZ08zGedjymm&#10;2t14T9csGBFL2KeooAihTqX0eUEWfd/VxNH7c43FEGVjpG7wFsttJQdJMpYWS44LBda0KCg/Zxer&#10;4GgebSTWh/M63052FWbmtLwr1eu2P98gArXhP/ymN1rBYDSE15l4BO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QUSbMMAAADcAAAADwAAAAAAAAAAAAAAAACYAgAAZHJzL2Rv&#10;d25yZXYueG1sUEsFBgAAAAAEAAQA9QAAAIgDAAAAAA==&#10;" adj="534" strokecolor="#4579b8 [3044]"/>
                <v:shapetype id="_x0000_t32" coordsize="21600,21600" o:spt="32" o:oned="t" path="m,l21600,21600e" filled="f">
                  <v:path arrowok="t" fillok="f" o:connecttype="none"/>
                  <o:lock v:ext="edit" shapetype="t"/>
                </v:shapetype>
                <v:shape id="Straight Arrow Connector 244" o:spid="_x0000_s1028" type="#_x0000_t32" style="position:absolute;left:31687;top:51192;width:0;height:9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M/nAcUAAADcAAAADwAAAGRycy9kb3ducmV2LnhtbESPQWvCQBSE74X+h+UJ3urGkLYhdZVi&#10;KdpTMVW8PrPPbGj2bciuJv333ULB4zAz3zCL1WhbcaXeN44VzGcJCOLK6YZrBfuv94cchA/IGlvH&#10;pOCHPKyW93cLLLQbeEfXMtQiQtgXqMCE0BVS+sqQRT9zHXH0zq63GKLsa6l7HCLctjJNkidpseG4&#10;YLCjtaHqu7xYBY/580fG5/xwMumweTt+ln4X1kpNJ+PrC4hAY7iF/9tbrSDNMvg7E4+A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M/nAcUAAADcAAAADwAAAAAAAAAA&#10;AAAAAAChAgAAZHJzL2Rvd25yZXYueG1sUEsFBgAAAAAEAAQA+QAAAJMDAAAAAA==&#10;" strokecolor="#4579b8 [3044]">
                  <v:stroke endarrow="block" endarrowlength="short"/>
                </v:shape>
                <v:shape id="Straight Arrow Connector 245" o:spid="_x0000_s1029" type="#_x0000_t32" style="position:absolute;left:31687;top:54696;width:0;height:96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4NCmsUAAADcAAAADwAAAGRycy9kb3ducmV2LnhtbESPQWvCQBSE74L/YXmCN900aA2pq4gi&#10;radi2tLra/aZDc2+DdmtSf+9Wyh4HGbmG2a9HWwjrtT52rGCh3kCgrh0uuZKwfvbcZaB8AFZY+OY&#10;FPySh+1mPFpjrl3PZ7oWoRIRwj5HBSaENpfSl4Ys+rlriaN3cZ3FEGVXSd1hH+G2kWmSPEqLNccF&#10;gy3tDZXfxY9VsMxWpwVfso8vk/bPh8/Xwp/DXqnpZNg9gQg0hHv4v/2iFaSLJfydiUdAb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4NCmsUAAADcAAAADwAAAAAAAAAA&#10;AAAAAAChAgAAZHJzL2Rvd25yZXYueG1sUEsFBgAAAAAEAAQA+QAAAJMDAAAAAA==&#10;" strokecolor="#4579b8 [3044]">
                  <v:stroke endarrow="block" endarrowlength="short"/>
                </v:shape>
                <v:shape id="Straight Arrow Connector 246" o:spid="_x0000_s1030" type="#_x0000_t32" style="position:absolute;left:31684;top:46335;width:3;height:8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1Hc7cUAAADcAAAADwAAAGRycy9kb3ducmV2LnhtbESPQWvCQBSE7wX/w/KE3uqmwdoQXUWU&#10;0noS04rXZ/aZDc2+DdmtSf99VxB6HGbmG2axGmwjrtT52rGC50kCgrh0uuZKwdfn21MGwgdkjY1j&#10;UvBLHlbL0cMCc+16PtC1CJWIEPY5KjAhtLmUvjRk0U9cSxy9i+sshii7SuoO+wi3jUyTZCYt1hwX&#10;DLa0MVR+Fz9WwUv2upvyJTueTdq/b0/7wh/CRqnH8bCegwg0hP/wvf2hFaTTGdzOxCM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1Hc7cUAAADcAAAADwAAAAAAAAAA&#10;AAAAAAChAgAAZHJzL2Rvd25yZXYueG1sUEsFBgAAAAAEAAQA+QAAAJMDAAAAAA==&#10;" strokecolor="#4579b8 [3044]">
                  <v:stroke endarrow="block" endarrowlength="short"/>
                </v:shape>
                <v:shape id="Straight Arrow Connector 247" o:spid="_x0000_s1031" type="#_x0000_t32" style="position:absolute;left:31605;top:58185;width:82;height:87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5ESMcAAADcAAAADwAAAGRycy9kb3ducmV2LnhtbESPT2sCMRTE70K/Q3iFXqRmFWnL1iil&#10;0D9IL6tV6O2xebtZ3LwsSbqufvqmIHgcZuY3zGI12Fb05EPjWMF0koEgLp1uuFbwvX27fwIRIrLG&#10;1jEpOFGA1fJmtMBcuyMX1G9iLRKEQ44KTIxdLmUoDVkME9cRJ69y3mJM0tdSezwmuG3lLMsepMWG&#10;04LBjl4NlYfNr1VwNoefj+26r6bv1e6raMf7wtdWqbvb4eUZRKQhXsOX9qdWMJs/wv+ZdATk8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hzkRIxwAAANwAAAAPAAAAAAAA&#10;AAAAAAAAAKECAABkcnMvZG93bnJldi54bWxQSwUGAAAAAAQABAD5AAAAlQMAAAAA&#10;" strokecolor="#4579b8 [3044]">
                  <v:stroke endarrow="block" endarrowlength="short"/>
                </v:shape>
                <v:shape id="Straight Arrow Connector 248" o:spid="_x0000_s1032" type="#_x0000_t32" style="position:absolute;left:31548;top:61579;width:57;height:91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FHQOsQAAADcAAAADwAAAGRycy9kb3ducmV2LnhtbERPz2vCMBS+D/wfwhvsMjRVhoxqlCGo&#10;Y+xS3QRvj+a1KTYvJYm121+/HIQdP77fy/VgW9GTD41jBdNJBoK4dLrhWsHXcTt+BREissbWMSn4&#10;oQDr1ehhibl2Ny6oP8RapBAOOSowMXa5lKE0ZDFMXEecuMp5izFBX0vt8ZbCbStnWTaXFhtODQY7&#10;2hgqL4erVfBrLuf98aOvprvq+7Non0+Fr61ST4/D2wJEpCH+i+/ud61g9pLWpjPpCMjV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UdA6xAAAANwAAAAPAAAAAAAAAAAA&#10;AAAAAKECAABkcnMvZG93bnJldi54bWxQSwUGAAAAAAQABAD5AAAAkgMAAAAA&#10;" strokecolor="#4579b8 [3044]">
                  <v:stroke endarrow="block" endarrowlength="short"/>
                </v:shape>
                <v:shape id="Straight Arrow Connector 249" o:spid="_x0000_s1033" type="#_x0000_t32" style="position:absolute;left:31548;top:65016;width:0;height:90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5In8UAAADcAAAADwAAAGRycy9kb3ducmV2LnhtbESPQWvCQBSE7wX/w/KE3urGoG1MXaVY&#10;Su2pmCpeX7PPbDD7NmS3Jv57t1DocZiZb5jlerCNuFDna8cKppMEBHHpdM2Vgv3X20MGwgdkjY1j&#10;UnAlD+vV6G6JuXY97+hShEpECPscFZgQ2lxKXxqy6CeuJY7eyXUWQ5RdJXWHfYTbRqZJ8igt1hwX&#10;DLa0MVSeix+rYJ49fcz4lB2+Tdq/vx4/C78LG6Xux8PLM4hAQ/gP/7W3WkE6W8DvmXgE5Oo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s5In8UAAADcAAAADwAAAAAAAAAA&#10;AAAAAAChAgAAZHJzL2Rvd25yZXYueG1sUEsFBgAAAAAEAAQA+QAAAJMDAAAAAA==&#10;" strokecolor="#4579b8 [3044]">
                  <v:stroke endarrow="block" endarrowlength="short"/>
                </v:shape>
                <v:shape id="Straight Arrow Connector 250" o:spid="_x0000_s1034" type="#_x0000_t32" style="position:absolute;left:31548;top:68445;width:0;height:9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1338IAAADcAAAADwAAAGRycy9kb3ducmV2LnhtbERPz2vCMBS+D/Y/hDfYbaYrc5ZqFFHG&#10;5mlYFa/P5tmUNS+lyWz9781B8Pjx/Z4tBtuIC3W+dqzgfZSAIC6drrlSsN99vWUgfEDW2DgmBVfy&#10;sJg/P80w167nLV2KUIkYwj5HBSaENpfSl4Ys+pFriSN3dp3FEGFXSd1hH8NtI9Mk+ZQWa44NBlta&#10;GSr/in+rYJxNNh98zg4nk/bf6+Nv4bdhpdTry7Ccggg0hIf47v7RCtJxnB/PxCMg5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i1338IAAADcAAAADwAAAAAAAAAAAAAA&#10;AAChAgAAZHJzL2Rvd25yZXYueG1sUEsFBgAAAAAEAAQA+QAAAJADAAAAAA==&#10;" strokecolor="#4579b8 [3044]">
                  <v:stroke endarrow="block" endarrowlength="short"/>
                </v:shape>
                <v:shape id="Straight Arrow Connector 251" o:spid="_x0000_s1035" type="#_x0000_t32" style="position:absolute;left:31548;top:73349;width:55;height:8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HSRMUAAADcAAAADwAAAGRycy9kb3ducmV2LnhtbESPQWvCQBSE7wX/w/IKvdWNodoQXUUU&#10;aT0V04rXZ/aZDc2+DdmtSf+9WxB6HGbmG2axGmwjrtT52rGCyTgBQVw6XXOl4Otz95yB8AFZY+OY&#10;FPySh9Vy9LDAXLueD3QtQiUihH2OCkwIbS6lLw1Z9GPXEkfv4jqLIcqukrrDPsJtI9MkmUmLNccF&#10;gy1tDJXfxY9VMM1e9y98yY5nk/Zv29NH4Q9ho9TT47Cegwg0hP/wvf2uFaTTCfydiUdAL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WHSRMUAAADcAAAADwAAAAAAAAAA&#10;AAAAAAChAgAAZHJzL2Rvd25yZXYueG1sUEsFBgAAAAAEAAQA+QAAAJMDAAAAAA==&#10;" strokecolor="#4579b8 [3044]">
                  <v:stroke endarrow="block" endarrowlength="short"/>
                </v:shape>
                <v:rect id="Rectangle 252" o:spid="_x0000_s1036" style="position:absolute;left:14516;top:37415;width:34338;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6v4sIA&#10;AADcAAAADwAAAGRycy9kb3ducmV2LnhtbESPwWrDMBBE74X8g9hCb7VUl5TgRAmlJVB8qxt8Xqyt&#10;ZWKtHEuNnb+PCoEch5l5w2x2s+vFmcbQedbwkikQxI03HbcaDj/75xWIEJEN9p5Jw4UC7LaLhw0W&#10;xk/8TecqtiJBOBSowcY4FFKGxpLDkPmBOHm/fnQYkxxbaUacEtz1MlfqTTrsOC1YHOjDUnOs/pwG&#10;t2cqVa3sKbZLVXOlPl/Lo9ZPj/P7GkSkOd7Dt/aX0ZAvc/g/k46A3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bq/iwgAAANwAAAAPAAAAAAAAAAAAAAAAAJgCAABkcnMvZG93&#10;bnJldi54bWxQSwUGAAAAAAQABAD1AAAAhwMAAAAA&#10;" fillcolor="#0070c0" stroked="f" strokeweight="2pt">
                  <v:textbox>
                    <w:txbxContent>
                      <w:p w14:paraId="051AF632"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11:  </w:t>
                        </w:r>
                        <w:r>
                          <w:rPr>
                            <w:rFonts w:ascii="Arial" w:eastAsia="Times New Roman" w:hAnsi="Arial" w:cs="Arial"/>
                            <w:color w:val="FFFFFF"/>
                            <w:kern w:val="24"/>
                          </w:rPr>
                          <w:t>Public endorsement of the Client Protection Principles</w:t>
                        </w:r>
                      </w:p>
                    </w:txbxContent>
                  </v:textbox>
                </v:rect>
                <v:shape id="Straight Arrow Connector 253" o:spid="_x0000_s1037" type="#_x0000_t32" style="position:absolute;left:31687;top:12835;width:0;height:88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pqMUAAADcAAAADwAAAGRycy9kb3ducmV2LnhtbESPQWvCQBSE7wX/w/KE3urGtNaQukqx&#10;lLYnMVW8vmaf2WD2bchuTfrvXaHgcZiZb5jFarCNOFPna8cKppMEBHHpdM2Vgt33+0MGwgdkjY1j&#10;UvBHHlbL0d0Cc+163tK5CJWIEPY5KjAhtLmUvjRk0U9cSxy9o+sshii7SuoO+wi3jUyT5FlarDku&#10;GGxpbag8Fb9WwSybfz3xMdv/mLT/eDtsCr8Na6Xux8PrC4hAQ7iF/9ufWkE6e4TrmXgE5P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v/pqMUAAADcAAAADwAAAAAAAAAA&#10;AAAAAAChAgAAZHJzL2Rvd25yZXYueG1sUEsFBgAAAAAEAAQA+QAAAJMDAAAAAA==&#10;" strokecolor="#4579b8 [3044]">
                  <v:stroke endarrow="block" endarrowlength="short"/>
                </v:shape>
                <v:shape id="Straight Arrow Connector 254" o:spid="_x0000_s1038" type="#_x0000_t32" style="position:absolute;left:31644;top:5958;width:24;height:8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Zx3MUAAADcAAAADwAAAGRycy9kb3ducmV2LnhtbESPQWvCQBSE74L/YXmCN900aA2pq4gi&#10;radi2tLra/aZDc2+DdmtSf+9Wyh4HGbmG2a9HWwjrtT52rGCh3kCgrh0uuZKwfvbcZaB8AFZY+OY&#10;FPySh+1mPFpjrl3PZ7oWoRIRwj5HBSaENpfSl4Ys+rlriaN3cZ3FEGVXSd1hH+G2kWmSPEqLNccF&#10;gy3tDZXfxY9VsMxWpwVfso8vk/bPh8/Xwp/DXqnpZNg9gQg0hHv4v/2iFaTLBfydiUdAb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RZx3MUAAADcAAAADwAAAAAAAAAA&#10;AAAAAAChAgAAZHJzL2Rvd25yZXYueG1sUEsFBgAAAAAEAAQA+QAAAJMDAAAAAA==&#10;" strokecolor="#4579b8 [3044]">
                  <v:stroke endarrow="block" endarrowlength="short"/>
                </v:shape>
                <v:shape id="Straight Arrow Connector 255" o:spid="_x0000_s1039" type="#_x0000_t32" style="position:absolute;left:31719;top:23176;width:0;height:94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rUR8UAAADcAAAADwAAAGRycy9kb3ducmV2LnhtbESPQUvDQBSE7wX/w/IEb83GYDTEbotU&#10;xHoqjUqvr9nXbDD7NmTXJv33bkHocZiZb5jFarKdONHgW8cK7pMUBHHtdMuNgq/Pt3kBwgdkjZ1j&#10;UnAmD6vlzWyBpXYj7+hUhUZECPsSFZgQ+lJKXxuy6BPXE0fv6AaLIcqhkXrAMcJtJ7M0fZQWW44L&#10;BntaG6p/ql+rIC+ePh74WHwfTDa+v+63ld+FtVJ3t9PLM4hAU7iG/9sbrSDLc7iciUdA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lrUR8UAAADcAAAADwAAAAAAAAAA&#10;AAAAAAChAgAAZHJzL2Rvd25yZXYueG1sUEsFBgAAAAAEAAQA+QAAAJMDAAAAAA==&#10;" strokecolor="#4579b8 [3044]">
                  <v:stroke endarrow="block" endarrowlength="short"/>
                </v:shape>
                <v:shape id="Straight Arrow Connector 32" o:spid="_x0000_s1040" type="#_x0000_t32" style="position:absolute;left:31625;top:19687;width:94;height:96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egjcQAAADbAAAADwAAAGRycy9kb3ducmV2LnhtbESPQWvCQBSE7wX/w/KE3uqm0bYhdRVR&#10;RHsS05ZeX7PPbDD7NmS3Jv57t1DocZiZb5j5crCNuFDna8cKHicJCOLS6ZorBR/v24cMhA/IGhvH&#10;pOBKHpaL0d0cc+16PtKlCJWIEPY5KjAhtLmUvjRk0U9cSxy9k+sshii7SuoO+wi3jUyT5FlarDku&#10;GGxpbag8Fz9WwVP28jbjU/b5bdJ+t/k6FP4Y1krdj4fVK4hAQ/gP/7X3WsE0hd8v8Q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l6CNxAAAANsAAAAPAAAAAAAAAAAA&#10;AAAAAKECAABkcnMvZG93bnJldi54bWxQSwUGAAAAAAQABAD5AAAAkgMAAAAA&#10;" strokecolor="#4579b8 [3044]">
                  <v:stroke endarrow="block" endarrowlength="short"/>
                </v:shape>
                <v:shape id="Straight Arrow Connector 33" o:spid="_x0000_s1041" type="#_x0000_t32" style="position:absolute;left:31625;top:16242;width:62;height:92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2hRcYAAADbAAAADwAAAGRycy9kb3ducmV2LnhtbESPQWsCMRSE70L/Q3gFL1KzVihla5RS&#10;qJXSy2oreHts3m4WNy9LEtetv94UCh6HmfmGWawG24qefGgcK5hNMxDEpdMN1wq+d+8PzyBCRNbY&#10;OiYFvxRgtbwbLTDX7swF9dtYiwThkKMCE2OXSxlKQxbD1HXEyauctxiT9LXUHs8Jblv5mGVP0mLD&#10;acFgR2+GyuP2ZBVczPHwsfvsq9m6+vkq2sm+8LVVanw/vL6AiDTEW/i/vdEK5nP4+5J+gFx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i9oUXGAAAA2wAAAA8AAAAAAAAA&#10;AAAAAAAAoQIAAGRycy9kb3ducmV2LnhtbFBLBQYAAAAABAAEAPkAAACUAwAAAAA=&#10;" strokecolor="#4579b8 [3044]">
                  <v:stroke endarrow="block" endarrowlength="short"/>
                </v:shape>
                <v:shape id="Straight Arrow Connector 34" o:spid="_x0000_s1042" type="#_x0000_t32" style="position:absolute;left:31668;top:9374;width:19;height:9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KdYsUAAADbAAAADwAAAGRycy9kb3ducmV2LnhtbESPT2vCQBTE7wW/w/IEb3Xjn2qIrlIs&#10;pe2pGBWvz+wzG8y+DdmtSb99t1DocZiZ3zDrbW9rcafWV44VTMYJCOLC6YpLBcfD62MKwgdkjbVj&#10;UvBNHrabwcMaM+063tM9D6WIEPYZKjAhNJmUvjBk0Y9dQxy9q2sthijbUuoWuwi3tZwmyUJarDgu&#10;GGxoZ6i45V9WwVO6/JjzNT1dzLR7ezl/5n4fdkqNhv3zCkSgPvyH/9rvWsFsDr9f4g+Qm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DKdYsUAAADbAAAADwAAAAAAAAAA&#10;AAAAAAChAgAAZHJzL2Rvd25yZXYueG1sUEsFBgAAAAAEAAQA+QAAAJMDAAAAAA==&#10;" strokecolor="#4579b8 [3044]">
                  <v:stroke endarrow="block" endarrowlength="short"/>
                </v:shape>
                <v:shape id="Straight Arrow Connector 35" o:spid="_x0000_s1043" type="#_x0000_t32" style="position:absolute;left:31605;top:2520;width:39;height:9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344+cQAAADbAAAADwAAAGRycy9kb3ducmV2LnhtbESPQWvCQBSE7wX/w/IEb3WjVg3RVYql&#10;tD0Vo+L1mX1mg9m3Ibs16b/vFgo9DjPzDbPe9rYWd2p95VjBZJyAIC6crrhUcDy8PqYgfEDWWDsm&#10;Bd/kYbsZPKwx067jPd3zUIoIYZ+hAhNCk0npC0MW/dg1xNG7utZiiLItpW6xi3Bby2mSLKTFiuOC&#10;wYZ2hopb/mUVzNPlxxNf09PFTLu3l/Nn7vdhp9Ro2D+vQATqw3/4r/2uFczm8Psl/gC5+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jj5xAAAANsAAAAPAAAAAAAAAAAA&#10;AAAAAKECAABkcnMvZG93bnJldi54bWxQSwUGAAAAAAQABAD5AAAAkgMAAAAA&#10;" strokecolor="#4579b8 [3044]">
                  <v:stroke endarrow="block" endarrowlength="short"/>
                </v:shape>
                <v:shape id="Straight Arrow Connector 41" o:spid="_x0000_s1044" type="#_x0000_t32" style="position:absolute;left:31668;top:28081;width:51;height:98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Xp1MYAAADbAAAADwAAAGRycy9kb3ducmV2LnhtbESPT0vDQBTE74LfYXlCL9JuUkQk7baI&#10;oBbxkv6D3h7Zl2xo9m3YXdPUT+8KgsdhZn7DLNej7cRAPrSOFeSzDARx5XTLjYL97nX6BCJEZI2d&#10;Y1JwpQDr1e3NEgvtLlzSsI2NSBAOBSowMfaFlKEyZDHMXE+cvNp5izFJ30jt8ZLgtpPzLHuUFltO&#10;CwZ7ejFUnbdfVsG3OZ/edx9Dnb/Vh8+yuz+WvrFKTe7G5wWISGP8D/+1N1rBQw6/X9IPkK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8l6dTGAAAA2wAAAA8AAAAAAAAA&#10;AAAAAAAAoQIAAGRycy9kb3ducmV2LnhtbFBLBQYAAAAABAAEAPkAAACUAwAAAAA=&#10;" strokecolor="#4579b8 [3044]">
                  <v:stroke endarrow="block" endarrowlength="short"/>
                </v:shape>
                <v:shape id="Straight Arrow Connector 42" o:spid="_x0000_s1045" type="#_x0000_t32" style="position:absolute;left:31668;top:36462;width:17;height: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HT8MQAAADbAAAADwAAAGRycy9kb3ducmV2LnhtbESPQWvCQBSE74L/YXmF3nTTYG1IXUUU&#10;aT2JaUuvr9lnNjT7NmS3Jv33riB4HGbmG2axGmwjztT52rGCp2kCgrh0uuZKwefHbpKB8AFZY+OY&#10;FPyTh9VyPFpgrl3PRzoXoRIRwj5HBSaENpfSl4Ys+qlriaN3cp3FEGVXSd1hH+G2kWmSzKXFmuOC&#10;wZY2hsrf4s8qeM5e9jM+ZV8/Ju3ftt+Hwh/DRqnHh2H9CiLQEO7hW/tdK5ilcP0Sf4BcX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kdPwxAAAANsAAAAPAAAAAAAAAAAA&#10;AAAAAKECAABkcnMvZG93bnJldi54bWxQSwUGAAAAAAQABAD5AAAAkgMAAAAA&#10;" strokecolor="#4579b8 [3044]">
                  <v:stroke endarrow="block" endarrowlength="short"/>
                </v:shape>
                <v:shape id="Straight Arrow Connector 43" o:spid="_x0000_s1046" type="#_x0000_t32" style="position:absolute;left:31668;top:33022;width:0;height:9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12a8UAAADbAAAADwAAAGRycy9kb3ducmV2LnhtbESPT2vCQBTE7wW/w/IEb3Xjn2qIrlIs&#10;pe2pGBWvz+wzG8y+DdmtSb99t1DocZiZ3zDrbW9rcafWV44VTMYJCOLC6YpLBcfD62MKwgdkjbVj&#10;UvBNHrabwcMaM+063tM9D6WIEPYZKjAhNJmUvjBk0Y9dQxy9q2sthijbUuoWuwi3tZwmyUJarDgu&#10;GGxoZ6i45V9WwVO6/JjzNT1dzLR7ezl/5n4fdkqNhv3zCkSgPvyH/9rvWsF8Br9f4g+Qm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912a8UAAADbAAAADwAAAAAAAAAA&#10;AAAAAAChAgAAZHJzL2Rvd25yZXYueG1sUEsFBgAAAAAEAAQA+QAAAJMDAAAAAA==&#10;" strokecolor="#4579b8 [3044]">
                  <v:stroke endarrow="block" endarrowlength="short"/>
                </v:shape>
                <v:rect id="Rectangle 44" o:spid="_x0000_s1047" style="position:absolute;left:14517;top:10315;width:3434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FUR8AA&#10;AADbAAAADwAAAGRycy9kb3ducmV2LnhtbESPT4vCMBTE7wt+h/AEb2vinxWpRhFFWLxtFc+P5tkU&#10;m5faRO1+eyMs7HGYmd8wy3XnavGgNlSeNYyGCgRx4U3FpYbTcf85BxEissHaM2n4pQDrVe9jiZnx&#10;T/6hRx5LkSAcMtRgY2wyKUNhyWEY+oY4eRffOoxJtqU0LT4T3NVyrNRMOqw4LVhsaGupuOZ3p8Ht&#10;mQ7qrOwtll/qzLnaTQ5XrQf9brMAEamL/+G/9rfRMJ3C+0v6AXL1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CFUR8AAAADbAAAADwAAAAAAAAAAAAAAAACYAgAAZHJzL2Rvd25y&#10;ZXYueG1sUEsFBgAAAAAEAAQA9QAAAIUDAAAAAA==&#10;" fillcolor="#0070c0" stroked="f" strokeweight="2pt">
                  <v:textbox>
                    <w:txbxContent>
                      <w:p w14:paraId="45D4928C"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04: </w:t>
                        </w:r>
                        <w:r>
                          <w:rPr>
                            <w:rFonts w:ascii="Arial" w:eastAsia="Times New Roman" w:hAnsi="Arial" w:cs="Arial"/>
                            <w:color w:val="FFFFFF"/>
                            <w:kern w:val="24"/>
                          </w:rPr>
                          <w:t>Percentage in equity, debt and guarantees</w:t>
                        </w:r>
                      </w:p>
                    </w:txbxContent>
                  </v:textbox>
                </v:rect>
                <v:rect id="Rectangle 45" o:spid="_x0000_s1048" style="position:absolute;left:14455;width:3430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dyicMA&#10;AADbAAAADwAAAGRycy9kb3ducmV2LnhtbESPQWvCQBSE70L/w/IK3ppNg1aJrmKFgidBW1Bvj+wz&#10;Cd19G7JrjP56t1DwOMzMN8x82VsjOmp97VjBe5KCIC6crrlU8PP99TYF4QOyRuOYFNzIw3LxMphj&#10;rt2Vd9TtQykihH2OCqoQmlxKX1Rk0SeuIY7e2bUWQ5RtKXWL1wi3RmZp+iEt1hwXKmxoXVHxu79Y&#10;BXzKujC5m+Plvp2uMm3c52HtlBq+9qsZiEB9eIb/2xutYDSGv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OdyicMAAADbAAAADwAAAAAAAAAAAAAAAACYAgAAZHJzL2Rv&#10;d25yZXYueG1sUEsFBgAAAAAEAAQA9QAAAIgDAAAAAA==&#10;" fillcolor="#a5a5a5 [2092]" stroked="f" strokeweight="2pt">
                  <v:textbox>
                    <w:txbxContent>
                      <w:p w14:paraId="78C6B149"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01: </w:t>
                        </w:r>
                        <w:r>
                          <w:rPr>
                            <w:rFonts w:ascii="Arial" w:eastAsia="Times New Roman" w:hAnsi="Arial" w:cs="Arial"/>
                            <w:color w:val="FFFFFF"/>
                            <w:kern w:val="24"/>
                          </w:rPr>
                          <w:t xml:space="preserve">Mission and investment objective   </w:t>
                        </w:r>
                      </w:p>
                    </w:txbxContent>
                  </v:textbox>
                </v:rect>
                <v:rect id="Rectangle 46" o:spid="_x0000_s1049" style="position:absolute;left:14493;top:3438;width:34302;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Xs/sIA&#10;AADbAAAADwAAAGRycy9kb3ducmV2LnhtbESPQYvCMBSE7wv+h/AEb2tqEVeqUVQQPAm6C6u3R/Ns&#10;i8lLaWKt/nojLOxxmJlvmPmys0a01PjKsYLRMAFBnDtdcaHg53v7OQXhA7JG45gUPMjDctH7mGOm&#10;3Z0P1B5DISKEfYYKyhDqTEqfl2TRD11NHL2LayyGKJtC6gbvEW6NTJNkIi1WHBdKrGlTUn493qwC&#10;Pqdt+Hqa0+25n65Sbdz6d+OUGvS71QxEoC78h//aO61gPIH3l/gD5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Nez+wgAAANsAAAAPAAAAAAAAAAAAAAAAAJgCAABkcnMvZG93&#10;bnJldi54bWxQSwUGAAAAAAQABAD1AAAAhwMAAAAA&#10;" fillcolor="#a5a5a5 [2092]" stroked="f" strokeweight="2pt">
                  <v:textbox>
                    <w:txbxContent>
                      <w:p w14:paraId="7B4C998F"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02: </w:t>
                        </w:r>
                        <w:r>
                          <w:rPr>
                            <w:rFonts w:ascii="Arial" w:eastAsia="Times New Roman" w:hAnsi="Arial" w:cs="Arial"/>
                            <w:color w:val="FFFFFF"/>
                            <w:kern w:val="24"/>
                            <w:sz w:val="18"/>
                            <w:szCs w:val="18"/>
                          </w:rPr>
                          <w:t>Governance, management structures and processes</w:t>
                        </w:r>
                      </w:p>
                    </w:txbxContent>
                  </v:textbox>
                </v:rect>
                <v:rect id="Rectangle 47" o:spid="_x0000_s1050" style="position:absolute;left:14517;top:6854;width:34302;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lJZcIA&#10;AADbAAAADwAAAGRycy9kb3ducmV2LnhtbESPQYvCMBSE74L/ITzBm6YWWaUaRQXBk7Duwurt0Tzb&#10;YvJSmlirv94sLOxxmJlvmOW6s0a01PjKsYLJOAFBnDtdcaHg+2s/moPwAVmjcUwKnuRhver3lphp&#10;9+BPak+hEBHCPkMFZQh1JqXPS7Lox64mjt7VNRZDlE0hdYOPCLdGpknyIS1WHBdKrGlXUn473a0C&#10;vqRtmL3M+f46zjepNm77s3NKDQfdZgEiUBf+w3/tg1YwncHvl/gD5Oo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eUllwgAAANsAAAAPAAAAAAAAAAAAAAAAAJgCAABkcnMvZG93&#10;bnJldi54bWxQSwUGAAAAAAQABAD1AAAAhwMAAAAA&#10;" fillcolor="#a5a5a5 [2092]" stroked="f" strokeweight="2pt">
                  <v:textbox>
                    <w:txbxContent>
                      <w:p w14:paraId="5980B5F3"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03: </w:t>
                        </w:r>
                        <w:r>
                          <w:rPr>
                            <w:rFonts w:ascii="Arial" w:eastAsia="Times New Roman" w:hAnsi="Arial" w:cs="Arial"/>
                            <w:color w:val="FFFFFF"/>
                            <w:kern w:val="24"/>
                          </w:rPr>
                          <w:t>Social targets</w:t>
                        </w:r>
                      </w:p>
                    </w:txbxContent>
                  </v:textbox>
                </v:rect>
                <v:rect id="Rectangle 48" o:spid="_x0000_s1051" style="position:absolute;left:14517;top:13722;width:3434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xeQr4A&#10;AADbAAAADwAAAGRycy9kb3ducmV2LnhtbERPz2vCMBS+D/Y/hDfYbU3cVKQ2ypgUhjereH40z6bY&#10;vHRNtN1/bw6DHT++38V2cp240xBazxpmmQJBXHvTcqPhdCzfViBCRDbYeSYNvxRgu3l+KjA3fuQD&#10;3avYiBTCIUcNNsY+lzLUlhyGzPfEibv4wWFMcGikGXBM4a6T70otpcOWU4PFnr4s1dfq5jS4kmmv&#10;zsr+xGahzlyp3cf+qvXry/S5BhFpiv/iP/e30TBPY9OX9APk5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1sXkK+AAAA2wAAAA8AAAAAAAAAAAAAAAAAmAIAAGRycy9kb3ducmV2&#10;LnhtbFBLBQYAAAAABAAEAPUAAACDAwAAAAA=&#10;" fillcolor="#0070c0" stroked="f" strokeweight="2pt">
                  <v:textbox>
                    <w:txbxContent>
                      <w:p w14:paraId="0D6D13C1"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05: </w:t>
                        </w:r>
                        <w:r>
                          <w:rPr>
                            <w:rFonts w:ascii="Arial" w:eastAsia="Times New Roman" w:hAnsi="Arial" w:cs="Arial"/>
                            <w:color w:val="FFFFFF"/>
                            <w:kern w:val="24"/>
                          </w:rPr>
                          <w:t>Percentage in microfinance and/or SME finance</w:t>
                        </w:r>
                      </w:p>
                    </w:txbxContent>
                  </v:textbox>
                </v:rect>
                <v:rect id="Rectangle 49" o:spid="_x0000_s1052" style="position:absolute;left:14455;top:17167;width:3434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D72cAA&#10;AADbAAAADwAAAGRycy9kb3ducmV2LnhtbESPQWsCMRSE7wX/Q3hCbzVRW9HVKKII4q2reH5snpvF&#10;zcu6ibr996ZQ6HGYmW+YxapztXhQGyrPGoYDBYK48KbiUsPpuPuYgggR2WDtmTT8UIDVsve2wMz4&#10;J3/TI4+lSBAOGWqwMTaZlKGw5DAMfEOcvItvHcYk21KaFp8J7mo5UmoiHVacFiw2tLFUXPO70+B2&#10;TAd1VvYWyy915lxtx4er1u/9bj0HEamL/+G/9t5o+JzB75f0A+Ty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iD72cAAAADbAAAADwAAAAAAAAAAAAAAAACYAgAAZHJzL2Rvd25y&#10;ZXYueG1sUEsFBgAAAAAEAAQA9QAAAIUDAAAAAA==&#10;" fillcolor="#0070c0" stroked="f" strokeweight="2pt">
                  <v:textbox>
                    <w:txbxContent>
                      <w:p w14:paraId="2CF2695B"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06: </w:t>
                        </w:r>
                        <w:r>
                          <w:rPr>
                            <w:rFonts w:ascii="Arial" w:eastAsia="Times New Roman" w:hAnsi="Arial" w:cs="Arial"/>
                            <w:color w:val="FFFFFF"/>
                            <w:kern w:val="24"/>
                            <w:sz w:val="18"/>
                            <w:szCs w:val="18"/>
                          </w:rPr>
                          <w:t>Geographical spread of microfinance investments</w:t>
                        </w:r>
                      </w:p>
                    </w:txbxContent>
                  </v:textbox>
                </v:rect>
                <v:rect id="Rectangle 50" o:spid="_x0000_s1053" style="position:absolute;left:14549;top:20656;width:3434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PEmb4A&#10;AADbAAAADwAAAGRycy9kb3ducmV2LnhtbERPz2vCMBS+D/wfwhO8rYkbitRGkQ1heFuVnh/Nsylt&#10;XmqTaf3vl8Ngx4/vd7GfXC/uNIbWs4ZlpkAQ19603Gi4nI+vGxAhIhvsPZOGJwXY72YvBebGP/ib&#10;7mVsRArhkKMGG+OQSxlqSw5D5gfixF396DAmODbSjPhI4a6Xb0qtpcOWU4PFgT4s1V354zS4I9NJ&#10;VcreYrNSFZfq8/3Uab2YT4ctiEhT/Bf/ub+MhlVan76kHyB3v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bDxJm+AAAA2wAAAA8AAAAAAAAAAAAAAAAAmAIAAGRycy9kb3ducmV2&#10;LnhtbFBLBQYAAAAABAAEAPUAAACDAwAAAAA=&#10;" fillcolor="#0070c0" stroked="f" strokeweight="2pt">
                  <v:textbox>
                    <w:txbxContent>
                      <w:p w14:paraId="01CE4F41" w14:textId="77C176D6"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07: </w:t>
                        </w:r>
                        <w:r>
                          <w:rPr>
                            <w:rFonts w:ascii="Arial" w:eastAsia="Times New Roman" w:hAnsi="Arial" w:cs="Arial"/>
                            <w:color w:val="FFFFFF"/>
                            <w:kern w:val="24"/>
                          </w:rPr>
                          <w:t>Tracking microfinance investees' portfolio</w:t>
                        </w:r>
                      </w:p>
                    </w:txbxContent>
                  </v:textbox>
                </v:rect>
                <v:rect id="Rectangle 51" o:spid="_x0000_s1054" style="position:absolute;left:14549;top:24121;width:3434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JbZb8A&#10;AADaAAAADwAAAGRycy9kb3ducmV2LnhtbESPQYvCMBSE7wv+h/AWvK3J6irSNYoogniziudH87Yp&#10;Ni+1iVr/vVkQPA4z8w0zW3SuFjdqQ+VZw/dAgSAuvKm41HA8bL6mIEJENlh7Jg0PCrCY9z5mmBl/&#10;5z3d8liKBOGQoQYbY5NJGQpLDsPAN8TJ+/Otw5hkW0rT4j3BXS2HSk2kw4rTgsWGVpaKc351GtyG&#10;aadOyl5iOVYnztV6tDtr3f/slr8gInXxHX61t0bDD/xfSTdAz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6kltlvwAAANoAAAAPAAAAAAAAAAAAAAAAAJgCAABkcnMvZG93bnJl&#10;di54bWxQSwUGAAAAAAQABAD1AAAAhAMAAAAA&#10;" fillcolor="#0070c0" stroked="f" strokeweight="2pt">
                  <v:textbox>
                    <w:txbxContent>
                      <w:p w14:paraId="65F4054E" w14:textId="53F8F650" w:rsidR="00092AE4" w:rsidRDefault="00092AE4" w:rsidP="00F123F9">
                        <w:pPr>
                          <w:pStyle w:val="NormalWeb"/>
                          <w:spacing w:before="0" w:beforeAutospacing="0" w:after="0" w:afterAutospacing="0"/>
                        </w:pPr>
                        <w:r>
                          <w:rPr>
                            <w:rFonts w:ascii="Arial" w:eastAsia="Times New Roman" w:hAnsi="Arial" w:cs="Arial"/>
                            <w:b/>
                            <w:bCs/>
                            <w:color w:val="FFFFFF"/>
                            <w:kern w:val="24"/>
                          </w:rPr>
                          <w:t>IFD 08</w:t>
                        </w:r>
                        <w:r>
                          <w:rPr>
                            <w:rFonts w:ascii="Arial" w:eastAsia="Times New Roman" w:hAnsi="Arial" w:cs="Arial"/>
                            <w:color w:val="FFFFFF"/>
                            <w:kern w:val="24"/>
                          </w:rPr>
                          <w:t>: Supporting financial services beyond credit, compulsory savings and/or compulsory insurance</w:t>
                        </w:r>
                      </w:p>
                    </w:txbxContent>
                  </v:textbox>
                </v:rect>
                <v:rect id="Rectangle 52" o:spid="_x0000_s1055" style="position:absolute;left:14517;top:29062;width:34302;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d8IMQA&#10;AADbAAAADwAAAGRycy9kb3ducmV2LnhtbESPzWrDMBCE74W8g9hAb40cQ9vgRAmJodBToWkgyW2x&#10;NraJtDKW/FM/fVUo9DjMzDfMZjdaI3pqfe1YwXKRgCAunK65VHD6entagfABWaNxTAq+ycNuO3vY&#10;YKbdwJ/UH0MpIoR9hgqqEJpMSl9UZNEvXEMcvZtrLYYo21LqFocIt0amSfIiLdYcFypsKK+ouB87&#10;q4CvaR9eJ3Pppo/VPtXGHc65U+pxPu7XIAKN4T/8137XCp5T+P0Sf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XfCDEAAAA2wAAAA8AAAAAAAAAAAAAAAAAmAIAAGRycy9k&#10;b3ducmV2LnhtbFBLBQYAAAAABAAEAPUAAACJAwAAAAA=&#10;" fillcolor="#a5a5a5 [2092]" stroked="f" strokeweight="2pt">
                  <v:textbox>
                    <w:txbxContent>
                      <w:p w14:paraId="11C594AE" w14:textId="110E3D99"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09: </w:t>
                        </w:r>
                        <w:r>
                          <w:rPr>
                            <w:rFonts w:ascii="Arial" w:eastAsia="Times New Roman" w:hAnsi="Arial" w:cs="Arial"/>
                            <w:color w:val="FFFFFF"/>
                            <w:kern w:val="24"/>
                          </w:rPr>
                          <w:t>Supporting the introduction of services tailored to the ‘poor’, ‘very poor’ and ‘low income’</w:t>
                        </w:r>
                      </w:p>
                    </w:txbxContent>
                  </v:textbox>
                </v:rect>
                <v:rect id="Rectangle 53" o:spid="_x0000_s1056" style="position:absolute;left:14517;top:33942;width:34302;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vZu8MA&#10;AADbAAAADwAAAGRycy9kb3ducmV2LnhtbESPQWvCQBSE70L/w/IK3ppNI1aJrmKFgidBW1Bvj+wz&#10;Cd19G7JrjP56t1DwOMzMN8x82VsjOmp97VjBe5KCIC6crrlU8PP99TYF4QOyRuOYFNzIw3LxMphj&#10;rt2Vd9TtQykihH2OCqoQmlxKX1Rk0SeuIY7e2bUWQ5RtKXWL1wi3RmZp+iEt1hwXKmxoXVHxu79Y&#10;BXzKujC5m+Plvp2uMm3c52HtlBq+9qsZiEB9eIb/2xutYDyCv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ZvZu8MAAADbAAAADwAAAAAAAAAAAAAAAACYAgAAZHJzL2Rv&#10;d25yZXYueG1sUEsFBgAAAAAEAAQA9QAAAIgDAAAAAA==&#10;" fillcolor="#a5a5a5 [2092]" stroked="f" strokeweight="2pt">
                  <v:textbox>
                    <w:txbxContent>
                      <w:p w14:paraId="7F93B52E"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10: </w:t>
                        </w:r>
                        <w:r>
                          <w:rPr>
                            <w:rFonts w:ascii="Arial" w:eastAsia="Times New Roman" w:hAnsi="Arial" w:cs="Arial"/>
                            <w:color w:val="FFFFFF"/>
                            <w:kern w:val="24"/>
                          </w:rPr>
                          <w:t>Technical assistance to investees</w:t>
                        </w:r>
                      </w:p>
                    </w:txbxContent>
                  </v:textbox>
                </v:rect>
                <v:rect id="Rectangle 54" o:spid="_x0000_s1057" style="position:absolute;left:14517;top:42375;width:34335;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JBz8MA&#10;AADbAAAADwAAAGRycy9kb3ducmV2LnhtbESPQWvCQBSE70L/w/IK3ppNg1aJrmKFgidBW1Bvj+wz&#10;Cd19G7JrjP56t1DwOMzMN8x82VsjOmp97VjBe5KCIC6crrlU8PP99TYF4QOyRuOYFNzIw3LxMphj&#10;rt2Vd9TtQykihH2OCqoQmlxKX1Rk0SeuIY7e2bUWQ5RtKXWL1wi3RmZp+iEt1hwXKmxoXVHxu79Y&#10;BXzKujC5m+Plvp2uMm3c52HtlBq+9qsZiEB9eIb/2xutYDyCv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nJBz8MAAADbAAAADwAAAAAAAAAAAAAAAACYAgAAZHJzL2Rv&#10;d25yZXYueG1sUEsFBgAAAAAEAAQA9QAAAIgDAAAAAA==&#10;" fillcolor="#a5a5a5 [2092]" stroked="f" strokeweight="2pt">
                  <v:textbox>
                    <w:txbxContent>
                      <w:p w14:paraId="1BD7AC9A"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12: </w:t>
                        </w:r>
                        <w:r>
                          <w:rPr>
                            <w:rFonts w:ascii="Arial" w:eastAsia="Times New Roman" w:hAnsi="Arial" w:cs="Arial"/>
                            <w:color w:val="FFFFFF"/>
                            <w:kern w:val="24"/>
                          </w:rPr>
                          <w:t>Provide training and assistance for investees implementing the Client Protection Principles</w:t>
                        </w:r>
                      </w:p>
                    </w:txbxContent>
                  </v:textbox>
                </v:rect>
                <v:shape id="Straight Arrow Connector 55" o:spid="_x0000_s1058" type="#_x0000_t32" style="position:absolute;left:31684;top:41375;width:1;height:100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d5CsYAAADbAAAADwAAAGRycy9kb3ducmV2LnhtbESPQWsCMRSE70L/Q3gFL1KzFixla5RS&#10;qJXSy2oreHts3m4WNy9LEtetv94UCh6HmfmGWawG24qefGgcK5hNMxDEpdMN1wq+d+8PzyBCRNbY&#10;OiYFvxRgtbwbLTDX7swF9dtYiwThkKMCE2OXSxlKQxbD1HXEyauctxiT9LXUHs8Jblv5mGVP0mLD&#10;acFgR2+GyuP2ZBVczPHwsfvsq9m6+vkq2sm+8LVVanw/vL6AiDTEW/i/vdEK5nP4+5J+gFx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XHeQrGAAAA2wAAAA8AAAAAAAAA&#10;AAAAAAAAoQIAAGRycy9kb3ducmV2LnhtbFBLBQYAAAAABAAEAPkAAACUAwAAAAA=&#10;" strokecolor="#4579b8 [3044]">
                  <v:stroke endarrow="block" endarrowlength="short"/>
                </v:shape>
                <v:rect id="Rectangle 56" o:spid="_x0000_s1059" style="position:absolute;left:14517;top:47232;width:3434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b5dsEA&#10;AADbAAAADwAAAGRycy9kb3ducmV2LnhtbESPQWvCQBSE7wX/w/KE3uquLRGJWUVahJJbU8n5kX1m&#10;g9m3MbvV9N+7QqHHYWa+YYrd5HpxpTF0njUsFwoEceNNx62G4/fhZQ0iRGSDvWfS8EsBdtvZU4G5&#10;8Tf+omsVW5EgHHLUYGMccilDY8lhWPiBOHknPzqMSY6tNCPeEtz18lWplXTYcVqwONC7peZc/TgN&#10;7sBUqlrZS2wzVXOlPt7Ks9bP82m/ARFpiv/hv/an0ZCt4PEl/QC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m+XbBAAAA2wAAAA8AAAAAAAAAAAAAAAAAmAIAAGRycy9kb3du&#10;cmV2LnhtbFBLBQYAAAAABAAEAPUAAACGAwAAAAA=&#10;" fillcolor="#0070c0" stroked="f" strokeweight="2pt">
                  <v:textbox>
                    <w:txbxContent>
                      <w:p w14:paraId="7B972BE4"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IFD 13:</w:t>
                        </w:r>
                        <w:r>
                          <w:rPr>
                            <w:rFonts w:ascii="Arial" w:eastAsia="Times New Roman" w:hAnsi="Arial" w:cs="Arial"/>
                            <w:color w:val="FFFFFF"/>
                            <w:kern w:val="24"/>
                          </w:rPr>
                          <w:t xml:space="preserve"> Include the Client Protection Principles in investment policies</w:t>
                        </w:r>
                      </w:p>
                    </w:txbxContent>
                  </v:textbox>
                </v:rect>
                <v:rect id="Rectangle 57" o:spid="_x0000_s1060" style="position:absolute;left:14517;top:52176;width:3434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pc7cAA&#10;AADbAAAADwAAAGRycy9kb3ducmV2LnhtbESPQYvCMBSE7wv+h/AEb2ui4irVKKIIi7et4vnRPJti&#10;81KbqN1/b4SFPQ4z8w2zXHeuFg9qQ+VZw2ioQBAX3lRcajgd959zECEiG6w9k4ZfCrBe9T6WmBn/&#10;5B965LEUCcIhQw02xiaTMhSWHIahb4iTd/Gtw5hkW0rT4jPBXS3HSn1JhxWnBYsNbS0V1/zuNLg9&#10;00Gdlb3FcqrOnKvd5HDVetDvNgsQkbr4H/5rfxsN0xm8v6Qf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Spc7cAAAADbAAAADwAAAAAAAAAAAAAAAACYAgAAZHJzL2Rvd25y&#10;ZXYueG1sUEsFBgAAAAAEAAQA9QAAAIUDAAAAAA==&#10;" fillcolor="#0070c0" stroked="f" strokeweight="2pt">
                  <v:textbox>
                    <w:txbxContent>
                      <w:p w14:paraId="0C7751C4"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IFD 14:</w:t>
                        </w:r>
                        <w:r>
                          <w:rPr>
                            <w:rFonts w:ascii="Arial" w:eastAsia="Times New Roman" w:hAnsi="Arial" w:cs="Arial"/>
                            <w:color w:val="FFFFFF"/>
                            <w:kern w:val="24"/>
                          </w:rPr>
                          <w:t xml:space="preserve"> Investment in local currency</w:t>
                        </w:r>
                      </w:p>
                    </w:txbxContent>
                  </v:textbox>
                </v:rect>
                <v:rect id="Rectangle 58" o:spid="_x0000_s1061" style="position:absolute;left:14517;top:55665;width:3434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XIn74A&#10;AADbAAAADwAAAGRycy9kb3ducmV2LnhtbERPz2vCMBS+D/wfwhO8rYkbitRGkQ1heFuVnh/Nsylt&#10;XmqTaf3vl8Ngx4/vd7GfXC/uNIbWs4ZlpkAQ19603Gi4nI+vGxAhIhvsPZOGJwXY72YvBebGP/ib&#10;7mVsRArhkKMGG+OQSxlqSw5D5gfixF396DAmODbSjPhI4a6Xb0qtpcOWU4PFgT4s1V354zS4I9NJ&#10;VcreYrNSFZfq8/3Uab2YT4ctiEhT/Bf/ub+MhlUam76kHyB3v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i1yJ++AAAA2wAAAA8AAAAAAAAAAAAAAAAAmAIAAGRycy9kb3ducmV2&#10;LnhtbFBLBQYAAAAABAAEAPUAAACDAwAAAAA=&#10;" fillcolor="#0070c0" stroked="f" strokeweight="2pt">
                  <v:textbox>
                    <w:txbxContent>
                      <w:p w14:paraId="1C84125A"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15: </w:t>
                        </w:r>
                        <w:r>
                          <w:rPr>
                            <w:rFonts w:ascii="Arial" w:eastAsia="Times New Roman" w:hAnsi="Arial" w:cs="Arial"/>
                            <w:color w:val="FFFFFF"/>
                            <w:kern w:val="24"/>
                          </w:rPr>
                          <w:t>Average maturity of debt investments</w:t>
                        </w:r>
                      </w:p>
                    </w:txbxContent>
                  </v:textbox>
                </v:rect>
                <v:rect id="Rectangle 59" o:spid="_x0000_s1062" style="position:absolute;left:14435;top:59059;width:3434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tBMAA&#10;AADbAAAADwAAAGRycy9kb3ducmV2LnhtbESPQYvCMBSE7wv+h/AEb2ui4qLVKKIIi7et4vnRPJti&#10;81KbqN1/b4SFPQ4z8w2zXHeuFg9qQ+VZw2ioQBAX3lRcajgd958zECEiG6w9k4ZfCrBe9T6WmBn/&#10;5B965LEUCcIhQw02xiaTMhSWHIahb4iTd/Gtw5hkW0rT4jPBXS3HSn1JhxWnBYsNbS0V1/zuNLg9&#10;00Gdlb3FcqrOnKvd5HDVetDvNgsQkbr4H/5rfxsN0zm8v6Qf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ltBMAAAADbAAAADwAAAAAAAAAAAAAAAACYAgAAZHJzL2Rvd25y&#10;ZXYueG1sUEsFBgAAAAAEAAQA9QAAAIUDAAAAAA==&#10;" fillcolor="#0070c0" stroked="f" strokeweight="2pt">
                  <v:textbox>
                    <w:txbxContent>
                      <w:p w14:paraId="14663BE2"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16: </w:t>
                        </w:r>
                        <w:r>
                          <w:rPr>
                            <w:rFonts w:ascii="Arial" w:eastAsia="Times New Roman" w:hAnsi="Arial" w:cs="Arial"/>
                            <w:color w:val="FFFFFF"/>
                            <w:kern w:val="24"/>
                          </w:rPr>
                          <w:t>Average holding period of equity investments</w:t>
                        </w:r>
                      </w:p>
                    </w:txbxContent>
                  </v:textbox>
                </v:rect>
                <v:rect id="Rectangle 60" o:spid="_x0000_s1063" style="position:absolute;left:14378;top:62496;width:3434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8OJL0A&#10;AADbAAAADwAAAGRycy9kb3ducmV2LnhtbERPTYvCMBC9C/6HMAt702RXFKmmZVEE8WYVz0Mz2xSb&#10;SW2y2v335iB4fLzvdTG4VtypD41nDV9TBYK48qbhWsP5tJssQYSIbLD1TBr+KUCRj0drzIx/8JHu&#10;ZaxFCuGQoQYbY5dJGSpLDsPUd8SJ+/W9w5hgX0vT4yOFu1Z+K7WQDhtODRY72liqruWf0+B2TAd1&#10;UfYW67m6cKm2s8NV68+P4WcFItIQ3+KXe280LNL69CX9AJk/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2K8OJL0AAADbAAAADwAAAAAAAAAAAAAAAACYAgAAZHJzL2Rvd25yZXYu&#10;eG1sUEsFBgAAAAAEAAQA9QAAAIIDAAAAAA==&#10;" fillcolor="#0070c0" stroked="f" strokeweight="2pt">
                  <v:textbox>
                    <w:txbxContent>
                      <w:p w14:paraId="11CAF476"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17: </w:t>
                        </w:r>
                        <w:r>
                          <w:rPr>
                            <w:rFonts w:ascii="Arial" w:eastAsia="Times New Roman" w:hAnsi="Arial" w:cs="Arial"/>
                            <w:color w:val="FFFFFF"/>
                            <w:kern w:val="24"/>
                          </w:rPr>
                          <w:t>Terms and conditions</w:t>
                        </w:r>
                      </w:p>
                    </w:txbxContent>
                  </v:textbox>
                </v:rect>
                <v:rect id="Rectangle 61" o:spid="_x0000_s1064" style="position:absolute;left:14378;top:65925;width:3434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rv8EA&#10;AADbAAAADwAAAGRycy9kb3ducmV2LnhtbESPQWvCQBSE7wX/w/KE3upuLBWJWYMoQvHWVHJ+ZJ/Z&#10;YPZtzG41/ffdQqHHYWa+YYpycr240xg6zxqyhQJB3HjTcavh/Hl8WYMIEdlg75k0fFOAcjt7KjA3&#10;/sEfdK9iKxKEQ44abIxDLmVoLDkMCz8QJ+/iR4cxybGVZsRHgrteLpVaSYcdpwWLA+0tNdfqy2lw&#10;R6aTqpW9xfZN1Vypw+vpqvXzfNptQESa4n/4r/1uNKwy+P2SfoDc/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fjq7/BAAAA2wAAAA8AAAAAAAAAAAAAAAAAmAIAAGRycy9kb3du&#10;cmV2LnhtbFBLBQYAAAAABAAEAPUAAACGAwAAAAA=&#10;" fillcolor="#0070c0" stroked="f" strokeweight="2pt">
                  <v:textbox>
                    <w:txbxContent>
                      <w:p w14:paraId="6957C8C2"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18: </w:t>
                        </w:r>
                        <w:r>
                          <w:rPr>
                            <w:rFonts w:ascii="Arial" w:eastAsia="Times New Roman" w:hAnsi="Arial" w:cs="Arial"/>
                            <w:color w:val="FFFFFF"/>
                            <w:kern w:val="24"/>
                          </w:rPr>
                          <w:t>Tools for social performance reporting</w:t>
                        </w:r>
                      </w:p>
                    </w:txbxContent>
                  </v:textbox>
                </v:rect>
                <v:rect id="Rectangle 62" o:spid="_x0000_s1065" style="position:absolute;left:14378;top:69389;width:34341;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E1yMEA&#10;AADbAAAADwAAAGRycy9kb3ducmV2LnhtbESPQWvCQBSE7wX/w/KE3uqulorErCItQsmtqeT8yD6z&#10;wezbmN2a+O/dQqHHYWa+YfL95DpxoyG0njUsFwoEce1Ny42G0/fxZQMiRGSDnWfScKcA+93sKcfM&#10;+JG/6FbGRiQIhww12Bj7TMpQW3IYFr4nTt7ZDw5jkkMjzYBjgrtOrpRaS4ctpwWLPb1bqi/lj9Pg&#10;jkyFqpS9xuZNVVyqj9fiovXzfDpsQUSa4n/4r/1pNKxX8Psl/QC5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cxNcjBAAAA2wAAAA8AAAAAAAAAAAAAAAAAmAIAAGRycy9kb3du&#10;cmV2LnhtbFBLBQYAAAAABAAEAPUAAACGAwAAAAA=&#10;" fillcolor="#0070c0" stroked="f" strokeweight="2pt">
                  <v:textbox>
                    <w:txbxContent>
                      <w:p w14:paraId="7FAB2CC8"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19: </w:t>
                        </w:r>
                        <w:r>
                          <w:rPr>
                            <w:rFonts w:ascii="Arial" w:eastAsia="Times New Roman" w:hAnsi="Arial" w:cs="Arial"/>
                            <w:color w:val="FFFFFF"/>
                            <w:kern w:val="24"/>
                          </w:rPr>
                          <w:t>Retail institutions have independent financial/social rating and/or social audit</w:t>
                        </w:r>
                      </w:p>
                    </w:txbxContent>
                  </v:textbox>
                </v:rect>
                <v:rect id="Rectangle 63" o:spid="_x0000_s1066" style="position:absolute;left:14432;top:74238;width:34341;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2QU8EA&#10;AADbAAAADwAAAGRycy9kb3ducmV2LnhtbESPQWvCQBSE70L/w/IKvelulUpJswZRAsVbU8n5kX1m&#10;g9m3aXbV+O/dQqHHYWa+YfJicr240hg6zxpeFwoEceNNx62G43c5fwcRIrLB3jNpuFOAYvM0yzEz&#10;/sZfdK1iKxKEQ4YabIxDJmVoLDkMCz8QJ+/kR4cxybGVZsRbgrteLpVaS4cdpwWLA+0sNefq4jS4&#10;kumgamV/Yvumaq7UfnU4a/3yPG0/QESa4n/4r/1pNKxX8Psl/QC5e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h9kFPBAAAA2wAAAA8AAAAAAAAAAAAAAAAAmAIAAGRycy9kb3du&#10;cmV2LnhtbFBLBQYAAAAABAAEAPUAAACGAwAAAAA=&#10;" fillcolor="#0070c0" stroked="f" strokeweight="2pt">
                  <v:textbox>
                    <w:txbxContent>
                      <w:p w14:paraId="0908F915"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20: </w:t>
                        </w:r>
                        <w:r>
                          <w:rPr>
                            <w:rFonts w:ascii="Arial" w:eastAsia="Times New Roman" w:hAnsi="Arial" w:cs="Arial"/>
                            <w:color w:val="FFFFFF"/>
                            <w:kern w:val="24"/>
                          </w:rPr>
                          <w:t>Due diligence on and monitoring and reporting of corporate governance among investees</w:t>
                        </w:r>
                      </w:p>
                    </w:txbxContent>
                  </v:textbox>
                </v:rect>
                <v:shapetype id="_x0000_t202" coordsize="21600,21600" o:spt="202" path="m,l,21600r21600,l21600,xe">
                  <v:stroke joinstyle="miter"/>
                  <v:path gradientshapeok="t" o:connecttype="rect"/>
                </v:shapetype>
                <v:shape id="TextBox 146" o:spid="_x0000_s1067" type="#_x0000_t202" style="position:absolute;left:593;top:17129;width:12219;height:105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0J+cQA&#10;AADcAAAADwAAAGRycy9kb3ducmV2LnhtbESP3WoCMRSE7wXfIRyhdzWrVZHVKKWl+AMWqj7AcXPc&#10;LG5Olk1017c3QsHLYWa+YebL1pbiRrUvHCsY9BMQxJnTBecKjoef9ykIH5A1lo5JwZ08LBfdzhxT&#10;7Rr+o9s+5CJC2KeowIRQpVL6zJBF33cVcfTOrrYYoqxzqWtsItyWcpgkE2mx4LhgsKIvQ9llf7UK&#10;fOCVOZ0/fk+NHpVbv7nsvg+JUm+99nMGIlAbXuH/9lorGI4n8DwTj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dCfnEAAAA3AAAAA8AAAAAAAAAAAAAAAAAmAIAAGRycy9k&#10;b3ducmV2LnhtbFBLBQYAAAAABAAEAPUAAACJAwAAAAA=&#10;" filled="f" stroked="f" strokeweight="2pt">
                  <v:textbox>
                    <w:txbxContent>
                      <w:p w14:paraId="2AB73D03" w14:textId="77777777" w:rsidR="00092AE4" w:rsidRDefault="00092AE4"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v:textbox>
                </v:shape>
                <v:shape id="TextBox 146" o:spid="_x0000_s1068" type="#_x0000_t202" style="position:absolute;left:438;top:39502;width:12219;height:91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GsYsUA&#10;AADcAAAADwAAAGRycy9kb3ducmV2LnhtbESP3WrCQBSE7wu+w3KE3tWN1j/SrCItxSpYqPYBjtmT&#10;bDB7NmS3Jn17Vyj0cpiZb5hs3dtaXKn1lWMF41ECgjh3uuJSwffp/WkJwgdkjbVjUvBLHtarwUOG&#10;qXYdf9H1GEoRIexTVGBCaFIpfW7Ioh+5hjh6hWsthijbUuoWuwi3tZwkyVxarDguGGzo1VB+Of5Y&#10;BT7w1pyL589zp6f13u8uh7dTotTjsN+8gAjUh//wX/tDK5jMF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0axixQAAANwAAAAPAAAAAAAAAAAAAAAAAJgCAABkcnMv&#10;ZG93bnJldi54bWxQSwUGAAAAAAQABAD1AAAAigMAAAAA&#10;" filled="f" stroked="f" strokeweight="2pt">
                  <v:textbox>
                    <w:txbxContent>
                      <w:p w14:paraId="05C221CE" w14:textId="77777777" w:rsidR="00092AE4" w:rsidRDefault="00092AE4" w:rsidP="00F123F9">
                        <w:pPr>
                          <w:pStyle w:val="NormalWeb"/>
                          <w:spacing w:before="0" w:beforeAutospacing="0" w:after="0" w:afterAutospacing="0"/>
                        </w:pPr>
                        <w:r>
                          <w:rPr>
                            <w:rFonts w:ascii="Arial" w:eastAsia="Times New Roman" w:hAnsi="Arial" w:cs="Arial"/>
                            <w:color w:val="0070C0"/>
                            <w:kern w:val="24"/>
                          </w:rPr>
                          <w:t>If ≥ 20% of direct Inclusive Finance investments in microfinance</w:t>
                        </w:r>
                      </w:p>
                    </w:txbxContent>
                  </v:textbox>
                </v:shape>
                <v:shape id="Right Brace 258" o:spid="_x0000_s1069" type="#_x0000_t88" style="position:absolute;left:11914;top:17167;width:1795;height:1091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sasMIA&#10;AADcAAAADwAAAGRycy9kb3ducmV2LnhtbERPS2vCQBC+C/6HZYTe6qapEUldRUqLIkXwAXocstMk&#10;NDsbsltN/33nIHj8+N7zZe8adaUu1J4NvIwTUMSFtzWXBk7Hz+cZqBCRLTaeycAfBVguhoM55tbf&#10;eE/XQyyVhHDI0UAVY5trHYqKHIaxb4mF+/adwyiwK7Xt8CbhrtFpkky1w5qlocKW3isqfg6/Tkqy&#10;c7YpLl/bVdq+0mS3PjeTj7UxT6N+9QYqUh8f4rt7Yw2kmayVM3IE9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axqwwgAAANwAAAAPAAAAAAAAAAAAAAAAAJgCAABkcnMvZG93&#10;bnJldi54bWxQSwUGAAAAAAQABAD1AAAAhwMAAAAA&#10;" adj="296" strokecolor="#4579b8 [3044]"/>
                <v:shape id="Right Brace 260" o:spid="_x0000_s1070" type="#_x0000_t88" style="position:absolute;left:12172;top:37415;width:1796;height:1377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5zcIA&#10;AADcAAAADwAAAGRycy9kb3ducmV2LnhtbERPXWvCMBR9H/gfwhV8m6kyinRGEcfcGENoFfZ619w1&#10;xeamJlG7f788DHw8nO/lerCduJIPrWMFs2kGgrh2uuVGwfHw+rgAESKyxs4xKfilAOvV6GGJhXY3&#10;LulaxUakEA4FKjAx9oWUoTZkMUxdT5y4H+ctxgR9I7XHWwq3nZxnWS4ttpwaDPa0NVSfqotV0L58&#10;Zf7jrf/c12W++z7HMn9Co9RkPGyeQUQa4l38737XCuZ5mp/OpCM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f7nNwgAAANwAAAAPAAAAAAAAAAAAAAAAAJgCAABkcnMvZG93&#10;bnJldi54bWxQSwUGAAAAAAQABAD1AAAAhwMAAAAA&#10;" adj="235" strokecolor="#4579b8 [3044]"/>
                <v:shape id="TextBox 146" o:spid="_x0000_s1071" type="#_x0000_t202" style="position:absolute;left:593;top:50347;width:12219;height:76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hbMMMA&#10;AADcAAAADwAAAGRycy9kb3ducmV2LnhtbESP3YrCMBSE74V9h3AE7zT1B1m6RpEVWRUUVvcBjs2x&#10;KTYnpcna+vZGELwcZuYbZrZobSluVPvCsYLhIAFBnDldcK7g77Tuf4LwAVlj6ZgU3MnDYv7RmWGq&#10;XcO/dDuGXEQI+xQVmBCqVEqfGbLoB64ijt7F1RZDlHUudY1NhNtSjpJkKi0WHBcMVvRtKLse/60C&#10;H/jHnC/jw7nRk3Lnt9f96pQo1eu2yy8QgdrwDr/aG61gNB3C80w8An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BhbMMMAAADcAAAADwAAAAAAAAAAAAAAAACYAgAAZHJzL2Rv&#10;d25yZXYueG1sUEsFBgAAAAAEAAQA9QAAAIgDAAAAAA==&#10;" filled="f" stroked="f" strokeweight="2pt">
                  <v:textbox>
                    <w:txbxContent>
                      <w:p w14:paraId="4ABB0304" w14:textId="77777777" w:rsidR="00092AE4" w:rsidRDefault="00092AE4" w:rsidP="00F123F9">
                        <w:pPr>
                          <w:pStyle w:val="NormalWeb"/>
                          <w:spacing w:before="0" w:beforeAutospacing="0" w:after="0" w:afterAutospacing="0"/>
                        </w:pPr>
                        <w:r>
                          <w:rPr>
                            <w:rFonts w:ascii="Arial" w:eastAsia="Times New Roman" w:hAnsi="Arial" w:cs="Arial"/>
                            <w:color w:val="0070C0"/>
                            <w:kern w:val="24"/>
                          </w:rPr>
                          <w:t xml:space="preserve">If ≥ 20% of direct Inclusive Finance investments in debt </w:t>
                        </w:r>
                      </w:p>
                    </w:txbxContent>
                  </v:textbox>
                </v:shape>
                <v:shape id="Right Brace 262" o:spid="_x0000_s1072" type="#_x0000_t88" style="position:absolute;left:12157;top:59113;width:1796;height:2520;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p+R8IA&#10;AADcAAAADwAAAGRycy9kb3ducmV2LnhtbESPQYvCMBSE74L/ITxhb5pad4tUo4gorDe3Lp6fzbMt&#10;Ni+1idr990YQ9jjMzDfMfNmZWtypdZVlBeNRBII4t7riQsHvYTucgnAeWWNtmRT8kYPlot+bY6rt&#10;g3/onvlCBAi7FBWU3jeplC4vyaAb2YY4eGfbGvRBtoXULT4C3NQyjqJEGqw4LJTY0Lqk/JLdjIL9&#10;5/FrNRmfzU7Hl8PulODGXVGpj0G3moHw1Pn/8Lv9rRXESQyvM+EIyM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yn5HwgAAANwAAAAPAAAAAAAAAAAAAAAAAJgCAABkcnMvZG93&#10;bnJldi54bWxQSwUGAAAAAAQABAD1AAAAhwMAAAAA&#10;" adj="1283" strokecolor="#4579b8 [3044]"/>
                <v:shape id="TextBox 146" o:spid="_x0000_s1073" type="#_x0000_t202" style="position:absolute;left:593;top:57345;width:12219;height:80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Zg3MUA&#10;AADcAAAADwAAAGRycy9kb3ducmV2LnhtbESP22rDMBBE3wv5B7GBvjVynBKCE9mEhNILNJDLB2ys&#10;jWVsrYylxu7fV4VCH4eZOcNsitG24k69rx0rmM8SEMSl0zVXCi7nl6cVCB+QNbaOScE3eSjyycMG&#10;M+0GPtL9FCoRIewzVGBC6DIpfWnIop+5jjh6N9dbDFH2ldQ9DhFuW5kmyVJarDkuGOxoZ6hsTl9W&#10;gQ/8aq63xeE66Of2w783n/tzotTjdNyuQQQaw3/4r/2mFaTLBfyeiUdA5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hmDcxQAAANwAAAAPAAAAAAAAAAAAAAAAAJgCAABkcnMv&#10;ZG93bnJldi54bWxQSwUGAAAAAAQABAD1AAAAigMAAAAA&#10;" filled="f" stroked="f" strokeweight="2pt">
                  <v:textbox>
                    <w:txbxContent>
                      <w:p w14:paraId="667D7E5F" w14:textId="77777777" w:rsidR="00092AE4" w:rsidRDefault="00092AE4"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v:textbox>
                </v:shape>
                <v:shape id="TextBox 146" o:spid="_x0000_s1074" type="#_x0000_t202" style="position:absolute;left:14455;top:78192;width:34264;height:39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4qMMA&#10;AADcAAAADwAAAGRycy9kb3ducmV2LnhtbESP0YrCMBRE3wX/IVzBN011RZZqFNllWRUUVv2Aa3Nt&#10;is1NabK2/r0RBB+HmTnDzJetLcWNal84VjAaJiCIM6cLzhWcjj+DTxA+IGssHZOCO3lYLrqdOaba&#10;NfxHt0PIRYSwT1GBCaFKpfSZIYt+6Cri6F1cbTFEWedS19hEuC3lOEmm0mLBccFgRV+Gsuvh3yrw&#10;gX/N+fKxPzd6Um795rr7PiZK9XvtagYiUBve4Vd7rRWMpxN4nolH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4qMMAAADcAAAADwAAAAAAAAAAAAAAAACYAgAAZHJzL2Rv&#10;d25yZXYueG1sUEsFBgAAAAAEAAQA9QAAAIgDAAAAAA==&#10;" filled="f" stroked="f" strokeweight="2pt">
                  <v:textbox>
                    <w:txbxContent>
                      <w:p w14:paraId="2C74674E" w14:textId="4F7BD290" w:rsidR="00092AE4" w:rsidRDefault="00092AE4" w:rsidP="00F123F9">
                        <w:pPr>
                          <w:pStyle w:val="NormalWeb"/>
                          <w:spacing w:before="0" w:beforeAutospacing="0" w:after="0" w:afterAutospacing="0"/>
                          <w:jc w:val="center"/>
                        </w:pPr>
                        <w:r>
                          <w:rPr>
                            <w:rFonts w:ascii="Arial" w:eastAsia="Times New Roman" w:hAnsi="Arial" w:cs="Arial"/>
                            <w:color w:val="0070C0"/>
                            <w:kern w:val="24"/>
                          </w:rPr>
                          <w:t>Indicators 21–34 continue on the next page</w:t>
                        </w:r>
                      </w:p>
                    </w:txbxContent>
                  </v:textbox>
                </v:shape>
              </v:group>
            </w:pict>
          </mc:Fallback>
        </mc:AlternateContent>
      </w:r>
    </w:p>
    <w:p w14:paraId="7B6801E8" w14:textId="77777777" w:rsidR="00F123F9" w:rsidRDefault="00F123F9" w:rsidP="00F123F9"/>
    <w:p w14:paraId="56CA3CAA" w14:textId="77777777" w:rsidR="00F123F9" w:rsidRDefault="00F123F9" w:rsidP="00F123F9">
      <w:r>
        <w:br w:type="page"/>
      </w:r>
    </w:p>
    <w:p w14:paraId="3A6B138F" w14:textId="77777777" w:rsidR="00F123F9" w:rsidRDefault="00F123F9" w:rsidP="00F123F9">
      <w:r w:rsidRPr="00C51040">
        <w:rPr>
          <w:noProof/>
          <w:lang w:eastAsia="ja-JP"/>
        </w:rPr>
        <w:lastRenderedPageBreak/>
        <mc:AlternateContent>
          <mc:Choice Requires="wpg">
            <w:drawing>
              <wp:anchor distT="0" distB="0" distL="114300" distR="114300" simplePos="0" relativeHeight="251654144" behindDoc="0" locked="0" layoutInCell="1" allowOverlap="1" wp14:anchorId="7DFF25AD" wp14:editId="40554FAA">
                <wp:simplePos x="0" y="0"/>
                <wp:positionH relativeFrom="column">
                  <wp:posOffset>0</wp:posOffset>
                </wp:positionH>
                <wp:positionV relativeFrom="paragraph">
                  <wp:posOffset>0</wp:posOffset>
                </wp:positionV>
                <wp:extent cx="4881835" cy="7289439"/>
                <wp:effectExtent l="0" t="0" r="0" b="6985"/>
                <wp:wrapNone/>
                <wp:docPr id="316" name="Group 3"/>
                <wp:cNvGraphicFramePr/>
                <a:graphic xmlns:a="http://schemas.openxmlformats.org/drawingml/2006/main">
                  <a:graphicData uri="http://schemas.microsoft.com/office/word/2010/wordprocessingGroup">
                    <wpg:wgp>
                      <wpg:cNvGrpSpPr/>
                      <wpg:grpSpPr>
                        <a:xfrm>
                          <a:off x="0" y="0"/>
                          <a:ext cx="4881835" cy="7289439"/>
                          <a:chOff x="0" y="0"/>
                          <a:chExt cx="4881835" cy="7289439"/>
                        </a:xfrm>
                      </wpg:grpSpPr>
                      <wpg:grpSp>
                        <wpg:cNvPr id="317" name="Group 317"/>
                        <wpg:cNvGrpSpPr/>
                        <wpg:grpSpPr>
                          <a:xfrm>
                            <a:off x="253918" y="0"/>
                            <a:ext cx="4627917" cy="7289439"/>
                            <a:chOff x="253918" y="0"/>
                            <a:chExt cx="4627917" cy="7289439"/>
                          </a:xfrm>
                        </wpg:grpSpPr>
                        <wpg:grpSp>
                          <wpg:cNvPr id="318" name="Group 318"/>
                          <wpg:cNvGrpSpPr/>
                          <wpg:grpSpPr>
                            <a:xfrm>
                              <a:off x="253918" y="372900"/>
                              <a:ext cx="4627917" cy="6583110"/>
                              <a:chOff x="253918" y="372900"/>
                              <a:chExt cx="4627917" cy="6583110"/>
                            </a:xfrm>
                          </wpg:grpSpPr>
                          <wps:wsp>
                            <wps:cNvPr id="319" name="Rectangle 319"/>
                            <wps:cNvSpPr/>
                            <wps:spPr>
                              <a:xfrm>
                                <a:off x="1443787" y="372900"/>
                                <a:ext cx="3437115"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DC418F"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21: </w:t>
                                  </w:r>
                                  <w:r>
                                    <w:rPr>
                                      <w:rFonts w:ascii="Arial" w:eastAsia="Times New Roman" w:hAnsi="Arial" w:cs="Arial"/>
                                      <w:color w:val="FFFFFF"/>
                                      <w:kern w:val="24"/>
                                    </w:rPr>
                                    <w:t>Training or assistance for investees on corporate governance</w:t>
                                  </w:r>
                                </w:p>
                              </w:txbxContent>
                            </wps:txbx>
                            <wps:bodyPr wrap="square" rtlCol="0" anchor="ctr"/>
                          </wps:wsp>
                          <wps:wsp>
                            <wps:cNvPr id="320" name="Rectangle 320"/>
                            <wps:cNvSpPr/>
                            <wps:spPr>
                              <a:xfrm>
                                <a:off x="1443787" y="867000"/>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58D463" w14:textId="5C49C9FC" w:rsidR="00092AE4" w:rsidRDefault="00092AE4" w:rsidP="00F123F9">
                                  <w:pPr>
                                    <w:pStyle w:val="NormalWeb"/>
                                    <w:spacing w:before="0" w:beforeAutospacing="0" w:after="0" w:afterAutospacing="0"/>
                                  </w:pPr>
                                  <w:r>
                                    <w:rPr>
                                      <w:rFonts w:ascii="Arial" w:eastAsia="Times New Roman" w:hAnsi="Arial" w:cs="Arial"/>
                                      <w:b/>
                                      <w:bCs/>
                                      <w:color w:val="FFFFFF"/>
                                      <w:kern w:val="24"/>
                                    </w:rPr>
                                    <w:t>IFD 22:</w:t>
                                  </w:r>
                                  <w:r>
                                    <w:rPr>
                                      <w:rFonts w:ascii="Arial" w:eastAsia="Times New Roman" w:hAnsi="Arial" w:cs="Arial"/>
                                      <w:color w:val="FFFFFF"/>
                                      <w:kern w:val="24"/>
                                    </w:rPr>
                                    <w:t xml:space="preserve"> Percentage of investees in which board seats are held</w:t>
                                  </w:r>
                                </w:p>
                              </w:txbxContent>
                            </wps:txbx>
                            <wps:bodyPr wrap="square" rtlCol="0" anchor="ctr"/>
                          </wps:wsp>
                          <wps:wsp>
                            <wps:cNvPr id="321" name="Rectangle 321"/>
                            <wps:cNvSpPr/>
                            <wps:spPr>
                              <a:xfrm>
                                <a:off x="1443787" y="1364197"/>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198F87"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23: </w:t>
                                  </w:r>
                                  <w:r>
                                    <w:rPr>
                                      <w:rFonts w:ascii="Arial" w:eastAsia="Times New Roman" w:hAnsi="Arial" w:cs="Arial"/>
                                      <w:color w:val="FFFFFF"/>
                                      <w:kern w:val="24"/>
                                    </w:rPr>
                                    <w:t xml:space="preserve">Procedure to integrate environmental issues in investment decision processes </w:t>
                                  </w:r>
                                </w:p>
                              </w:txbxContent>
                            </wps:txbx>
                            <wps:bodyPr wrap="square" rtlCol="0" anchor="ctr"/>
                          </wps:wsp>
                          <wps:wsp>
                            <wps:cNvPr id="322" name="Rectangle 322"/>
                            <wps:cNvSpPr/>
                            <wps:spPr>
                              <a:xfrm>
                                <a:off x="1443787" y="1862750"/>
                                <a:ext cx="3437114"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4932EA"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24: </w:t>
                                  </w:r>
                                  <w:r>
                                    <w:rPr>
                                      <w:rFonts w:ascii="Arial" w:eastAsia="Times New Roman" w:hAnsi="Arial" w:cs="Arial"/>
                                      <w:color w:val="FFFFFF"/>
                                      <w:kern w:val="24"/>
                                    </w:rPr>
                                    <w:t>Anti-corruption and whistle-blowing policies</w:t>
                                  </w:r>
                                </w:p>
                              </w:txbxContent>
                            </wps:txbx>
                            <wps:bodyPr wrap="square" rtlCol="0" anchor="ctr"/>
                          </wps:wsp>
                          <wps:wsp>
                            <wps:cNvPr id="323" name="Rectangle 323"/>
                            <wps:cNvSpPr/>
                            <wps:spPr>
                              <a:xfrm>
                                <a:off x="1444072" y="2209116"/>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D83241"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25: </w:t>
                                  </w:r>
                                  <w:r>
                                    <w:rPr>
                                      <w:rFonts w:ascii="Arial" w:eastAsia="Times New Roman" w:hAnsi="Arial" w:cs="Arial"/>
                                      <w:color w:val="FFFFFF"/>
                                      <w:kern w:val="24"/>
                                    </w:rPr>
                                    <w:t>How mission and investment objectives are communicated to stakeholders</w:t>
                                  </w:r>
                                </w:p>
                              </w:txbxContent>
                            </wps:txbx>
                            <wps:bodyPr wrap="square" rtlCol="0" anchor="ctr"/>
                          </wps:wsp>
                          <wps:wsp>
                            <wps:cNvPr id="324" name="Rectangle 324"/>
                            <wps:cNvSpPr/>
                            <wps:spPr>
                              <a:xfrm>
                                <a:off x="1443787" y="2696325"/>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09410A9"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26: </w:t>
                                  </w:r>
                                  <w:r>
                                    <w:rPr>
                                      <w:rFonts w:ascii="Arial" w:eastAsia="Times New Roman" w:hAnsi="Arial" w:cs="Arial"/>
                                      <w:color w:val="FFFFFF"/>
                                      <w:kern w:val="24"/>
                                    </w:rPr>
                                    <w:t>Investors and/or the public provided with information aligned with industry standards</w:t>
                                  </w:r>
                                </w:p>
                              </w:txbxContent>
                            </wps:txbx>
                            <wps:bodyPr wrap="square" rtlCol="0" anchor="ctr"/>
                          </wps:wsp>
                          <wps:wsp>
                            <wps:cNvPr id="325" name="Rectangle 325"/>
                            <wps:cNvSpPr/>
                            <wps:spPr>
                              <a:xfrm>
                                <a:off x="1444152" y="3183255"/>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6A3691"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27: </w:t>
                                  </w:r>
                                  <w:r>
                                    <w:rPr>
                                      <w:rFonts w:ascii="Arial" w:eastAsia="Times New Roman" w:hAnsi="Arial" w:cs="Arial"/>
                                      <w:color w:val="FFFFFF"/>
                                      <w:kern w:val="24"/>
                                    </w:rPr>
                                    <w:t>Transparency of pricing, terms and conditions among investees</w:t>
                                  </w:r>
                                </w:p>
                              </w:txbxContent>
                            </wps:txbx>
                            <wps:bodyPr wrap="square" rtlCol="0" anchor="ctr"/>
                          </wps:wsp>
                          <wps:wsp>
                            <wps:cNvPr id="326" name="Rectangle 326"/>
                            <wps:cNvSpPr/>
                            <wps:spPr>
                              <a:xfrm>
                                <a:off x="1434140" y="3680452"/>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E331818" w14:textId="15D6A310"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28: </w:t>
                                  </w:r>
                                  <w:r>
                                    <w:rPr>
                                      <w:rFonts w:ascii="Arial" w:eastAsia="Times New Roman" w:hAnsi="Arial" w:cs="Arial"/>
                                      <w:color w:val="FFFFFF"/>
                                      <w:kern w:val="24"/>
                                    </w:rPr>
                                    <w:t>How social performance of investees affects decision-making and portfolio management</w:t>
                                  </w:r>
                                </w:p>
                              </w:txbxContent>
                            </wps:txbx>
                            <wps:bodyPr wrap="square" rtlCol="0" anchor="ctr"/>
                          </wps:wsp>
                          <wps:wsp>
                            <wps:cNvPr id="327" name="Rectangle 327"/>
                            <wps:cNvSpPr/>
                            <wps:spPr>
                              <a:xfrm>
                                <a:off x="1434140" y="4176818"/>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7174B9F"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29: </w:t>
                                  </w:r>
                                  <w:r>
                                    <w:rPr>
                                      <w:rFonts w:ascii="Arial" w:eastAsia="Times New Roman" w:hAnsi="Arial" w:cs="Arial"/>
                                      <w:color w:val="FFFFFF"/>
                                      <w:kern w:val="24"/>
                                    </w:rPr>
                                    <w:t>Staff incentives linked to social performance measures</w:t>
                                  </w:r>
                                </w:p>
                              </w:txbxContent>
                            </wps:txbx>
                            <wps:bodyPr wrap="square" rtlCol="0" anchor="ctr"/>
                          </wps:wsp>
                          <wps:wsp>
                            <wps:cNvPr id="328" name="Rectangle 328"/>
                            <wps:cNvSpPr/>
                            <wps:spPr>
                              <a:xfrm>
                                <a:off x="1443787" y="4678433"/>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41FC9B"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IFD 30:</w:t>
                                  </w:r>
                                  <w:r>
                                    <w:rPr>
                                      <w:rFonts w:ascii="Arial" w:eastAsia="Times New Roman" w:hAnsi="Arial" w:cs="Arial"/>
                                      <w:color w:val="FFFFFF"/>
                                      <w:kern w:val="24"/>
                                    </w:rPr>
                                    <w:t xml:space="preserve"> Collecting data regarding social outcomes of investees work</w:t>
                                  </w:r>
                                </w:p>
                              </w:txbxContent>
                            </wps:txbx>
                            <wps:bodyPr wrap="square" rtlCol="0" anchor="ctr"/>
                          </wps:wsp>
                          <wps:wsp>
                            <wps:cNvPr id="329" name="Rectangle 329"/>
                            <wps:cNvSpPr/>
                            <wps:spPr>
                              <a:xfrm>
                                <a:off x="1444721" y="5174799"/>
                                <a:ext cx="3437114"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0E7BE23"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31: </w:t>
                                  </w:r>
                                  <w:r>
                                    <w:rPr>
                                      <w:rFonts w:ascii="Arial" w:eastAsia="Times New Roman" w:hAnsi="Arial" w:cs="Arial"/>
                                      <w:color w:val="FFFFFF"/>
                                      <w:kern w:val="24"/>
                                    </w:rPr>
                                    <w:t>Incentivise investees to track social performance</w:t>
                                  </w:r>
                                </w:p>
                              </w:txbxContent>
                            </wps:txbx>
                            <wps:bodyPr wrap="square" rtlCol="0" anchor="ctr"/>
                          </wps:wsp>
                          <wps:wsp>
                            <wps:cNvPr id="330" name="Rectangle 330"/>
                            <wps:cNvSpPr/>
                            <wps:spPr>
                              <a:xfrm>
                                <a:off x="1443787" y="5529146"/>
                                <a:ext cx="343768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D34427"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32: </w:t>
                                  </w:r>
                                  <w:r>
                                    <w:rPr>
                                      <w:rFonts w:ascii="Arial" w:eastAsia="Times New Roman" w:hAnsi="Arial" w:cs="Arial"/>
                                      <w:color w:val="FFFFFF"/>
                                      <w:kern w:val="24"/>
                                    </w:rPr>
                                    <w:t>Collaborative initiatives your organisation has supported or participated in</w:t>
                                  </w:r>
                                </w:p>
                              </w:txbxContent>
                            </wps:txbx>
                            <wps:bodyPr wrap="square" rtlCol="0" anchor="ctr"/>
                          </wps:wsp>
                          <wps:wsp>
                            <wps:cNvPr id="331" name="Rectangle 331"/>
                            <wps:cNvSpPr/>
                            <wps:spPr>
                              <a:xfrm>
                                <a:off x="1443787" y="6008995"/>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440ECE"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33: </w:t>
                                  </w:r>
                                  <w:r>
                                    <w:rPr>
                                      <w:rFonts w:ascii="Arial" w:eastAsia="Times New Roman" w:hAnsi="Arial" w:cs="Arial"/>
                                      <w:color w:val="FFFFFF"/>
                                      <w:kern w:val="24"/>
                                    </w:rPr>
                                    <w:t>Encouraging investees to participate in collaborative initiatives</w:t>
                                  </w:r>
                                </w:p>
                              </w:txbxContent>
                            </wps:txbx>
                            <wps:bodyPr wrap="square" rtlCol="0" anchor="ctr"/>
                          </wps:wsp>
                          <wps:wsp>
                            <wps:cNvPr id="332" name="Rectangle 332"/>
                            <wps:cNvSpPr/>
                            <wps:spPr>
                              <a:xfrm>
                                <a:off x="1443787" y="6560010"/>
                                <a:ext cx="343711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A37522" w14:textId="663A6079"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34: </w:t>
                                  </w:r>
                                  <w:r>
                                    <w:rPr>
                                      <w:rFonts w:ascii="Arial" w:eastAsia="Times New Roman" w:hAnsi="Arial" w:cs="Arial"/>
                                      <w:color w:val="FFFFFF"/>
                                      <w:kern w:val="24"/>
                                      <w:sz w:val="18"/>
                                      <w:szCs w:val="18"/>
                                    </w:rPr>
                                    <w:t>Encouraging your investees to participate in initiatives that contribute to the development of industry benchmarks</w:t>
                                  </w:r>
                                </w:p>
                              </w:txbxContent>
                            </wps:txbx>
                            <wps:bodyPr wrap="square" rtlCol="0" anchor="ctr"/>
                          </wps:wsp>
                          <wps:wsp>
                            <wps:cNvPr id="333" name="Straight Arrow Connector 333"/>
                            <wps:cNvCnPr/>
                            <wps:spPr>
                              <a:xfrm flipH="1">
                                <a:off x="3162344" y="768900"/>
                                <a:ext cx="1" cy="9810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4" name="Straight Arrow Connector 334"/>
                            <wps:cNvCnPr/>
                            <wps:spPr>
                              <a:xfrm flipH="1">
                                <a:off x="3162344" y="1760197"/>
                                <a:ext cx="285" cy="10255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5" name="Straight Arrow Connector 335"/>
                            <wps:cNvCnPr/>
                            <wps:spPr>
                              <a:xfrm>
                                <a:off x="3162344" y="1263000"/>
                                <a:ext cx="285" cy="10119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6" name="Straight Arrow Connector 336"/>
                            <wps:cNvCnPr/>
                            <wps:spPr>
                              <a:xfrm>
                                <a:off x="3162344" y="2114750"/>
                                <a:ext cx="285" cy="9436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7" name="Straight Arrow Connector 337"/>
                            <wps:cNvCnPr/>
                            <wps:spPr>
                              <a:xfrm>
                                <a:off x="3162629" y="2605116"/>
                                <a:ext cx="0" cy="9120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8" name="Straight Arrow Connector 338"/>
                            <wps:cNvCnPr/>
                            <wps:spPr>
                              <a:xfrm>
                                <a:off x="3162629" y="3092325"/>
                                <a:ext cx="365" cy="909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39" name="Straight Arrow Connector 339"/>
                            <wps:cNvCnPr/>
                            <wps:spPr>
                              <a:xfrm flipH="1">
                                <a:off x="3152982" y="3579255"/>
                                <a:ext cx="10012" cy="10119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0" name="Straight Arrow Connector 340"/>
                            <wps:cNvCnPr/>
                            <wps:spPr>
                              <a:xfrm flipH="1">
                                <a:off x="3152697" y="4076452"/>
                                <a:ext cx="285" cy="10036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1" name="Straight Arrow Connector 341"/>
                            <wps:cNvCnPr/>
                            <wps:spPr>
                              <a:xfrm>
                                <a:off x="3152697" y="4572818"/>
                                <a:ext cx="9647" cy="10561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2" name="Straight Arrow Connector 342"/>
                            <wps:cNvCnPr/>
                            <wps:spPr>
                              <a:xfrm>
                                <a:off x="3162344" y="5074433"/>
                                <a:ext cx="934" cy="10036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3" name="Straight Arrow Connector 343"/>
                            <wps:cNvCnPr/>
                            <wps:spPr>
                              <a:xfrm flipH="1">
                                <a:off x="3162629" y="5426799"/>
                                <a:ext cx="649" cy="102347"/>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4" name="Straight Arrow Connector 344"/>
                            <wps:cNvCnPr/>
                            <wps:spPr>
                              <a:xfrm flipH="1">
                                <a:off x="3162344" y="5925146"/>
                                <a:ext cx="285" cy="8384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5" name="Straight Arrow Connector 345"/>
                            <wps:cNvCnPr/>
                            <wps:spPr>
                              <a:xfrm>
                                <a:off x="3162344" y="6404995"/>
                                <a:ext cx="0" cy="15501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6" name="TextBox 146"/>
                            <wps:cNvSpPr txBox="1"/>
                            <wps:spPr>
                              <a:xfrm>
                                <a:off x="253918" y="4076452"/>
                                <a:ext cx="925017" cy="8954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79B1B60" w14:textId="77777777" w:rsidR="00092AE4" w:rsidRDefault="00092AE4" w:rsidP="00F123F9">
                                  <w:pPr>
                                    <w:pStyle w:val="NormalWeb"/>
                                    <w:spacing w:before="0" w:beforeAutospacing="0" w:after="0" w:afterAutospacing="0"/>
                                  </w:pPr>
                                  <w:r>
                                    <w:rPr>
                                      <w:rFonts w:ascii="Arial" w:eastAsia="Times New Roman" w:hAnsi="Arial" w:cs="Arial"/>
                                      <w:color w:val="0070C0"/>
                                      <w:kern w:val="24"/>
                                    </w:rPr>
                                    <w:t>If any tools used for social performance reporting</w:t>
                                  </w:r>
                                </w:p>
                              </w:txbxContent>
                            </wps:txbx>
                            <wps:bodyPr wrap="square" rtlCol="0" anchor="ctr">
                              <a:noAutofit/>
                            </wps:bodyPr>
                          </wps:wsp>
                          <wps:wsp>
                            <wps:cNvPr id="347" name="Right Brace 347"/>
                            <wps:cNvSpPr/>
                            <wps:spPr>
                              <a:xfrm flipH="1">
                                <a:off x="1221828" y="3680452"/>
                                <a:ext cx="180000" cy="1697117"/>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grpSp>
                        <wps:wsp>
                          <wps:cNvPr id="348" name="Rectangle 348"/>
                          <wps:cNvSpPr/>
                          <wps:spPr>
                            <a:xfrm>
                              <a:off x="1443835" y="7037439"/>
                              <a:ext cx="3438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4CF735"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End: </w:t>
                                </w:r>
                                <w:r>
                                  <w:rPr>
                                    <w:rFonts w:ascii="Arial" w:eastAsia="Times New Roman" w:hAnsi="Arial" w:cs="Arial"/>
                                    <w:color w:val="FFFFFF"/>
                                    <w:kern w:val="24"/>
                                  </w:rPr>
                                  <w:t>Module confirmation page</w:t>
                                </w:r>
                              </w:p>
                            </w:txbxContent>
                          </wps:txbx>
                          <wps:bodyPr wrap="square" rtlCol="0" anchor="ctr"/>
                        </wps:wsp>
                        <wps:wsp>
                          <wps:cNvPr id="349" name="Straight Arrow Connector 349"/>
                          <wps:cNvCnPr/>
                          <wps:spPr>
                            <a:xfrm>
                              <a:off x="3162344" y="6956010"/>
                              <a:ext cx="491" cy="8142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50" name="TextBox 146"/>
                          <wps:cNvSpPr txBox="1"/>
                          <wps:spPr>
                            <a:xfrm>
                              <a:off x="1440642" y="0"/>
                              <a:ext cx="3426388" cy="39712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AB4E647" w14:textId="77777777" w:rsidR="00092AE4" w:rsidRDefault="00092AE4" w:rsidP="00F123F9">
                                <w:pPr>
                                  <w:pStyle w:val="NormalWeb"/>
                                  <w:spacing w:before="0" w:beforeAutospacing="0" w:after="0" w:afterAutospacing="0"/>
                                  <w:jc w:val="center"/>
                                </w:pPr>
                                <w:r>
                                  <w:rPr>
                                    <w:rFonts w:ascii="Arial" w:eastAsia="Times New Roman" w:hAnsi="Arial" w:cs="Arial"/>
                                    <w:color w:val="0070C0"/>
                                    <w:kern w:val="24"/>
                                  </w:rPr>
                                  <w:t>Continued from the previous page</w:t>
                                </w:r>
                              </w:p>
                            </w:txbxContent>
                          </wps:txbx>
                          <wps:bodyPr wrap="square" rtlCol="0" anchor="ctr">
                            <a:noAutofit/>
                          </wps:bodyPr>
                        </wps:wsp>
                      </wpg:grpSp>
                      <wps:wsp>
                        <wps:cNvPr id="351" name="Right Brace 351"/>
                        <wps:cNvSpPr/>
                        <wps:spPr>
                          <a:xfrm flipH="1">
                            <a:off x="1221828" y="867000"/>
                            <a:ext cx="180000" cy="385651"/>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352" name="TextBox 146"/>
                        <wps:cNvSpPr txBox="1"/>
                        <wps:spPr>
                          <a:xfrm>
                            <a:off x="0" y="618423"/>
                            <a:ext cx="1221828" cy="95250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09FA671" w14:textId="77777777" w:rsidR="00092AE4" w:rsidRDefault="00092AE4"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wps:txbx>
                        <wps:bodyPr wrap="square" rtlCol="0" anchor="ctr">
                          <a:noAutofit/>
                        </wps:bodyPr>
                      </wps:wsp>
                    </wpg:wgp>
                  </a:graphicData>
                </a:graphic>
              </wp:anchor>
            </w:drawing>
          </mc:Choice>
          <mc:Fallback>
            <w:pict>
              <v:group w14:anchorId="7DFF25AD" id="Group 3" o:spid="_x0000_s1075" style="position:absolute;margin-left:0;margin-top:0;width:384.4pt;height:573.95pt;z-index:251654144" coordsize="48818,728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">
                <v:group id="Group 317" o:spid="_x0000_s1076" style="position:absolute;left:2539;width:46279;height:72894" coordorigin="2539" coordsize="46279,728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D6FMYAAADcAAAADwAAAGRycy9kb3ducmV2LnhtbESPT2vCQBTE70K/w/IK&#10;vZlNGmpLmlVEaulBCmqh9PbIPpNg9m3Irvnz7V2h4HGYmd8w+Wo0jeipc7VlBUkUgyAurK65VPBz&#10;3M7fQDiPrLGxTAomcrBaPsxyzLQdeE/9wZciQNhlqKDyvs2kdEVFBl1kW+LgnWxn0AfZlVJ3OAS4&#10;aeRzHC+kwZrDQoUtbSoqzoeLUfA54LBOk49+dz5tpr/jy/fvLiGlnh7H9TsIT6O/h//bX1pBmrz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MPoUxgAAANwA&#10;AAAPAAAAAAAAAAAAAAAAAKoCAABkcnMvZG93bnJldi54bWxQSwUGAAAAAAQABAD6AAAAnQMAAAAA&#10;">
                  <v:group id="Group 318" o:spid="_x0000_s1077" style="position:absolute;left:2539;top:3729;width:46279;height:65831" coordorigin="2539,3729" coordsize="46279,658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9uZsIAAADcAAAADwAAAGRycy9kb3ducmV2LnhtbERPy4rCMBTdC/5DuMLs&#10;NO2IIh1TERkHFyKoA8PsLs3tA5ub0sS2/r1ZCC4P573eDKYWHbWusqwgnkUgiDOrKy4U/F730xUI&#10;55E11pZJwYMcbNLxaI2Jtj2fqbv4QoQQdgkqKL1vEildVpJBN7MNceBy2xr0AbaF1C32IdzU8jOK&#10;ltJgxaGhxIZ2JWW3y90o+Omx387j7+54y3eP/+vi9HeMSamPybD9AuFp8G/xy33QCu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2vbmbCAAAA3AAAAA8A&#10;AAAAAAAAAAAAAAAAqgIAAGRycy9kb3ducmV2LnhtbFBLBQYAAAAABAAEAPoAAACZAwAAAAA=&#10;">
                    <v:rect id="Rectangle 319" o:spid="_x0000_s1078" style="position:absolute;left:14437;top:3729;width:34372;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YIHcQA&#10;AADcAAAADwAAAGRycy9kb3ducmV2LnhtbESPQWvCQBSE70L/w/IK3nRjhGqjq1ih4KmgFlpvj+wz&#10;Ce6+Ddk1Rn+9Kwgeh5n5hpkvO2tES42vHCsYDRMQxLnTFRcKfvffgykIH5A1Gsek4Eoelou33hwz&#10;7S68pXYXChEh7DNUUIZQZ1L6vCSLfuhq4ugdXWMxRNkUUjd4iXBrZJokH9JixXGhxJrWJeWn3dkq&#10;4EPahsnN/J9vP9NVqo37+ls7pfrv3WoGIlAXXuFne6MVjEef8DgTj4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2CB3EAAAA3AAAAA8AAAAAAAAAAAAAAAAAmAIAAGRycy9k&#10;b3ducmV2LnhtbFBLBQYAAAAABAAEAPUAAACJAwAAAAA=&#10;" fillcolor="#a5a5a5 [2092]" stroked="f" strokeweight="2pt">
                      <v:textbox>
                        <w:txbxContent>
                          <w:p w14:paraId="2BDC418F"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21: </w:t>
                            </w:r>
                            <w:r>
                              <w:rPr>
                                <w:rFonts w:ascii="Arial" w:eastAsia="Times New Roman" w:hAnsi="Arial" w:cs="Arial"/>
                                <w:color w:val="FFFFFF"/>
                                <w:kern w:val="24"/>
                              </w:rPr>
                              <w:t>Training or assistance for investees on corporate governance</w:t>
                            </w:r>
                          </w:p>
                        </w:txbxContent>
                      </v:textbox>
                    </v:rect>
                    <v:rect id="Rectangle 320" o:spid="_x0000_s1079" style="position:absolute;left:14437;top:8670;width:34372;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BrPcIA&#10;AADcAAAADwAAAGRycy9kb3ducmV2LnhtbERPz2vCMBS+D/wfwhO8zXQVNumMUguCp8G6wfT2aN7a&#10;suSlNLHW/vXLQfD48f3e7EZrxEC9bx0reFkmIIgrp1uuFXx/HZ7XIHxA1mgck4IbedhtZ08bzLS7&#10;8icNZahFDGGfoYImhC6T0lcNWfRL1xFH7tf1FkOEfS11j9cYbo1Mk+RVWmw5NjTYUdFQ9VderAI+&#10;p0N4m8zpMn2s81Qbt/8pnFKL+Zi/gwg0hof47j5qBas0zo9n4hGQ2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YGs9wgAAANwAAAAPAAAAAAAAAAAAAAAAAJgCAABkcnMvZG93&#10;bnJldi54bWxQSwUGAAAAAAQABAD1AAAAhwMAAAAA&#10;" fillcolor="#a5a5a5 [2092]" stroked="f" strokeweight="2pt">
                      <v:textbox>
                        <w:txbxContent>
                          <w:p w14:paraId="7F58D463" w14:textId="5C49C9FC" w:rsidR="00092AE4" w:rsidRDefault="00092AE4" w:rsidP="00F123F9">
                            <w:pPr>
                              <w:pStyle w:val="NormalWeb"/>
                              <w:spacing w:before="0" w:beforeAutospacing="0" w:after="0" w:afterAutospacing="0"/>
                            </w:pPr>
                            <w:r>
                              <w:rPr>
                                <w:rFonts w:ascii="Arial" w:eastAsia="Times New Roman" w:hAnsi="Arial" w:cs="Arial"/>
                                <w:b/>
                                <w:bCs/>
                                <w:color w:val="FFFFFF"/>
                                <w:kern w:val="24"/>
                              </w:rPr>
                              <w:t>IFD 22:</w:t>
                            </w:r>
                            <w:r>
                              <w:rPr>
                                <w:rFonts w:ascii="Arial" w:eastAsia="Times New Roman" w:hAnsi="Arial" w:cs="Arial"/>
                                <w:color w:val="FFFFFF"/>
                                <w:kern w:val="24"/>
                              </w:rPr>
                              <w:t xml:space="preserve"> Percentage of investees in which board seats are held</w:t>
                            </w:r>
                          </w:p>
                        </w:txbxContent>
                      </v:textbox>
                    </v:rect>
                    <v:rect id="Rectangle 321" o:spid="_x0000_s1080" style="position:absolute;left:14437;top:13641;width:34377;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tNdcAA&#10;AADcAAAADwAAAGRycy9kb3ducmV2LnhtbESPQYvCMBSE78L+h/CEvdlERZGuUUQRxJtVPD+at02x&#10;eek2Ubv/frMgeBxm5htmue5dIx7UhdqzhnGmQBCX3tRcabic96MFiBCRDTaeScMvBVivPgZLzI1/&#10;8okeRaxEgnDIUYONsc2lDKUlhyHzLXHyvn3nMCbZVdJ0+Exw18iJUnPpsOa0YLGlraXyVtydBrdn&#10;Oqqrsj+xmqkrF2o3Pd60/hz2my8Qkfr4Dr/aB6NhOhnD/5l0BOTq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1tNdcAAAADcAAAADwAAAAAAAAAAAAAAAACYAgAAZHJzL2Rvd25y&#10;ZXYueG1sUEsFBgAAAAAEAAQA9QAAAIUDAAAAAA==&#10;" fillcolor="#0070c0" stroked="f" strokeweight="2pt">
                      <v:textbox>
                        <w:txbxContent>
                          <w:p w14:paraId="7B198F87"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23: </w:t>
                            </w:r>
                            <w:r>
                              <w:rPr>
                                <w:rFonts w:ascii="Arial" w:eastAsia="Times New Roman" w:hAnsi="Arial" w:cs="Arial"/>
                                <w:color w:val="FFFFFF"/>
                                <w:kern w:val="24"/>
                              </w:rPr>
                              <w:t xml:space="preserve">Procedure to integrate environmental issues in investment decision processes </w:t>
                            </w:r>
                          </w:p>
                        </w:txbxContent>
                      </v:textbox>
                    </v:rect>
                    <v:rect id="Rectangle 322" o:spid="_x0000_s1081" style="position:absolute;left:14437;top:18627;width:34372;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5Q0cQA&#10;AADcAAAADwAAAGRycy9kb3ducmV2LnhtbESPQWsCMRSE7wX/Q3iCt5o1QiurUVQo9CTUCurtsXnu&#10;LiYvyyauq7++KRR6HGbmG2ax6p0VHbWh9qxhMs5AEBfe1FxqOHx/vM5AhIhs0HomDQ8KsFoOXhaY&#10;G3/nL+r2sRQJwiFHDVWMTS5lKCpyGMa+IU7exbcOY5JtKU2L9wR3Vqose5MOa04LFTa0rai47m9O&#10;A59VF9+f9nR77mZrZazfHLde69GwX89BROrjf/iv/Wk0TJWC3zPpCM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UNHEAAAA3AAAAA8AAAAAAAAAAAAAAAAAmAIAAGRycy9k&#10;b3ducmV2LnhtbFBLBQYAAAAABAAEAPUAAACJAwAAAAA=&#10;" fillcolor="#a5a5a5 [2092]" stroked="f" strokeweight="2pt">
                      <v:textbox>
                        <w:txbxContent>
                          <w:p w14:paraId="124932EA"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24: </w:t>
                            </w:r>
                            <w:r>
                              <w:rPr>
                                <w:rFonts w:ascii="Arial" w:eastAsia="Times New Roman" w:hAnsi="Arial" w:cs="Arial"/>
                                <w:color w:val="FFFFFF"/>
                                <w:kern w:val="24"/>
                              </w:rPr>
                              <w:t>Anti-corruption and whistle-blowing policies</w:t>
                            </w:r>
                          </w:p>
                        </w:txbxContent>
                      </v:textbox>
                    </v:rect>
                    <v:rect id="Rectangle 323" o:spid="_x0000_s1082" style="position:absolute;left:14440;top:22091;width:34371;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L1SsUA&#10;AADcAAAADwAAAGRycy9kb3ducmV2LnhtbESPQWvCQBSE70L/w/IKvemmCahEV7FCoadCY6Ht7ZF9&#10;JqG7b0N2TdL8+q4geBxm5htmux+tET11vnGs4HmRgCAunW64UvB5ep2vQfiArNE4JgV/5GG/e5ht&#10;Mddu4A/qi1CJCGGfo4I6hDaX0pc1WfQL1xJH7+w6iyHKrpK6wyHCrZFpkiylxYbjQo0tHWsqf4uL&#10;VcA/aR9Wk/m+TO/rQ6qNe/k6OqWeHsfDBkSgMdzDt/abVpClGVzPxCMg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svVKxQAAANwAAAAPAAAAAAAAAAAAAAAAAJgCAABkcnMv&#10;ZG93bnJldi54bWxQSwUGAAAAAAQABAD1AAAAigMAAAAA&#10;" fillcolor="#a5a5a5 [2092]" stroked="f" strokeweight="2pt">
                      <v:textbox>
                        <w:txbxContent>
                          <w:p w14:paraId="4ED83241"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25: </w:t>
                            </w:r>
                            <w:r>
                              <w:rPr>
                                <w:rFonts w:ascii="Arial" w:eastAsia="Times New Roman" w:hAnsi="Arial" w:cs="Arial"/>
                                <w:color w:val="FFFFFF"/>
                                <w:kern w:val="24"/>
                              </w:rPr>
                              <w:t>How mission and investment objectives are communicated to stakeholders</w:t>
                            </w:r>
                          </w:p>
                        </w:txbxContent>
                      </v:textbox>
                    </v:rect>
                    <v:rect id="Rectangle 324" o:spid="_x0000_s1083" style="position:absolute;left:14437;top:26963;width:34377;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zu7cEA&#10;AADcAAAADwAAAGRycy9kb3ducmV2LnhtbESPT4vCMBTE74LfITzBmyb+WZFqlGVFEG/bXTw/mmdT&#10;bF5qE7V+eyMs7HGYmd8w623nanGnNlSeNUzGCgRx4U3FpYbfn/1oCSJEZIO1Z9LwpADbTb+3xsz4&#10;B3/TPY+lSBAOGWqwMTaZlKGw5DCMfUOcvLNvHcYk21KaFh8J7mo5VWohHVacFiw29GWpuOQ3p8Ht&#10;mY7qpOw1lh/qxLnazY4XrYeD7nMFIlIX/8N/7YPRMJvO4X0mHQG5e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Ms7u3BAAAA3AAAAA8AAAAAAAAAAAAAAAAAmAIAAGRycy9kb3du&#10;cmV2LnhtbFBLBQYAAAAABAAEAPUAAACGAwAAAAA=&#10;" fillcolor="#0070c0" stroked="f" strokeweight="2pt">
                      <v:textbox>
                        <w:txbxContent>
                          <w:p w14:paraId="209410A9"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26: </w:t>
                            </w:r>
                            <w:r>
                              <w:rPr>
                                <w:rFonts w:ascii="Arial" w:eastAsia="Times New Roman" w:hAnsi="Arial" w:cs="Arial"/>
                                <w:color w:val="FFFFFF"/>
                                <w:kern w:val="24"/>
                              </w:rPr>
                              <w:t>Investors and/or the public provided with information aligned with industry standards</w:t>
                            </w:r>
                          </w:p>
                        </w:txbxContent>
                      </v:textbox>
                    </v:rect>
                    <v:rect id="Rectangle 325" o:spid="_x0000_s1084" style="position:absolute;left:14441;top:31832;width:34377;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BLdsAA&#10;AADcAAAADwAAAGRycy9kb3ducmV2LnhtbESPQYvCMBSE74L/ITzBmyYqylKNIi6CeNu6eH40z6bY&#10;vNQmq/XfmwXB4zAz3zCrTedqcac2VJ41TMYKBHHhTcWlht/TfvQFIkRkg7Vn0vCkAJt1v7fCzPgH&#10;/9A9j6VIEA4ZarAxNpmUobDkMIx9Q5y8i28dxiTbUpoWHwnuajlVaiEdVpwWLDa0s1Rc8z+nwe2Z&#10;juqs7C2Wc3XmXH3Pjleth4NuuwQRqYuf8Lt9MBpm0zn8n0lHQK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GBLdsAAAADcAAAADwAAAAAAAAAAAAAAAACYAgAAZHJzL2Rvd25y&#10;ZXYueG1sUEsFBgAAAAAEAAQA9QAAAIUDAAAAAA==&#10;" fillcolor="#0070c0" stroked="f" strokeweight="2pt">
                      <v:textbox>
                        <w:txbxContent>
                          <w:p w14:paraId="036A3691"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27: </w:t>
                            </w:r>
                            <w:r>
                              <w:rPr>
                                <w:rFonts w:ascii="Arial" w:eastAsia="Times New Roman" w:hAnsi="Arial" w:cs="Arial"/>
                                <w:color w:val="FFFFFF"/>
                                <w:kern w:val="24"/>
                              </w:rPr>
                              <w:t>Transparency of pricing, terms and conditions among investees</w:t>
                            </w:r>
                          </w:p>
                        </w:txbxContent>
                      </v:textbox>
                    </v:rect>
                    <v:rect id="Rectangle 326" o:spid="_x0000_s1085" style="position:absolute;left:14341;top:36804;width:34377;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LVAcIA&#10;AADcAAAADwAAAGRycy9kb3ducmV2LnhtbESPQWvCQBSE7wX/w/IEb3XXSKXErCIWQbw1LTk/ss9s&#10;MPs2Zrcx/ffdQqHHYWa+YYr95Dox0hBazxpWSwWCuPam5UbD58fp+RVEiMgGO8+k4ZsC7HezpwJz&#10;4x/8TmMZG5EgHHLUYGPscylDbclhWPqeOHlXPziMSQ6NNAM+Etx1MlNqIx22nBYs9nS0VN/KL6fB&#10;nZguqlL2HpsXVXGp3taXm9aL+XTYgog0xf/wX/tsNKyzDfyeSUdA7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stUBwgAAANwAAAAPAAAAAAAAAAAAAAAAAJgCAABkcnMvZG93&#10;bnJldi54bWxQSwUGAAAAAAQABAD1AAAAhwMAAAAA&#10;" fillcolor="#0070c0" stroked="f" strokeweight="2pt">
                      <v:textbox>
                        <w:txbxContent>
                          <w:p w14:paraId="6E331818" w14:textId="15D6A310"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28: </w:t>
                            </w:r>
                            <w:r>
                              <w:rPr>
                                <w:rFonts w:ascii="Arial" w:eastAsia="Times New Roman" w:hAnsi="Arial" w:cs="Arial"/>
                                <w:color w:val="FFFFFF"/>
                                <w:kern w:val="24"/>
                              </w:rPr>
                              <w:t>How social performance of investees affects decision-making and portfolio management</w:t>
                            </w:r>
                          </w:p>
                        </w:txbxContent>
                      </v:textbox>
                    </v:rect>
                    <v:rect id="Rectangle 327" o:spid="_x0000_s1086" style="position:absolute;left:14341;top:41768;width:34371;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nzScQA&#10;AADcAAAADwAAAGRycy9kb3ducmV2LnhtbESPT4vCMBTE78J+h/AWvGlqBZVqFFdY8LTgH3D39mie&#10;bTF5KU2s1U+/EQSPw8z8hlmsOmtES42vHCsYDRMQxLnTFRcKjofvwQyED8gajWNScCcPq+VHb4GZ&#10;djfeUbsPhYgQ9hkqKEOoMyl9XpJFP3Q1cfTOrrEYomwKqRu8Rbg1Mk2SibRYcVwosaZNSfllf7UK&#10;+C9tw/Rhfq+Pn9k61cZ9nTZOqf5nt56DCNSFd/jV3moF43QKzzPxCM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J80nEAAAA3AAAAA8AAAAAAAAAAAAAAAAAmAIAAGRycy9k&#10;b3ducmV2LnhtbFBLBQYAAAAABAAEAPUAAACJAwAAAAA=&#10;" fillcolor="#a5a5a5 [2092]" stroked="f" strokeweight="2pt">
                      <v:textbox>
                        <w:txbxContent>
                          <w:p w14:paraId="47174B9F"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29: </w:t>
                            </w:r>
                            <w:r>
                              <w:rPr>
                                <w:rFonts w:ascii="Arial" w:eastAsia="Times New Roman" w:hAnsi="Arial" w:cs="Arial"/>
                                <w:color w:val="FFFFFF"/>
                                <w:kern w:val="24"/>
                              </w:rPr>
                              <w:t>Staff incentives linked to social performance measures</w:t>
                            </w:r>
                          </w:p>
                        </w:txbxContent>
                      </v:textbox>
                    </v:rect>
                    <v:rect id="Rectangle 328" o:spid="_x0000_s1087" style="position:absolute;left:14437;top:46784;width:34372;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ZnO8IA&#10;AADcAAAADwAAAGRycy9kb3ducmV2LnhtbERPz2vCMBS+D/wfwhO8zXQVNumMUguCp8G6wfT2aN7a&#10;suSlNLHW/vXLQfD48f3e7EZrxEC9bx0reFkmIIgrp1uuFXx/HZ7XIHxA1mgck4IbedhtZ08bzLS7&#10;8icNZahFDGGfoYImhC6T0lcNWfRL1xFH7tf1FkOEfS11j9cYbo1Mk+RVWmw5NjTYUdFQ9VderAI+&#10;p0N4m8zpMn2s81Qbt/8pnFKL+Zi/gwg0hof47j5qBas0ro1n4hGQ2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Fmc7wgAAANwAAAAPAAAAAAAAAAAAAAAAAJgCAABkcnMvZG93&#10;bnJldi54bWxQSwUGAAAAAAQABAD1AAAAhwMAAAAA&#10;" fillcolor="#a5a5a5 [2092]" stroked="f" strokeweight="2pt">
                      <v:textbox>
                        <w:txbxContent>
                          <w:p w14:paraId="7441FC9B"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IFD 30:</w:t>
                            </w:r>
                            <w:r>
                              <w:rPr>
                                <w:rFonts w:ascii="Arial" w:eastAsia="Times New Roman" w:hAnsi="Arial" w:cs="Arial"/>
                                <w:color w:val="FFFFFF"/>
                                <w:kern w:val="24"/>
                              </w:rPr>
                              <w:t xml:space="preserve"> Collecting data regarding social outcomes of investees work</w:t>
                            </w:r>
                          </w:p>
                        </w:txbxContent>
                      </v:textbox>
                    </v:rect>
                    <v:rect id="Rectangle 329" o:spid="_x0000_s1088" style="position:absolute;left:14447;top:51747;width:3437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rCoMUA&#10;AADcAAAADwAAAGRycy9kb3ducmV2LnhtbESPT2vCQBTE70K/w/IKvemmKWiMrmKFQk+Cf0C9PbLP&#10;JHT3bciuMfXTu4WCx2FmfsPMl701oqPW144VvI8SEMSF0zWXCg77r2EGwgdkjcYxKfglD8vFy2CO&#10;uXY33lK3C6WIEPY5KqhCaHIpfVGRRT9yDXH0Lq61GKJsS6lbvEW4NTJNkrG0WHNcqLChdUXFz+5q&#10;FfA57cLkbk7X+yZbpdq4z+PaKfX22q9mIAL14Rn+b39rBR/pFP7Ox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WsKgxQAAANwAAAAPAAAAAAAAAAAAAAAAAJgCAABkcnMv&#10;ZG93bnJldi54bWxQSwUGAAAAAAQABAD1AAAAigMAAAAA&#10;" fillcolor="#a5a5a5 [2092]" stroked="f" strokeweight="2pt">
                      <v:textbox>
                        <w:txbxContent>
                          <w:p w14:paraId="50E7BE23"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31: </w:t>
                            </w:r>
                            <w:r>
                              <w:rPr>
                                <w:rFonts w:ascii="Arial" w:eastAsia="Times New Roman" w:hAnsi="Arial" w:cs="Arial"/>
                                <w:color w:val="FFFFFF"/>
                                <w:kern w:val="24"/>
                              </w:rPr>
                              <w:t>Incentivise investees to track social performance</w:t>
                            </w:r>
                          </w:p>
                        </w:txbxContent>
                      </v:textbox>
                    </v:rect>
                    <v:rect id="Rectangle 330" o:spid="_x0000_s1089" style="position:absolute;left:14437;top:55291;width:34377;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5+M74A&#10;AADcAAAADwAAAGRycy9kb3ducmV2LnhtbERPTYvCMBC9C/sfwizszSZrUZauUUQRFm9W8Tw0Y1Ns&#10;Jt0mav335iB4fLzv+XJwrbhRHxrPGr4zBYK48qbhWsPxsB3/gAgR2WDrmTQ8KMBy8TGaY2H8nfd0&#10;K2MtUgiHAjXYGLtCylBZchgy3xEn7ux7hzHBvpamx3sKd62cKDWTDhtODRY7WluqLuXVaXBbpp06&#10;Kfsf66k6cak2+e6i9dfnsPoFEWmIb/HL/Wc05Hman86kIyAX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nOfjO+AAAA3AAAAA8AAAAAAAAAAAAAAAAAmAIAAGRycy9kb3ducmV2&#10;LnhtbFBLBQYAAAAABAAEAPUAAACDAwAAAAA=&#10;" fillcolor="#0070c0" stroked="f" strokeweight="2pt">
                      <v:textbox>
                        <w:txbxContent>
                          <w:p w14:paraId="41D34427"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32: </w:t>
                            </w:r>
                            <w:r>
                              <w:rPr>
                                <w:rFonts w:ascii="Arial" w:eastAsia="Times New Roman" w:hAnsi="Arial" w:cs="Arial"/>
                                <w:color w:val="FFFFFF"/>
                                <w:kern w:val="24"/>
                              </w:rPr>
                              <w:t>Collaborative initiatives your organisation has supported or participated in</w:t>
                            </w:r>
                          </w:p>
                        </w:txbxContent>
                      </v:textbox>
                    </v:rect>
                    <v:rect id="Rectangle 331" o:spid="_x0000_s1090" style="position:absolute;left:14437;top:60089;width:34372;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Ye8MA&#10;AADcAAAADwAAAGRycy9kb3ducmV2LnhtbESPQYvCMBSE7wv+h/AEb2tqBZWuUVQQPAmrgu7t0bxt&#10;yyYvpYm1+us3guBxmJlvmPmys0a01PjKsYLRMAFBnDtdcaHgdNx+zkD4gKzROCYFd/KwXPQ+5php&#10;d+Nvag+hEBHCPkMFZQh1JqXPS7Loh64mjt6vayyGKJtC6gZvEW6NTJNkIi1WHBdKrGlTUv53uFoF&#10;/JO2Yfowl+tjP1ul2rj1eeOUGvS71ReIQF14h1/tnVYwHo/geSYe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VYe8MAAADcAAAADwAAAAAAAAAAAAAAAACYAgAAZHJzL2Rv&#10;d25yZXYueG1sUEsFBgAAAAAEAAQA9QAAAIgDAAAAAA==&#10;" fillcolor="#a5a5a5 [2092]" stroked="f" strokeweight="2pt">
                      <v:textbox>
                        <w:txbxContent>
                          <w:p w14:paraId="0C440ECE"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33: </w:t>
                            </w:r>
                            <w:r>
                              <w:rPr>
                                <w:rFonts w:ascii="Arial" w:eastAsia="Times New Roman" w:hAnsi="Arial" w:cs="Arial"/>
                                <w:color w:val="FFFFFF"/>
                                <w:kern w:val="24"/>
                              </w:rPr>
                              <w:t>Encouraging investees to participate in collaborative initiatives</w:t>
                            </w:r>
                          </w:p>
                        </w:txbxContent>
                      </v:textbox>
                    </v:rect>
                    <v:rect id="Rectangle 332" o:spid="_x0000_s1091" style="position:absolute;left:14437;top:65600;width:34372;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fGDMUA&#10;AADcAAAADwAAAGRycy9kb3ducmV2LnhtbESPQWvCQBSE70L/w/IKvemmCahEV7FCoadCY6Ht7ZF9&#10;JqG7b0N2TdL8+q4geBxm5htmux+tET11vnGs4HmRgCAunW64UvB5ep2vQfiArNE4JgV/5GG/e5ht&#10;Mddu4A/qi1CJCGGfo4I6hDaX0pc1WfQL1xJH7+w6iyHKrpK6wyHCrZFpkiylxYbjQo0tHWsqf4uL&#10;VcA/aR9Wk/m+TO/rQ6qNe/k6OqWeHsfDBkSgMdzDt/abVpBlKVzPxCMg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J8YMxQAAANwAAAAPAAAAAAAAAAAAAAAAAJgCAABkcnMv&#10;ZG93bnJldi54bWxQSwUGAAAAAAQABAD1AAAAigMAAAAA&#10;" fillcolor="#a5a5a5 [2092]" stroked="f" strokeweight="2pt">
                      <v:textbox>
                        <w:txbxContent>
                          <w:p w14:paraId="53A37522" w14:textId="663A6079"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34: </w:t>
                            </w:r>
                            <w:r>
                              <w:rPr>
                                <w:rFonts w:ascii="Arial" w:eastAsia="Times New Roman" w:hAnsi="Arial" w:cs="Arial"/>
                                <w:color w:val="FFFFFF"/>
                                <w:kern w:val="24"/>
                                <w:sz w:val="18"/>
                                <w:szCs w:val="18"/>
                              </w:rPr>
                              <w:t>Encouraging your investees to participate in initiatives that contribute to the development of industry benchmarks</w:t>
                            </w:r>
                          </w:p>
                        </w:txbxContent>
                      </v:textbox>
                    </v:rect>
                    <v:shape id="Straight Arrow Connector 333" o:spid="_x0000_s1092" type="#_x0000_t32" style="position:absolute;left:31623;top:7689;width:0;height:98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BI+q8cAAADcAAAADwAAAGRycy9kb3ducmV2LnhtbESPQUvDQBSE74L/YXmCF7GbNiASuy0i&#10;2Ir0klYFb4/sSzY0+zbsbtPYX98tCD0OM/MNM1+OthMD+dA6VjCdZCCIK6dbbhR87d4fn0GEiKyx&#10;c0wK/ijAcnF7M8dCuyOXNGxjIxKEQ4EKTIx9IWWoDFkME9cTJ6923mJM0jdSezwmuO3kLMuepMWW&#10;04LBnt4MVfvtwSo4mf3vevc51NNV/b0pu4ef0jdWqfu78fUFRKQxXsP/7Q+tIM9zuJxJR0Auz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Ej6rxwAAANwAAAAPAAAAAAAA&#10;AAAAAAAAAKECAABkcnMvZG93bnJldi54bWxQSwUGAAAAAAQABAD5AAAAlQMAAAAA&#10;" strokecolor="#4579b8 [3044]">
                      <v:stroke endarrow="block" endarrowlength="short"/>
                    </v:shape>
                    <v:shape id="Straight Arrow Connector 334" o:spid="_x0000_s1093" type="#_x0000_t32" style="position:absolute;left:31623;top:17601;width:3;height:102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m38cAAADcAAAADwAAAGRycy9kb3ducmV2LnhtbESPQUsDMRSE74L/ITzBi7TZWpGybVpE&#10;aCviZVtb6O2xebtZunlZknS7+uuNIHgcZuYbZrEabCt68qFxrGAyzkAQl043XCv43K9HMxAhImts&#10;HZOCLwqwWt7eLDDX7soF9btYiwThkKMCE2OXSxlKQxbD2HXEyauctxiT9LXUHq8Jblv5mGXP0mLD&#10;acFgR6+GyvPuYhV8m/Npu3/vq8mmOnwU7cOx8LVV6v5ueJmDiDTE//Bf+00rmE6f4PdMOgJy+Q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bfxwAAANwAAAAPAAAAAAAA&#10;AAAAAAAAAKECAABkcnMvZG93bnJldi54bWxQSwUGAAAAAAQABAD5AAAAlQMAAAAA&#10;" strokecolor="#4579b8 [3044]">
                      <v:stroke endarrow="block" endarrowlength="short"/>
                    </v:shape>
                    <v:shape id="Straight Arrow Connector 335" o:spid="_x0000_s1094" type="#_x0000_t32" style="position:absolute;left:31623;top:12630;width:3;height:10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Q+esUAAADcAAAADwAAAGRycy9kb3ducmV2LnhtbESPQWvCQBSE7wX/w/KE3uqmWtuQuopY&#10;Su1JTBWvz+wzG8y+Ddmtif/eFQo9DjPzDTNb9LYWF2p95VjB8ygBQVw4XXGpYPfz+ZSC8AFZY+2Y&#10;FFzJw2I+eJhhpl3HW7rkoRQRwj5DBSaEJpPSF4Ys+pFriKN3cq3FEGVbSt1iF+G2luMkeZUWK44L&#10;BhtaGSrO+a9VME3fvl/4lO6PZtx9fRw2ud+GlVKPw375DiJQH/7Df+21VjCZTOF+Jh4BO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WQ+esUAAADcAAAADwAAAAAAAAAA&#10;AAAAAAChAgAAZHJzL2Rvd25yZXYueG1sUEsFBgAAAAAEAAQA+QAAAJMDAAAAAA==&#10;" strokecolor="#4579b8 [3044]">
                      <v:stroke endarrow="block" endarrowlength="short"/>
                    </v:shape>
                    <v:shape id="Straight Arrow Connector 336" o:spid="_x0000_s1095" type="#_x0000_t32" style="position:absolute;left:31623;top:21147;width:3;height:9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bagDcYAAADcAAAADwAAAGRycy9kb3ducmV2LnhtbESPT2vCQBTE74V+h+UJvdWNf6ohdZVi&#10;KbUnMSpeX7PPbGj2bchuTfz2bqHgcZiZ3zCLVW9rcaHWV44VjIYJCOLC6YpLBYf9x3MKwgdkjbVj&#10;UnAlD6vl48MCM+063tElD6WIEPYZKjAhNJmUvjBk0Q9dQxy9s2sthijbUuoWuwi3tRwnyUxarDgu&#10;GGxobaj4yX+tgpd0/jXlc3r8NuPu8/20zf0urJV6GvRvryAC9eEe/m9vtILJZAZ/Z+IRkM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22oA3GAAAA3AAAAA8AAAAAAAAA&#10;AAAAAAAAoQIAAGRycy9kb3ducmV2LnhtbFBLBQYAAAAABAAEAPkAAACUAwAAAAA=&#10;" strokecolor="#4579b8 [3044]">
                      <v:stroke endarrow="block" endarrowlength="short"/>
                    </v:shape>
                    <v:shape id="Straight Arrow Connector 337" o:spid="_x0000_s1096" type="#_x0000_t32" style="position:absolute;left:31626;top:26051;width:0;height:9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oFlsYAAADcAAAADwAAAGRycy9kb3ducmV2LnhtbESPT2vCQBTE74V+h+UJvdWNf6ohdZVi&#10;KbUnMSpeX7PPbGj2bchuTfz2bqHgcZiZ3zCLVW9rcaHWV44VjIYJCOLC6YpLBYf9x3MKwgdkjbVj&#10;UnAlD6vl48MCM+063tElD6WIEPYZKjAhNJmUvjBk0Q9dQxy9s2sthijbUuoWuwi3tRwnyUxarDgu&#10;GGxobaj4yX+tgpd0/jXlc3r8NuPu8/20zf0urJV6GvRvryAC9eEe/m9vtILJZA5/Z+IRkM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L6BZbGAAAA3AAAAA8AAAAAAAAA&#10;AAAAAAAAoQIAAGRycy9kb3ducmV2LnhtbFBLBQYAAAAABAAEAPkAAACUAwAAAAA=&#10;" strokecolor="#4579b8 [3044]">
                      <v:stroke endarrow="block" endarrowlength="short"/>
                    </v:shape>
                    <v:shape id="Straight Arrow Connector 338" o:spid="_x0000_s1097" type="#_x0000_t32" style="position:absolute;left:31626;top:30923;width:3;height:90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2WR5MIAAADcAAAADwAAAGRycy9kb3ducmV2LnhtbERPy2rCQBTdC/7DcIXudOKrDamjFEtp&#10;XYlpxe1t5poJZu6EzNTEv+8sBJeH815teluLK7W+cqxgOklAEBdOV1wq+Pn+GKcgfEDWWDsmBTfy&#10;sFkPByvMtOv4QNc8lCKGsM9QgQmhyaT0hSGLfuIa4sidXWsxRNiWUrfYxXBby1mSPEuLFccGgw1t&#10;DRWX/M8qWKYvuwWf0+OvmXWf76d97g9hq9TTqH97BRGoDw/x3f2lFczncW08E4+AXP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2WR5MIAAADcAAAADwAAAAAAAAAAAAAA&#10;AAChAgAAZHJzL2Rvd25yZXYueG1sUEsFBgAAAAAEAAQA+QAAAJADAAAAAA==&#10;" strokecolor="#4579b8 [3044]">
                      <v:stroke endarrow="block" endarrowlength="short"/>
                    </v:shape>
                    <v:shape id="Straight Arrow Connector 339" o:spid="_x0000_s1098" type="#_x0000_t32" style="position:absolute;left:31529;top:35792;width:100;height:101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oJQccAAADcAAAADwAAAGRycy9kb3ducmV2LnhtbESPQUsDMRSE74L/ITzBi7TZWhC7bVpE&#10;aCviZVtb6O2xebtZunlZknS7+uuNIHgcZuYbZrEabCt68qFxrGAyzkAQl043XCv43K9HzyBCRNbY&#10;OiYFXxRgtby9WWCu3ZUL6nexFgnCIUcFJsYulzKUhiyGseuIk1c5bzEm6WupPV4T3LbyMcuepMWG&#10;04LBjl4NlefdxSr4NufTdv/eV5NNdfgo2odj4Wur1P3d8DIHEWmI/+G/9ptWMJ3O4PdMOgJy+Q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R+glBxwAAANwAAAAPAAAAAAAA&#10;AAAAAAAAAKECAABkcnMvZG93bnJldi54bWxQSwUGAAAAAAQABAD5AAAAlQMAAAAA&#10;" strokecolor="#4579b8 [3044]">
                      <v:stroke endarrow="block" endarrowlength="short"/>
                    </v:shape>
                    <v:shape id="Straight Arrow Connector 340" o:spid="_x0000_s1099" type="#_x0000_t32" style="position:absolute;left:31526;top:40764;width:3;height:100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bTocQAAADcAAAADwAAAGRycy9kb3ducmV2LnhtbERPz0vDMBS+C/4P4Qm7iEs3RUZtOkRw&#10;G+Kl2xS8PZrXpqx5KUnWVf96cxA8fny/i/VkezGSD51jBYt5BoK4drrjVsHx8Hq3AhEissbeMSn4&#10;pgDr8vqqwFy7C1c07mMrUgiHHBWYGIdcylAbshjmbiBOXOO8xZigb6X2eEnhtpfLLHuUFjtODQYH&#10;ejFUn/Znq+DHnL62h7exWWyaj/eqv/2sfGuVmt1Mz08gIk3xX/zn3mkF9w9pfjqTjoAs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xtOhxAAAANwAAAAPAAAAAAAAAAAA&#10;AAAAAKECAABkcnMvZG93bnJldi54bWxQSwUGAAAAAAQABAD5AAAAkgMAAAAA&#10;" strokecolor="#4579b8 [3044]">
                      <v:stroke endarrow="block" endarrowlength="short"/>
                    </v:shape>
                    <v:shape id="Straight Arrow Connector 341" o:spid="_x0000_s1100" type="#_x0000_t32" style="position:absolute;left:31526;top:45728;width:97;height:10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lLBMUAAADcAAAADwAAAGRycy9kb3ducmV2LnhtbESPQWvCQBSE7wX/w/IKvdWNVm1IXUWU&#10;0vYkporXZ/aZDWbfhuzWpP++WxA8DjPzDTNf9rYWV2p95VjBaJiAIC6crrhUsP9+f05B+ICssXZM&#10;Cn7Jw3IxeJhjpl3HO7rmoRQRwj5DBSaEJpPSF4Ys+qFriKN3dq3FEGVbSt1iF+G2luMkmUmLFccF&#10;gw2tDRWX/McqmKavXxM+p4eTGXcfm+M297uwVurpsV+9gQjUh3v41v7UCl4mI/g/E4+AX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llLBMUAAADcAAAADwAAAAAAAAAA&#10;AAAAAAChAgAAZHJzL2Rvd25yZXYueG1sUEsFBgAAAAAEAAQA+QAAAJMDAAAAAA==&#10;" strokecolor="#4579b8 [3044]">
                      <v:stroke endarrow="block" endarrowlength="short"/>
                    </v:shape>
                    <v:shape id="Straight Arrow Connector 342" o:spid="_x0000_s1101" type="#_x0000_t32" style="position:absolute;left:31623;top:50744;width:9;height:10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vVc8UAAADcAAAADwAAAGRycy9kb3ducmV2LnhtbESPQWvCQBSE7wX/w/KE3urG1NaQuooo&#10;pe1JTBWvr9lnNph9G7Jbk/77bqHgcZiZb5jFarCNuFLna8cKppMEBHHpdM2VgsPn60MGwgdkjY1j&#10;UvBDHlbL0d0Cc+163tO1CJWIEPY5KjAhtLmUvjRk0U9cSxy9s+sshii7SuoO+wi3jUyT5FlarDku&#10;GGxpY6i8FN9WwVM2/5jxOTt+mbR/2552hd+HjVL342H9AiLQEG7h//a7VvA4S+HvTDwC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ovVc8UAAADcAAAADwAAAAAAAAAA&#10;AAAAAAChAgAAZHJzL2Rvd25yZXYueG1sUEsFBgAAAAAEAAQA+QAAAJMDAAAAAA==&#10;" strokecolor="#4579b8 [3044]">
                      <v:stroke endarrow="block" endarrowlength="short"/>
                    </v:shape>
                    <v:shape id="Straight Arrow Connector 343" o:spid="_x0000_s1102" type="#_x0000_t32" style="position:absolute;left:31626;top:54267;width:6;height:102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RN1scAAADcAAAADwAAAGRycy9kb3ducmV2LnhtbESPQUsDMRSE74L/ITzBi7TZWpGybVpE&#10;aCviZVtb6O2xebtZunlZknS7+uuNIHgcZuYbZrEabCt68qFxrGAyzkAQl043XCv43K9HMxAhImts&#10;HZOCLwqwWt7eLDDX7soF9btYiwThkKMCE2OXSxlKQxbD2HXEyauctxiT9LXUHq8Jblv5mGXP0mLD&#10;acFgR6+GyvPuYhV8m/Npu3/vq8mmOnwU7cOx8LVV6v5ueJmDiDTE//Bf+00rmD5N4fdMOgJy+Q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oFE3WxwAAANwAAAAPAAAAAAAA&#10;AAAAAAAAAKECAABkcnMvZG93bnJldi54bWxQSwUGAAAAAAQABAD5AAAAlQMAAAAA&#10;" strokecolor="#4579b8 [3044]">
                      <v:stroke endarrow="block" endarrowlength="short"/>
                    </v:shape>
                    <v:shape id="Straight Arrow Connector 344" o:spid="_x0000_s1103" type="#_x0000_t32" style="position:absolute;left:31623;top:59251;width:3;height:83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VoscAAADcAAAADwAAAGRycy9kb3ducmV2LnhtbESPQUsDMRSE74L/ITzBi7TZapGybVpE&#10;aCviZVtb6O2xebtZunlZknS7+uuNIHgcZuYbZrEabCt68qFxrGAyzkAQl043XCv43K9HMxAhImts&#10;HZOCLwqwWt7eLDDX7soF9btYiwThkKMCE2OXSxlKQxbD2HXEyauctxiT9LXUHq8Jblv5mGXP0mLD&#10;acFgR6+GyvPuYhV8m/Npu3/vq8mmOnwU7cOx8LVV6v5ueJmDiDTE//Bf+00reJpO4fdMOgJy+Q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n/dWixwAAANwAAAAPAAAAAAAA&#10;AAAAAAAAAKECAABkcnMvZG93bnJldi54bWxQSwUGAAAAAAQABAD5AAAAlQMAAAAA&#10;" strokecolor="#4579b8 [3044]">
                      <v:stroke endarrow="block" endarrowlength="short"/>
                    </v:shape>
                    <v:shape id="Straight Arrow Connector 345" o:spid="_x0000_s1104" type="#_x0000_t32" style="position:absolute;left:31623;top:64049;width:0;height:155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JNB8UAAADcAAAADwAAAGRycy9kb3ducmV2LnhtbESPQWvCQBSE7wX/w/IEb3Wj1RqiqxSL&#10;aE9ibOn1NfvMhmbfhuxq4r/vFgo9DjPzDbPa9LYWN2p95VjBZJyAIC6crrhU8H7ePaYgfEDWWDsm&#10;BXfysFkPHlaYadfxiW55KEWEsM9QgQmhyaT0hSGLfuwa4uhdXGsxRNmWUrfYRbit5TRJnqXFiuOC&#10;wYa2horv/GoVzNPF24wv6ceXmXb7189j7k9hq9Ro2L8sQQTqw3/4r33QCp5mc/g9E4+AX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WJNB8UAAADcAAAADwAAAAAAAAAA&#10;AAAAAAChAgAAZHJzL2Rvd25yZXYueG1sUEsFBgAAAAAEAAQA+QAAAJMDAAAAAA==&#10;" strokecolor="#4579b8 [3044]">
                      <v:stroke endarrow="block" endarrowlength="short"/>
                    </v:shape>
                    <v:shape id="TextBox 146" o:spid="_x0000_s1105" type="#_x0000_t202" style="position:absolute;left:2539;top:40764;width:9250;height:89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WQucMA&#10;AADcAAAADwAAAGRycy9kb3ducmV2LnhtbESP3YrCMBSE74V9h3AWvNPUH0S6RpFdRFdQUPcBjs2x&#10;KTYnpYm2+/ZGELwcZuYbZrZobSnuVPvCsYJBPwFBnDldcK7g77TqTUH4gKyxdEwK/snDYv7RmWGq&#10;XcMHuh9DLiKEfYoKTAhVKqXPDFn0fVcRR+/iaoshyjqXusYmwm0ph0kykRYLjgsGK/o2lF2PN6vA&#10;B16b82W0Pzd6XG7973X3c0qU6n62yy8QgdrwDr/aG61gNJ7A80w8An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WQucMAAADcAAAADwAAAAAAAAAAAAAAAACYAgAAZHJzL2Rv&#10;d25yZXYueG1sUEsFBgAAAAAEAAQA9QAAAIgDAAAAAA==&#10;" filled="f" stroked="f" strokeweight="2pt">
                      <v:textbox>
                        <w:txbxContent>
                          <w:p w14:paraId="579B1B60" w14:textId="77777777" w:rsidR="00092AE4" w:rsidRDefault="00092AE4" w:rsidP="00F123F9">
                            <w:pPr>
                              <w:pStyle w:val="NormalWeb"/>
                              <w:spacing w:before="0" w:beforeAutospacing="0" w:after="0" w:afterAutospacing="0"/>
                            </w:pPr>
                            <w:r>
                              <w:rPr>
                                <w:rFonts w:ascii="Arial" w:eastAsia="Times New Roman" w:hAnsi="Arial" w:cs="Arial"/>
                                <w:color w:val="0070C0"/>
                                <w:kern w:val="24"/>
                              </w:rPr>
                              <w:t>If any tools used for social performance reporting</w:t>
                            </w:r>
                          </w:p>
                        </w:txbxContent>
                      </v:textbox>
                    </v:shape>
                    <v:shape id="Right Brace 347" o:spid="_x0000_s1106" type="#_x0000_t88" style="position:absolute;left:12218;top:36804;width:1800;height:16971;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mNfMQA&#10;AADcAAAADwAAAGRycy9kb3ducmV2LnhtbESP0WrCQBRE3wv+w3KFvtWNbVGJrqEEhFJq0cQPuGSv&#10;yWL2bshuNP69Wyj0cZiZM8wmG20rrtR741jBfJaAIK6cNlwrOJW7lxUIH5A1to5JwZ08ZNvJ0wZT&#10;7W58pGsRahEh7FNU0ITQpVL6qiGLfuY64uidXW8xRNnXUvd4i3DbytckWUiLhuNCgx3lDVWXYrAK&#10;3GjNvpof94cFuq/hezeUuflR6nk6fqxBBBrDf/iv/akVvL0v4fdMPAJy+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JjXzEAAAA3AAAAA8AAAAAAAAAAAAAAAAAmAIAAGRycy9k&#10;b3ducmV2LnhtbFBLBQYAAAAABAAEAPUAAACJAwAAAAA=&#10;" adj="191" strokecolor="#4579b8 [3044]"/>
                  </v:group>
                  <v:rect id="Rectangle 348" o:spid="_x0000_s1107" style="position:absolute;left:14438;top:70374;width:3438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BSL8A&#10;AADcAAAADwAAAGRycy9kb3ducmV2LnhtbERPz2vCMBS+D/Y/hCd4m4lzG6MaRZSCeFs3en40z6bY&#10;vHRJZut/vxwGO358vze7yfXiRiF2njUsFwoEceNNx62Gr8/y6R1ETMgGe8+k4U4RdtvHhw0Wxo/8&#10;QbcqtSKHcCxQg01pKKSMjSWHceEH4sxdfHCYMgytNAHHHO56+azUm3TYcW6wONDBUnOtfpwGVzKd&#10;Va3sd2pfVc2VOq7OV63ns2m/BpFoSv/iP/fJaFi95LX5TD4Ccvs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gFIvwAAANwAAAAPAAAAAAAAAAAAAAAAAJgCAABkcnMvZG93bnJl&#10;di54bWxQSwUGAAAAAAQABAD1AAAAhAMAAAAA&#10;" fillcolor="#0070c0" stroked="f" strokeweight="2pt">
                    <v:textbox>
                      <w:txbxContent>
                        <w:p w14:paraId="004CF735" w14:textId="77777777" w:rsidR="00092AE4" w:rsidRDefault="00092AE4" w:rsidP="00F123F9">
                          <w:pPr>
                            <w:pStyle w:val="NormalWeb"/>
                            <w:spacing w:before="0" w:beforeAutospacing="0" w:after="0" w:afterAutospacing="0"/>
                          </w:pPr>
                          <w:r>
                            <w:rPr>
                              <w:rFonts w:ascii="Arial" w:eastAsia="Times New Roman" w:hAnsi="Arial" w:cs="Arial"/>
                              <w:b/>
                              <w:bCs/>
                              <w:color w:val="FFFFFF"/>
                              <w:kern w:val="24"/>
                            </w:rPr>
                            <w:t xml:space="preserve">IFD End: </w:t>
                          </w:r>
                          <w:r>
                            <w:rPr>
                              <w:rFonts w:ascii="Arial" w:eastAsia="Times New Roman" w:hAnsi="Arial" w:cs="Arial"/>
                              <w:color w:val="FFFFFF"/>
                              <w:kern w:val="24"/>
                            </w:rPr>
                            <w:t>Module confirmation page</w:t>
                          </w:r>
                        </w:p>
                      </w:txbxContent>
                    </v:textbox>
                  </v:rect>
                  <v:shape id="Straight Arrow Connector 349" o:spid="_x0000_s1108" type="#_x0000_t32" style="position:absolute;left:31623;top:69560;width:5;height:8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9HAsYAAADcAAAADwAAAGRycy9kb3ducmV2LnhtbESPQU/CQBSE7yb8h80z8QZbAbVWFkIw&#10;BjiZVo3XZ/fRbei+bborLf+eNSHxOJmZbzKL1WAbcaLO144V3E8SEMSl0zVXCj4/3sYpCB+QNTaO&#10;ScGZPKyWo5sFZtr1nNOpCJWIEPYZKjAhtJmUvjRk0U9cSxy9g+sshii7SuoO+wi3jZwmyaO0WHNc&#10;MNjSxlB5LH6tgof0aT/nQ/r1Y6b99vX7vfB52Ch1dzusX0AEGsJ/+NreaQWz+TP8nYlHQC4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QvRwLGAAAA3AAAAA8AAAAAAAAA&#10;AAAAAAAAoQIAAGRycy9kb3ducmV2LnhtbFBLBQYAAAAABAAEAPkAAACUAwAAAAA=&#10;" strokecolor="#4579b8 [3044]">
                    <v:stroke endarrow="block" endarrowlength="short"/>
                  </v:shape>
                  <v:shape id="TextBox 146" o:spid="_x0000_s1109" type="#_x0000_t202" style="position:absolute;left:14406;width:34264;height:39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k7i8EA&#10;AADcAAAADwAAAGRycy9kb3ducmV2LnhtbERPy4rCMBTdC/5DuII7TR0fDB2jyIioAwqj8wHX5toU&#10;m5vSRFv/3iwGXB7Oe75sbSkeVPvCsYLRMAFBnDldcK7g77wZfILwAVlj6ZgUPMnDctHtzDHVruFf&#10;epxCLmII+xQVmBCqVEqfGbLoh64ijtzV1RZDhHUudY1NDLel/EiSmbRYcGwwWNG3oex2ulsFPvDW&#10;XK7j46XRk/LH72+H9TlRqt9rV18gArXhLf5377SC8TTOj2fiEZ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ZO4vBAAAA3AAAAA8AAAAAAAAAAAAAAAAAmAIAAGRycy9kb3du&#10;cmV2LnhtbFBLBQYAAAAABAAEAPUAAACGAwAAAAA=&#10;" filled="f" stroked="f" strokeweight="2pt">
                    <v:textbox>
                      <w:txbxContent>
                        <w:p w14:paraId="1AB4E647" w14:textId="77777777" w:rsidR="00092AE4" w:rsidRDefault="00092AE4" w:rsidP="00F123F9">
                          <w:pPr>
                            <w:pStyle w:val="NormalWeb"/>
                            <w:spacing w:before="0" w:beforeAutospacing="0" w:after="0" w:afterAutospacing="0"/>
                            <w:jc w:val="center"/>
                          </w:pPr>
                          <w:r>
                            <w:rPr>
                              <w:rFonts w:ascii="Arial" w:eastAsia="Times New Roman" w:hAnsi="Arial" w:cs="Arial"/>
                              <w:color w:val="0070C0"/>
                              <w:kern w:val="24"/>
                            </w:rPr>
                            <w:t>Continued from the previous page</w:t>
                          </w:r>
                        </w:p>
                      </w:txbxContent>
                    </v:textbox>
                  </v:shape>
                </v:group>
                <v:shape id="Right Brace 351" o:spid="_x0000_s1110" type="#_x0000_t88" style="position:absolute;left:12218;top:8670;width:1800;height:3856;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Zp4ccA&#10;AADcAAAADwAAAGRycy9kb3ducmV2LnhtbESPT2vCQBTE74V+h+UVeim6sf4hpNmIrQgehLbR9vzI&#10;vibB7NuQXWP89q4g9DjMzG+YdDmYRvTUudqygsk4AkFcWF1zqeCw34xiEM4ja2wsk4ILOVhmjw8p&#10;Jtqe+Zv63JciQNglqKDyvk2kdEVFBt3YtsTB+7OdQR9kV0rd4TnATSNfo2ghDdYcFips6aOi4pif&#10;jIL2kvdfm5+XebyL7efpd7aevRdrpZ6fhtUbCE+D/w/f21utYDqfwO1MOAIy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vWaeHHAAAA3AAAAA8AAAAAAAAAAAAAAAAAmAIAAGRy&#10;cy9kb3ducmV2LnhtbFBLBQYAAAAABAAEAPUAAACMAwAAAAA=&#10;" adj="840" strokecolor="#4579b8 [3044]"/>
                <v:shape id="TextBox 146" o:spid="_x0000_s1111" type="#_x0000_t202" style="position:absolute;top:6184;width:12218;height:9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AZ8UA&#10;AADcAAAADwAAAGRycy9kb3ducmV2LnhtbESP3WrCQBSE7wt9h+UIvWs2JrZIdJWilGrBgj8PcMwe&#10;s8Hs2ZDdmvTtu0Khl8PMfMPMl4NtxI06XztWME5SEMSl0zVXCk7H9+cpCB+QNTaOScEPeVguHh/m&#10;WGjX855uh1CJCGFfoAITQltI6UtDFn3iWuLoXVxnMUTZVVJ32Ee4bWSWpq/SYs1xwWBLK0Pl9fBt&#10;FfjAH+Z8yb/OvZ40n3573a2PqVJPo+FtBiLQEP7Df+2NVpC/ZHA/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RwBnxQAAANwAAAAPAAAAAAAAAAAAAAAAAJgCAABkcnMv&#10;ZG93bnJldi54bWxQSwUGAAAAAAQABAD1AAAAigMAAAAA&#10;" filled="f" stroked="f" strokeweight="2pt">
                  <v:textbox>
                    <w:txbxContent>
                      <w:p w14:paraId="009FA671" w14:textId="77777777" w:rsidR="00092AE4" w:rsidRDefault="00092AE4" w:rsidP="00F123F9">
                        <w:pPr>
                          <w:pStyle w:val="NormalWeb"/>
                          <w:spacing w:before="0" w:beforeAutospacing="0" w:after="0" w:afterAutospacing="0"/>
                        </w:pPr>
                        <w:r>
                          <w:rPr>
                            <w:rFonts w:ascii="Arial" w:eastAsia="Times New Roman" w:hAnsi="Arial" w:cs="Arial"/>
                            <w:color w:val="0070C0"/>
                            <w:kern w:val="24"/>
                          </w:rPr>
                          <w:t>If ≥ 20% of direct Inclusive Finance investments in equity</w:t>
                        </w:r>
                      </w:p>
                    </w:txbxContent>
                  </v:textbox>
                </v:shape>
              </v:group>
            </w:pict>
          </mc:Fallback>
        </mc:AlternateContent>
      </w:r>
    </w:p>
    <w:p w14:paraId="676822B0" w14:textId="77777777" w:rsidR="00F123F9" w:rsidRDefault="00F123F9">
      <w:pPr>
        <w:widowControl/>
        <w:autoSpaceDE/>
        <w:autoSpaceDN/>
        <w:adjustRightInd/>
        <w:spacing w:before="0" w:after="0" w:line="240" w:lineRule="auto"/>
        <w:rPr>
          <w:b/>
          <w:color w:val="0050A6"/>
          <w:sz w:val="32"/>
          <w:szCs w:val="36"/>
        </w:rPr>
      </w:pPr>
      <w:r>
        <w:br w:type="page"/>
      </w:r>
    </w:p>
    <w:p w14:paraId="42531BC3" w14:textId="77777777" w:rsidR="00023CC7" w:rsidRPr="00E84E9C" w:rsidRDefault="00023CC7" w:rsidP="00E84E9C">
      <w:pPr>
        <w:pStyle w:val="Heading1"/>
      </w:pPr>
      <w:bookmarkStart w:id="6" w:name="_Toc368050681"/>
      <w:r w:rsidRPr="00E84E9C">
        <w:lastRenderedPageBreak/>
        <w:t>Preface</w:t>
      </w:r>
      <w:bookmarkEnd w:id="6"/>
    </w:p>
    <w:bookmarkEnd w:id="3"/>
    <w:p w14:paraId="148E2FBC" w14:textId="67C7ED50" w:rsidR="00140D15" w:rsidRPr="00140D15" w:rsidRDefault="00140D15" w:rsidP="00140D15">
      <w:pPr>
        <w:pStyle w:val="INDICATORTEXT"/>
        <w:ind w:left="0"/>
        <w:rPr>
          <w:lang w:eastAsia="en-GB"/>
        </w:rPr>
      </w:pPr>
      <w:r w:rsidRPr="00140D15">
        <w:rPr>
          <w:lang w:eastAsia="en-GB"/>
        </w:rPr>
        <w:t xml:space="preserve">Unless otherwise stated, </w:t>
      </w:r>
      <w:r w:rsidR="00C934B1">
        <w:rPr>
          <w:lang w:eastAsia="en-GB"/>
        </w:rPr>
        <w:t>'</w:t>
      </w:r>
      <w:r w:rsidRPr="00140D15">
        <w:rPr>
          <w:lang w:eastAsia="en-GB"/>
        </w:rPr>
        <w:t>assets</w:t>
      </w:r>
      <w:r w:rsidR="00C934B1">
        <w:rPr>
          <w:lang w:eastAsia="en-GB"/>
        </w:rPr>
        <w:t>'</w:t>
      </w:r>
      <w:r w:rsidRPr="00140D15">
        <w:rPr>
          <w:lang w:eastAsia="en-GB"/>
        </w:rPr>
        <w:t xml:space="preserve"> refer</w:t>
      </w:r>
      <w:r w:rsidR="00C934B1">
        <w:rPr>
          <w:lang w:eastAsia="en-GB"/>
        </w:rPr>
        <w:t>s</w:t>
      </w:r>
      <w:r w:rsidRPr="00140D15">
        <w:rPr>
          <w:lang w:eastAsia="en-GB"/>
        </w:rPr>
        <w:t xml:space="preserve"> exclusively to the percentage of your assets directly invested in inclusive finance. If you invest both directly and indirectly in inclusive finance, please report against the following indicators on the basis of your direct investments only. </w:t>
      </w:r>
    </w:p>
    <w:p w14:paraId="0FDB7220" w14:textId="4F7F18DD" w:rsidR="00123D01" w:rsidRDefault="00140D15" w:rsidP="00140D15">
      <w:pPr>
        <w:pStyle w:val="INDICATORTEXT"/>
        <w:ind w:left="0"/>
        <w:rPr>
          <w:lang w:eastAsia="en-GB"/>
        </w:rPr>
      </w:pPr>
      <w:r w:rsidRPr="00140D15">
        <w:rPr>
          <w:lang w:eastAsia="en-GB"/>
        </w:rPr>
        <w:t>Direct investors should report against all indicators at the level of their organisation. This requires aggregating data from individual investments, whether across individual Microfinance Institutions (MFIs), Microfinance Investment Vehicles (MIVs) managed and/or including micro-, small- and medium-sized enterprise investments, if feasible.</w:t>
      </w:r>
    </w:p>
    <w:p w14:paraId="1696568F" w14:textId="77777777" w:rsidR="007B61C6" w:rsidRDefault="007B61C6" w:rsidP="00140D15">
      <w:pPr>
        <w:pStyle w:val="INDICATORTEXT"/>
        <w:ind w:left="0"/>
        <w:rPr>
          <w:lang w:eastAsia="en-GB"/>
        </w:rPr>
      </w:pPr>
    </w:p>
    <w:tbl>
      <w:tblPr>
        <w:tblStyle w:val="SubSectionMISCTableMANDATORY"/>
        <w:tblW w:w="8647" w:type="dxa"/>
        <w:tblInd w:w="-5" w:type="dxa"/>
        <w:tblBorders>
          <w:right w:val="single" w:sz="4" w:space="0" w:color="0070C0"/>
          <w:insideV w:val="single" w:sz="4" w:space="0" w:color="FFFFFF" w:themeColor="background1"/>
        </w:tblBorders>
        <w:tblLayout w:type="fixed"/>
        <w:tblLook w:val="06A0" w:firstRow="1" w:lastRow="0" w:firstColumn="1" w:lastColumn="0" w:noHBand="1" w:noVBand="1"/>
      </w:tblPr>
      <w:tblGrid>
        <w:gridCol w:w="2127"/>
        <w:gridCol w:w="6520"/>
      </w:tblGrid>
      <w:tr w:rsidR="007B61C6" w14:paraId="59C16477" w14:textId="77777777" w:rsidTr="00092AE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4D6B283F" w14:textId="77777777" w:rsidR="007B61C6" w:rsidRPr="004720C4" w:rsidRDefault="00846FDD" w:rsidP="00FA5A41">
            <w:pPr>
              <w:pStyle w:val="SectionIndicatorHeaderText"/>
              <w:rPr>
                <w:rStyle w:val="IntenseEmphasis"/>
                <w:b w:val="0"/>
                <w:bCs w:val="0"/>
                <w:i w:val="0"/>
                <w:iCs w:val="0"/>
              </w:rPr>
            </w:pPr>
            <w:r>
              <w:rPr>
                <w:rStyle w:val="IntenseEmphasis"/>
                <w:b w:val="0"/>
                <w:i w:val="0"/>
                <w:color w:val="FFFFFF" w:themeColor="background1"/>
              </w:rPr>
              <w:t>IFD</w:t>
            </w:r>
          </w:p>
        </w:tc>
        <w:tc>
          <w:tcPr>
            <w:tcW w:w="6520" w:type="dxa"/>
          </w:tcPr>
          <w:p w14:paraId="66D94B55" w14:textId="77777777" w:rsidR="007B61C6" w:rsidRDefault="007B61C6"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846FDD" w:rsidRPr="00CF025D" w14:paraId="48C90438" w14:textId="77777777" w:rsidTr="00092AE4">
        <w:trPr>
          <w:trHeight w:val="3005"/>
        </w:trPr>
        <w:tc>
          <w:tcPr>
            <w:cnfStyle w:val="001000000000" w:firstRow="0" w:lastRow="0" w:firstColumn="1" w:lastColumn="0" w:oddVBand="0" w:evenVBand="0" w:oddHBand="0" w:evenHBand="0" w:firstRowFirstColumn="0" w:firstRowLastColumn="0" w:lastRowFirstColumn="0" w:lastRowLastColumn="0"/>
            <w:tcW w:w="8647" w:type="dxa"/>
            <w:gridSpan w:val="2"/>
            <w:shd w:val="clear" w:color="auto" w:fill="auto"/>
          </w:tcPr>
          <w:p w14:paraId="79DA3F7F" w14:textId="788625B8" w:rsidR="00846FDD" w:rsidRPr="0081366C" w:rsidRDefault="00846FDD" w:rsidP="00846FDD">
            <w:pPr>
              <w:pStyle w:val="INDICATORTEXT"/>
              <w:rPr>
                <w:b/>
                <w:szCs w:val="18"/>
              </w:rPr>
            </w:pPr>
            <w:r>
              <w:rPr>
                <w:b/>
                <w:szCs w:val="18"/>
              </w:rPr>
              <w:t>R</w:t>
            </w:r>
            <w:r w:rsidRPr="00846FDD">
              <w:rPr>
                <w:b/>
                <w:szCs w:val="18"/>
              </w:rPr>
              <w:t>etail providers/Investees</w:t>
            </w:r>
          </w:p>
          <w:p w14:paraId="58E8E4C5" w14:textId="50574761" w:rsidR="00846FDD" w:rsidRPr="0081366C" w:rsidRDefault="00846FDD" w:rsidP="00FA5A41">
            <w:pPr>
              <w:pStyle w:val="INDICATORTEXT"/>
              <w:rPr>
                <w:szCs w:val="18"/>
              </w:rPr>
            </w:pPr>
            <w:r w:rsidRPr="00846FDD">
              <w:rPr>
                <w:szCs w:val="18"/>
              </w:rPr>
              <w:t xml:space="preserve">Throughout the module, </w:t>
            </w:r>
            <w:r w:rsidR="00163E42">
              <w:rPr>
                <w:szCs w:val="18"/>
              </w:rPr>
              <w:t>when</w:t>
            </w:r>
            <w:r w:rsidR="00163E42" w:rsidRPr="00846FDD">
              <w:rPr>
                <w:szCs w:val="18"/>
              </w:rPr>
              <w:t xml:space="preserve"> </w:t>
            </w:r>
            <w:r w:rsidRPr="00846FDD">
              <w:rPr>
                <w:szCs w:val="18"/>
              </w:rPr>
              <w:t>we refer to retail providers or investees, these are the retail institutions that investors are investing in. These can be</w:t>
            </w:r>
            <w:r w:rsidRPr="00A9427D">
              <w:rPr>
                <w:color w:val="333333"/>
                <w:vertAlign w:val="superscript"/>
              </w:rPr>
              <w:footnoteReference w:id="2"/>
            </w:r>
            <w:r w:rsidR="00163E42">
              <w:rPr>
                <w:szCs w:val="18"/>
              </w:rPr>
              <w:t xml:space="preserve"> any of the following.</w:t>
            </w:r>
          </w:p>
          <w:p w14:paraId="72C93CB9" w14:textId="3F5A3426" w:rsidR="00846FDD" w:rsidRPr="00846FDD" w:rsidRDefault="00846FDD" w:rsidP="00846FDD">
            <w:pPr>
              <w:pStyle w:val="INDICATORTEXT"/>
              <w:numPr>
                <w:ilvl w:val="0"/>
                <w:numId w:val="40"/>
              </w:numPr>
              <w:jc w:val="both"/>
              <w:rPr>
                <w:b/>
                <w:szCs w:val="18"/>
              </w:rPr>
            </w:pPr>
            <w:r w:rsidRPr="00846FDD">
              <w:rPr>
                <w:b/>
                <w:szCs w:val="18"/>
              </w:rPr>
              <w:t>Microfinance Institutions (MFIs)</w:t>
            </w:r>
            <w:r>
              <w:rPr>
                <w:b/>
                <w:szCs w:val="18"/>
              </w:rPr>
              <w:t xml:space="preserve"> </w:t>
            </w:r>
            <w:r w:rsidRPr="00846FDD">
              <w:rPr>
                <w:szCs w:val="18"/>
              </w:rPr>
              <w:t>aim to reach low-income households with an increasing variety of financial services</w:t>
            </w:r>
            <w:r w:rsidR="00163E42">
              <w:rPr>
                <w:szCs w:val="18"/>
              </w:rPr>
              <w:t>,</w:t>
            </w:r>
            <w:r w:rsidRPr="00846FDD">
              <w:rPr>
                <w:szCs w:val="18"/>
              </w:rPr>
              <w:t xml:space="preserve"> including, but not limited to, financing for their microenterprises. MFIs include banks, regulated non-bank financial institutions (NBFI), savings and loan cooperatives and not-for-profit organisations.</w:t>
            </w:r>
          </w:p>
          <w:p w14:paraId="76CB9BF6" w14:textId="7C91226A" w:rsidR="00846FDD" w:rsidRPr="00846FDD" w:rsidRDefault="00846FDD" w:rsidP="00846FDD">
            <w:pPr>
              <w:pStyle w:val="INDICATORTEXT"/>
              <w:numPr>
                <w:ilvl w:val="0"/>
                <w:numId w:val="40"/>
              </w:numPr>
              <w:jc w:val="both"/>
              <w:rPr>
                <w:b/>
                <w:szCs w:val="18"/>
              </w:rPr>
            </w:pPr>
            <w:r w:rsidRPr="00846FDD">
              <w:rPr>
                <w:b/>
                <w:szCs w:val="18"/>
              </w:rPr>
              <w:t>Non-specialised Microfinance Service Providers</w:t>
            </w:r>
            <w:r>
              <w:rPr>
                <w:b/>
                <w:szCs w:val="18"/>
              </w:rPr>
              <w:t xml:space="preserve"> </w:t>
            </w:r>
            <w:r w:rsidRPr="00846FDD">
              <w:rPr>
                <w:szCs w:val="18"/>
              </w:rPr>
              <w:t xml:space="preserve">such as commercial, savings and postal banks and other institutions provide financial services to poor and low-income clients, but </w:t>
            </w:r>
            <w:r w:rsidR="00163E42">
              <w:rPr>
                <w:szCs w:val="18"/>
              </w:rPr>
              <w:t>their</w:t>
            </w:r>
            <w:r w:rsidR="00163E42" w:rsidRPr="00846FDD">
              <w:rPr>
                <w:szCs w:val="18"/>
              </w:rPr>
              <w:t xml:space="preserve"> </w:t>
            </w:r>
            <w:r w:rsidRPr="00846FDD">
              <w:rPr>
                <w:szCs w:val="18"/>
              </w:rPr>
              <w:t>principal business is not microfinance.</w:t>
            </w:r>
          </w:p>
          <w:p w14:paraId="7BFF4494" w14:textId="66E234EA" w:rsidR="00846FDD" w:rsidRPr="0081366C" w:rsidRDefault="00846FDD" w:rsidP="00163E42">
            <w:pPr>
              <w:pStyle w:val="INDICATORTEXT"/>
              <w:numPr>
                <w:ilvl w:val="0"/>
                <w:numId w:val="40"/>
              </w:numPr>
              <w:jc w:val="both"/>
              <w:rPr>
                <w:szCs w:val="18"/>
              </w:rPr>
            </w:pPr>
            <w:r w:rsidRPr="00846FDD">
              <w:rPr>
                <w:b/>
                <w:szCs w:val="18"/>
              </w:rPr>
              <w:t>Holding Companies</w:t>
            </w:r>
            <w:r>
              <w:rPr>
                <w:b/>
                <w:szCs w:val="18"/>
              </w:rPr>
              <w:t xml:space="preserve"> </w:t>
            </w:r>
            <w:r w:rsidRPr="00846FDD">
              <w:rPr>
                <w:szCs w:val="18"/>
              </w:rPr>
              <w:t>provide financing and technical assistance to microfinance institutions. They usually hold a majority stake in their investees and are generally investible only by private invitation.</w:t>
            </w:r>
          </w:p>
        </w:tc>
      </w:tr>
    </w:tbl>
    <w:p w14:paraId="2A89CB56" w14:textId="77777777" w:rsidR="00013A82" w:rsidRPr="007C7583" w:rsidRDefault="00013A82" w:rsidP="00013A82">
      <w:pPr>
        <w:pStyle w:val="Heading1"/>
      </w:pPr>
      <w:r w:rsidRPr="00D36D08">
        <w:t>Summary of</w:t>
      </w:r>
      <w:r>
        <w:t xml:space="preserve"> </w:t>
      </w:r>
      <w:r w:rsidRPr="00D36D08">
        <w:t>updates</w:t>
      </w:r>
    </w:p>
    <w:p w14:paraId="034A635C" w14:textId="25848569" w:rsidR="00013A82" w:rsidRDefault="00013A82" w:rsidP="00013A82">
      <w:pPr>
        <w:pStyle w:val="INDICATORTEXT"/>
        <w:spacing w:line="276" w:lineRule="auto"/>
      </w:pPr>
      <w:r>
        <w:rPr>
          <w:lang w:eastAsia="en-GB"/>
        </w:rPr>
        <w:t xml:space="preserve">The Reporting Framework has not changed significantly since </w:t>
      </w:r>
      <w:r w:rsidR="00C66635">
        <w:rPr>
          <w:lang w:eastAsia="en-GB"/>
        </w:rPr>
        <w:t>2015</w:t>
      </w:r>
      <w:r>
        <w:rPr>
          <w:lang w:eastAsia="en-GB"/>
        </w:rPr>
        <w:t xml:space="preserve">. Some minor amendments have been made to improve data quality or assessment. </w:t>
      </w:r>
    </w:p>
    <w:tbl>
      <w:tblPr>
        <w:tblStyle w:val="SubSubSectionMISCTableMANDATORY"/>
        <w:tblW w:w="4921" w:type="pct"/>
        <w:tblInd w:w="137" w:type="dxa"/>
        <w:tblLook w:val="04A0" w:firstRow="1" w:lastRow="0" w:firstColumn="1" w:lastColumn="0" w:noHBand="0" w:noVBand="1"/>
      </w:tblPr>
      <w:tblGrid>
        <w:gridCol w:w="1985"/>
        <w:gridCol w:w="6536"/>
      </w:tblGrid>
      <w:tr w:rsidR="00013A82" w14:paraId="1881C41A" w14:textId="77777777" w:rsidTr="00040C8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65" w:type="pct"/>
          </w:tcPr>
          <w:p w14:paraId="57D26DFA" w14:textId="77777777" w:rsidR="00013A82" w:rsidRPr="00702048" w:rsidRDefault="00013A82" w:rsidP="00040C87">
            <w:pPr>
              <w:widowControl/>
              <w:autoSpaceDE/>
              <w:autoSpaceDN/>
              <w:adjustRightInd/>
              <w:spacing w:before="40" w:after="80" w:line="276" w:lineRule="auto"/>
            </w:pPr>
            <w:r>
              <w:rPr>
                <w:rStyle w:val="IntenseEmphasis"/>
                <w:i w:val="0"/>
                <w:color w:val="FFFFFF" w:themeColor="background1"/>
              </w:rPr>
              <w:t xml:space="preserve">Indicator </w:t>
            </w:r>
          </w:p>
        </w:tc>
        <w:tc>
          <w:tcPr>
            <w:tcW w:w="3835" w:type="pct"/>
          </w:tcPr>
          <w:p w14:paraId="3ED1FA72" w14:textId="77777777" w:rsidR="00013A82" w:rsidRDefault="00013A82" w:rsidP="00040C87">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t xml:space="preserve">Update </w:t>
            </w:r>
          </w:p>
        </w:tc>
      </w:tr>
      <w:tr w:rsidR="00803747" w14:paraId="758133C2" w14:textId="77777777" w:rsidTr="00C415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bottom w:val="single" w:sz="4" w:space="0" w:color="A6A6A6"/>
            </w:tcBorders>
          </w:tcPr>
          <w:p w14:paraId="0982851A" w14:textId="78AB84B2" w:rsidR="00803747" w:rsidDel="00C66635" w:rsidRDefault="00803747">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IFD 22.1</w:t>
            </w:r>
          </w:p>
        </w:tc>
        <w:tc>
          <w:tcPr>
            <w:tcW w:w="3835" w:type="pct"/>
            <w:tcBorders>
              <w:bottom w:val="single" w:sz="4" w:space="0" w:color="A6A6A6"/>
            </w:tcBorders>
          </w:tcPr>
          <w:p w14:paraId="6F38EA4B" w14:textId="0A112062" w:rsidR="00803747" w:rsidRPr="00F3454E" w:rsidDel="00C66635" w:rsidRDefault="00803747">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Indicator wording is slightly updated for better clarity</w:t>
            </w:r>
            <w:r w:rsidR="00163E42">
              <w:rPr>
                <w:color w:val="595959"/>
                <w:sz w:val="18"/>
              </w:rPr>
              <w:t>.</w:t>
            </w:r>
          </w:p>
        </w:tc>
      </w:tr>
      <w:tr w:rsidR="00803747" w14:paraId="3B44D5C2" w14:textId="77777777" w:rsidTr="00C415B2">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3BA8508A" w14:textId="5AC94825" w:rsidR="00803747" w:rsidRDefault="00803747">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IFD 29.1</w:t>
            </w:r>
          </w:p>
        </w:tc>
        <w:tc>
          <w:tcPr>
            <w:tcW w:w="3835" w:type="pct"/>
            <w:tcBorders>
              <w:top w:val="single" w:sz="4" w:space="0" w:color="A6A6A6"/>
              <w:bottom w:val="single" w:sz="4" w:space="0" w:color="A6A6A6"/>
            </w:tcBorders>
          </w:tcPr>
          <w:p w14:paraId="43269C3E" w14:textId="76E19705" w:rsidR="00803747" w:rsidRDefault="00803747">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Indicator wording is updated for better clarity.</w:t>
            </w:r>
          </w:p>
        </w:tc>
      </w:tr>
      <w:tr w:rsidR="00013A82" w14:paraId="0197B194" w14:textId="77777777" w:rsidTr="00C415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454CE75F" w14:textId="346C9735" w:rsidR="00013A82" w:rsidRPr="00D36D08" w:rsidRDefault="00013A82">
            <w:pPr>
              <w:widowControl/>
              <w:autoSpaceDE/>
              <w:autoSpaceDN/>
              <w:adjustRightInd/>
              <w:spacing w:before="40" w:after="80" w:line="276" w:lineRule="auto"/>
              <w:rPr>
                <w:i/>
              </w:rPr>
            </w:pPr>
          </w:p>
        </w:tc>
        <w:tc>
          <w:tcPr>
            <w:tcW w:w="3835" w:type="pct"/>
            <w:tcBorders>
              <w:top w:val="single" w:sz="4" w:space="0" w:color="A6A6A6"/>
              <w:bottom w:val="single" w:sz="4" w:space="0" w:color="A6A6A6"/>
            </w:tcBorders>
          </w:tcPr>
          <w:p w14:paraId="3254FDC1" w14:textId="2B4C1419" w:rsidR="00013A82" w:rsidRPr="00D36D08" w:rsidRDefault="00013A82">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p>
        </w:tc>
      </w:tr>
      <w:tr w:rsidR="00013A82" w14:paraId="1423C833" w14:textId="77777777" w:rsidTr="00040C87">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0082C8"/>
            </w:tcBorders>
          </w:tcPr>
          <w:p w14:paraId="16C4FE14" w14:textId="77777777" w:rsidR="00013A82" w:rsidRPr="00D36D08" w:rsidRDefault="00013A82" w:rsidP="00040C87">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Prefilling</w:t>
            </w:r>
          </w:p>
        </w:tc>
        <w:tc>
          <w:tcPr>
            <w:tcW w:w="3835" w:type="pct"/>
            <w:tcBorders>
              <w:top w:val="single" w:sz="4" w:space="0" w:color="A6A6A6"/>
              <w:bottom w:val="single" w:sz="4" w:space="0" w:color="0082C8"/>
            </w:tcBorders>
          </w:tcPr>
          <w:p w14:paraId="482D7D11" w14:textId="414E6FF5" w:rsidR="00013A82" w:rsidRPr="00803747" w:rsidRDefault="00013A82" w:rsidP="00C415B2">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Prefilling is enabled for all indicators in this module</w:t>
            </w:r>
            <w:r w:rsidR="00803747">
              <w:rPr>
                <w:color w:val="595959"/>
                <w:sz w:val="18"/>
              </w:rPr>
              <w:t xml:space="preserve"> except</w:t>
            </w:r>
            <w:r w:rsidR="00163E42">
              <w:rPr>
                <w:color w:val="595959"/>
                <w:sz w:val="18"/>
              </w:rPr>
              <w:t xml:space="preserve"> for </w:t>
            </w:r>
            <w:r w:rsidR="00803747" w:rsidRPr="00803747">
              <w:rPr>
                <w:color w:val="595959"/>
                <w:sz w:val="18"/>
              </w:rPr>
              <w:t>IFD 29.1</w:t>
            </w:r>
            <w:r w:rsidR="00163E42">
              <w:rPr>
                <w:color w:val="595959"/>
                <w:sz w:val="18"/>
              </w:rPr>
              <w:t>, because</w:t>
            </w:r>
            <w:r w:rsidR="00803747" w:rsidRPr="00803747">
              <w:rPr>
                <w:color w:val="595959"/>
                <w:sz w:val="18"/>
              </w:rPr>
              <w:t xml:space="preserve"> the indicator has been reworded.</w:t>
            </w:r>
            <w:r w:rsidRPr="00803747">
              <w:rPr>
                <w:color w:val="595959"/>
                <w:sz w:val="18"/>
              </w:rPr>
              <w:t xml:space="preserve"> </w:t>
            </w:r>
          </w:p>
        </w:tc>
      </w:tr>
    </w:tbl>
    <w:p w14:paraId="3BC409E5" w14:textId="02B46832" w:rsidR="00013A82" w:rsidRDefault="00013A82" w:rsidP="00013A82">
      <w:pPr>
        <w:widowControl/>
        <w:autoSpaceDE/>
        <w:autoSpaceDN/>
        <w:adjustRightInd/>
        <w:spacing w:before="0" w:after="0" w:line="240" w:lineRule="auto"/>
        <w:sectPr w:rsidR="00013A82" w:rsidSect="00644696">
          <w:headerReference w:type="default" r:id="rId31"/>
          <w:headerReference w:type="first" r:id="rId32"/>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151247" w14:paraId="362B8922" w14:textId="77777777" w:rsidTr="00C415B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1FDB4A3" w14:textId="77777777" w:rsidR="00151247" w:rsidRDefault="00151247" w:rsidP="00507595">
            <w:pPr>
              <w:widowControl/>
              <w:autoSpaceDE/>
              <w:autoSpaceDN/>
              <w:adjustRightInd/>
              <w:spacing w:after="0" w:line="240" w:lineRule="auto"/>
              <w:rPr>
                <w:rStyle w:val="IntenseEmphasis"/>
                <w:b/>
                <w:bCs w:val="0"/>
                <w:i w:val="0"/>
                <w:iCs w:val="0"/>
              </w:rPr>
            </w:pPr>
            <w:r>
              <w:lastRenderedPageBreak/>
              <w:t>SECTION</w:t>
            </w:r>
          </w:p>
        </w:tc>
      </w:tr>
      <w:tr w:rsidR="00151247" w14:paraId="3B43D771" w14:textId="77777777" w:rsidTr="00C415B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81F95FC" w14:textId="77777777" w:rsidR="00151247" w:rsidRPr="00BF74E2" w:rsidRDefault="00227A0D" w:rsidP="00151247">
            <w:pPr>
              <w:pStyle w:val="Heading2"/>
              <w:outlineLvl w:val="1"/>
              <w:rPr>
                <w:rStyle w:val="IntenseEmphasis"/>
                <w:i w:val="0"/>
                <w:iCs w:val="0"/>
                <w:color w:val="008CD0"/>
              </w:rPr>
            </w:pPr>
            <w:bookmarkStart w:id="7" w:name="_Toc368050682"/>
            <w:r>
              <w:t>Context</w:t>
            </w:r>
            <w:bookmarkEnd w:id="7"/>
          </w:p>
        </w:tc>
      </w:tr>
    </w:tbl>
    <w:p w14:paraId="3667FCEA" w14:textId="77777777" w:rsidR="00846FDD" w:rsidRDefault="00846FDD" w:rsidP="00846FDD">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46FDD" w14:paraId="28821941"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433C547" w14:textId="77777777" w:rsidR="00846FDD" w:rsidRPr="00903B63" w:rsidRDefault="00846FDD"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3CBB17B" w14:textId="77777777" w:rsidR="00846FDD" w:rsidRPr="00903B63" w:rsidRDefault="00846FDD"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268C5A02" w14:textId="77777777" w:rsidR="00846FDD" w:rsidRPr="00903B63" w:rsidRDefault="00846FDD"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31472DA" w14:textId="77777777" w:rsidR="00846FDD" w:rsidRPr="00903B63" w:rsidRDefault="00846FDD"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846FDD" w14:paraId="31346B3C"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B71E982" w14:textId="77777777" w:rsidR="00846FDD" w:rsidRPr="00903B63" w:rsidRDefault="00846FDD" w:rsidP="00FA5A41">
            <w:pPr>
              <w:pStyle w:val="SectionIndicatorHeaderText"/>
              <w:rPr>
                <w:rStyle w:val="IntenseEmphasis"/>
                <w:bCs w:val="0"/>
                <w:i w:val="0"/>
                <w:iCs w:val="0"/>
                <w:color w:val="FFFFFF" w:themeColor="background1"/>
              </w:rPr>
            </w:pPr>
            <w:r>
              <w:rPr>
                <w:rStyle w:val="IntenseEmphasis"/>
                <w:i w:val="0"/>
                <w:color w:val="FFFFFF" w:themeColor="background1"/>
              </w:rPr>
              <w:t>IFD 01</w:t>
            </w:r>
          </w:p>
        </w:tc>
        <w:tc>
          <w:tcPr>
            <w:tcW w:w="3402" w:type="dxa"/>
            <w:shd w:val="clear" w:color="auto" w:fill="888888"/>
          </w:tcPr>
          <w:p w14:paraId="5ADD0FCA" w14:textId="77777777" w:rsidR="00846FDD" w:rsidRPr="00903B63" w:rsidRDefault="00846FDD"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71B8491" w14:textId="77777777" w:rsidR="00846FDD" w:rsidRPr="00E41723" w:rsidRDefault="00846FDD"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78BFFEF" w14:textId="77777777" w:rsidR="00846FDD" w:rsidRPr="00903B63" w:rsidRDefault="00846FDD"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2217B961" w14:textId="77777777" w:rsidR="00846FDD" w:rsidRDefault="00846FDD" w:rsidP="00846FDD">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846FDD" w14:paraId="5F2F6B97"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34CC396" w14:textId="77777777" w:rsidR="00846FDD" w:rsidRPr="00903B63" w:rsidRDefault="00846FDD"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01</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E4C8AAD" w14:textId="77777777" w:rsidR="00846FDD" w:rsidRPr="00903B63" w:rsidRDefault="00846FDD"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46FDD" w14:paraId="1FA758A1" w14:textId="77777777" w:rsidTr="00FA5A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C8A11F7" w14:textId="77777777" w:rsidR="00846FDD" w:rsidRDefault="00846FDD" w:rsidP="00FA5A41">
            <w:pPr>
              <w:pStyle w:val="INDICATORNUMBER"/>
              <w:rPr>
                <w:rStyle w:val="IntenseEmphasis"/>
                <w:b/>
                <w:bCs w:val="0"/>
                <w:i w:val="0"/>
                <w:iCs w:val="0"/>
              </w:rPr>
            </w:pPr>
            <w:r>
              <w:rPr>
                <w:rStyle w:val="IntenseEmphasis"/>
                <w:b/>
                <w:bCs w:val="0"/>
                <w:i w:val="0"/>
                <w:iCs w:val="0"/>
                <w:color w:val="595959"/>
              </w:rPr>
              <w:t>IFD 01.1</w:t>
            </w:r>
          </w:p>
        </w:tc>
        <w:tc>
          <w:tcPr>
            <w:tcW w:w="8080" w:type="dxa"/>
            <w:gridSpan w:val="2"/>
            <w:tcBorders>
              <w:top w:val="nil"/>
              <w:right w:val="single" w:sz="4" w:space="0" w:color="595959" w:themeColor="text1" w:themeTint="A6"/>
            </w:tcBorders>
          </w:tcPr>
          <w:p w14:paraId="6DA933DD" w14:textId="3167E890" w:rsidR="00846FDD" w:rsidRPr="00392499" w:rsidRDefault="00846FDD" w:rsidP="00163E42">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846FDD">
              <w:rPr>
                <w:bCs/>
                <w:szCs w:val="18"/>
              </w:rPr>
              <w:t xml:space="preserve">Indicate </w:t>
            </w:r>
            <w:r w:rsidR="00163E42">
              <w:rPr>
                <w:bCs/>
                <w:szCs w:val="18"/>
              </w:rPr>
              <w:t>whether</w:t>
            </w:r>
            <w:r w:rsidR="00163E42" w:rsidRPr="00846FDD">
              <w:rPr>
                <w:bCs/>
                <w:szCs w:val="18"/>
              </w:rPr>
              <w:t xml:space="preserve"> </w:t>
            </w:r>
            <w:r w:rsidRPr="00846FDD">
              <w:rPr>
                <w:bCs/>
                <w:szCs w:val="18"/>
              </w:rPr>
              <w:t>you have a distinct mission and investment objective for your investment in inclusive finance.</w:t>
            </w:r>
          </w:p>
        </w:tc>
      </w:tr>
      <w:tr w:rsidR="00846FDD" w14:paraId="301D2874" w14:textId="77777777" w:rsidTr="00846FDD">
        <w:trPr>
          <w:trHeight w:val="340"/>
        </w:trPr>
        <w:tc>
          <w:tcPr>
            <w:cnfStyle w:val="001000000000" w:firstRow="0" w:lastRow="0" w:firstColumn="1" w:lastColumn="0" w:oddVBand="0" w:evenVBand="0" w:oddHBand="0" w:evenHBand="0" w:firstRowFirstColumn="0" w:firstRowLastColumn="0" w:lastRowFirstColumn="0" w:lastRowLastColumn="0"/>
            <w:tcW w:w="1134" w:type="dxa"/>
          </w:tcPr>
          <w:p w14:paraId="76A9D4B2" w14:textId="77777777" w:rsidR="00846FDD" w:rsidRPr="00AE100E" w:rsidRDefault="00846FDD" w:rsidP="00FA5A41">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2C20AE35" w14:textId="77777777" w:rsidR="00846FDD" w:rsidRPr="005308EE" w:rsidRDefault="00846FDD" w:rsidP="00846F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31831C7" w14:textId="77777777" w:rsidR="00846FDD" w:rsidRPr="00B734A4" w:rsidRDefault="00846FDD" w:rsidP="00846F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46FDD" w14:paraId="2C7BD980"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3377669C" w14:textId="77777777" w:rsidR="00846FDD" w:rsidRPr="00B734A4" w:rsidRDefault="00846FDD" w:rsidP="00FA5A41">
            <w:pPr>
              <w:pStyle w:val="INDICATORNUMBER"/>
              <w:rPr>
                <w:b w:val="0"/>
                <w:i/>
                <w:color w:val="FFFFFF" w:themeColor="background1"/>
              </w:rPr>
            </w:pPr>
            <w:r w:rsidRPr="00B734A4">
              <w:rPr>
                <w:rStyle w:val="IntenseEmphasis"/>
                <w:b/>
                <w:i w:val="0"/>
                <w:color w:val="595959"/>
              </w:rPr>
              <w:t>IF</w:t>
            </w:r>
            <w:r>
              <w:rPr>
                <w:rStyle w:val="IntenseEmphasis"/>
                <w:b/>
                <w:i w:val="0"/>
                <w:color w:val="595959"/>
              </w:rPr>
              <w:t>D 01.2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4CD5485B" w14:textId="77777777" w:rsidR="00846FDD" w:rsidRPr="00986592" w:rsidRDefault="00846FDD" w:rsidP="00FA5A41">
            <w:pPr>
              <w:pStyle w:val="INDICATORTEXT"/>
              <w:jc w:val="both"/>
              <w:cnfStyle w:val="000000100000" w:firstRow="0" w:lastRow="0" w:firstColumn="0" w:lastColumn="0" w:oddVBand="0" w:evenVBand="0" w:oddHBand="1" w:evenHBand="0" w:firstRowFirstColumn="0" w:firstRowLastColumn="0" w:lastRowFirstColumn="0" w:lastRowLastColumn="0"/>
              <w:rPr>
                <w:b/>
                <w:color w:val="FFFFFF" w:themeColor="background1"/>
              </w:rPr>
            </w:pPr>
            <w:r w:rsidRPr="00846FDD">
              <w:rPr>
                <w:bCs/>
                <w:szCs w:val="18"/>
              </w:rPr>
              <w:t>Describe your inclusive finance mission and investment objective.</w:t>
            </w:r>
          </w:p>
        </w:tc>
      </w:tr>
      <w:tr w:rsidR="00846FDD" w14:paraId="50DB221F"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28039430" w14:textId="77777777" w:rsidR="00846FDD" w:rsidRPr="00B734A4" w:rsidRDefault="00846FDD" w:rsidP="00FA5A41">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1508C07D" w14:textId="77777777" w:rsidR="00846FDD" w:rsidRPr="00986592" w:rsidRDefault="00846FDD" w:rsidP="00FA5A4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846FDD" w14:paraId="7E435B15"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C917BC9" w14:textId="77777777" w:rsidR="00846FDD" w:rsidRPr="00B734A4" w:rsidRDefault="00846FDD" w:rsidP="00FE6F09">
            <w:pPr>
              <w:pStyle w:val="INDICATORNUMBER"/>
              <w:rPr>
                <w:rStyle w:val="IntenseEmphasis"/>
                <w:b/>
                <w:i w:val="0"/>
                <w:color w:val="595959"/>
              </w:rPr>
            </w:pPr>
            <w:r>
              <w:rPr>
                <w:rStyle w:val="IntenseEmphasis"/>
                <w:b/>
                <w:i w:val="0"/>
                <w:color w:val="595959"/>
              </w:rPr>
              <w:t>IF</w:t>
            </w:r>
            <w:r w:rsidR="00FE6F09">
              <w:rPr>
                <w:rStyle w:val="IntenseEmphasis"/>
                <w:b/>
                <w:i w:val="0"/>
                <w:color w:val="595959"/>
              </w:rPr>
              <w:t>D 01.3</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1EFD011A" w14:textId="7A51AA29" w:rsidR="00846FDD" w:rsidRPr="006D231C" w:rsidRDefault="00846FDD" w:rsidP="00163E42">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846FDD" w14:paraId="5A19C08F"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A3F8A8D" w14:textId="77777777" w:rsidR="00846FDD" w:rsidRDefault="00846FDD" w:rsidP="00FA5A41">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8FDF5A0" w14:textId="77777777" w:rsidR="00846FDD" w:rsidRPr="006D231C" w:rsidRDefault="00846FDD" w:rsidP="00FA5A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310025C6" w14:textId="77777777" w:rsidR="00846FDD" w:rsidRDefault="00846FDD" w:rsidP="00846FDD">
      <w:pPr>
        <w:pStyle w:val="INDICATORNUMBER"/>
      </w:pPr>
    </w:p>
    <w:p w14:paraId="19D10282" w14:textId="77777777" w:rsidR="00AF23D3" w:rsidRDefault="00AF23D3">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F23D3" w14:paraId="005A6A75"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C0FC0A4" w14:textId="77777777" w:rsidR="00AF23D3" w:rsidRPr="00903B63" w:rsidRDefault="00AF23D3"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009FC8C" w14:textId="77777777" w:rsidR="00AF23D3" w:rsidRPr="00903B63" w:rsidRDefault="00AF23D3"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6ACF19D" w14:textId="77777777" w:rsidR="00AF23D3" w:rsidRPr="00903B63" w:rsidRDefault="00AF23D3"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C36BD03" w14:textId="77777777" w:rsidR="00AF23D3" w:rsidRPr="00903B63" w:rsidRDefault="00AF23D3"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AF23D3" w14:paraId="5B6761D3"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DEBF46D" w14:textId="77777777" w:rsidR="00AF23D3" w:rsidRPr="00903B63" w:rsidRDefault="00AF23D3" w:rsidP="00FA5A41">
            <w:pPr>
              <w:pStyle w:val="SectionIndicatorHeaderText"/>
              <w:rPr>
                <w:rStyle w:val="IntenseEmphasis"/>
                <w:bCs w:val="0"/>
                <w:i w:val="0"/>
                <w:iCs w:val="0"/>
                <w:color w:val="FFFFFF" w:themeColor="background1"/>
              </w:rPr>
            </w:pPr>
            <w:r>
              <w:rPr>
                <w:rStyle w:val="IntenseEmphasis"/>
                <w:i w:val="0"/>
                <w:color w:val="FFFFFF" w:themeColor="background1"/>
              </w:rPr>
              <w:t>IFD 02</w:t>
            </w:r>
          </w:p>
        </w:tc>
        <w:tc>
          <w:tcPr>
            <w:tcW w:w="3402" w:type="dxa"/>
            <w:shd w:val="clear" w:color="auto" w:fill="888888"/>
          </w:tcPr>
          <w:p w14:paraId="42BEBAEE" w14:textId="77777777" w:rsidR="00AF23D3" w:rsidRPr="00903B63" w:rsidRDefault="00AF23D3"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15CE4D6" w14:textId="77777777" w:rsidR="00AF23D3" w:rsidRPr="00E41723" w:rsidRDefault="00AF23D3"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0B18358" w14:textId="77777777" w:rsidR="00AF23D3" w:rsidRPr="00903B63" w:rsidRDefault="00AF23D3"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179C305F" w14:textId="77777777" w:rsidR="00AF23D3" w:rsidRDefault="00AF23D3" w:rsidP="00AF23D3">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F23D3" w14:paraId="48B280FE"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FB84634" w14:textId="77777777" w:rsidR="00AF23D3" w:rsidRPr="00903B63" w:rsidRDefault="00AF23D3"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278B20EA" w14:textId="77777777" w:rsidR="00AF23D3" w:rsidRPr="00903B63" w:rsidRDefault="00AF23D3"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F23D3" w14:paraId="0DDAA69B" w14:textId="77777777" w:rsidTr="007F52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8825544" w14:textId="77777777" w:rsidR="00AF23D3" w:rsidRDefault="00AF23D3" w:rsidP="00FA5A41">
            <w:pPr>
              <w:pStyle w:val="INDICATORNUMBER"/>
              <w:rPr>
                <w:rStyle w:val="IntenseEmphasis"/>
                <w:b/>
                <w:bCs w:val="0"/>
                <w:i w:val="0"/>
                <w:iCs w:val="0"/>
              </w:rPr>
            </w:pPr>
            <w:r>
              <w:rPr>
                <w:rStyle w:val="IntenseEmphasis"/>
                <w:b/>
                <w:bCs w:val="0"/>
                <w:i w:val="0"/>
                <w:iCs w:val="0"/>
                <w:color w:val="595959"/>
              </w:rPr>
              <w:t>IFD 02.1</w:t>
            </w:r>
          </w:p>
        </w:tc>
        <w:tc>
          <w:tcPr>
            <w:tcW w:w="8080" w:type="dxa"/>
            <w:tcBorders>
              <w:top w:val="nil"/>
              <w:right w:val="single" w:sz="4" w:space="0" w:color="595959" w:themeColor="text1" w:themeTint="A6"/>
            </w:tcBorders>
          </w:tcPr>
          <w:p w14:paraId="71E08C2E" w14:textId="77777777" w:rsidR="00AF23D3" w:rsidRPr="00392499" w:rsidRDefault="00AF23D3" w:rsidP="00FA5A4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AF23D3">
              <w:rPr>
                <w:bCs/>
                <w:szCs w:val="18"/>
              </w:rPr>
              <w:t>Provide a brief description of the governance and management structures and processes you have in place for your responsible investment activities and implementation of the PIIF.</w:t>
            </w:r>
          </w:p>
        </w:tc>
      </w:tr>
      <w:tr w:rsidR="007F5289" w14:paraId="449A02BE" w14:textId="77777777" w:rsidTr="007F5289">
        <w:trPr>
          <w:trHeight w:val="368"/>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tcPr>
          <w:p w14:paraId="3BFEE7C7" w14:textId="77777777" w:rsidR="007F5289" w:rsidRPr="00AE100E" w:rsidRDefault="007F5289" w:rsidP="00FA5A41">
            <w:pPr>
              <w:pStyle w:val="INDICATORNUMBER"/>
              <w:rPr>
                <w:rStyle w:val="IntenseEmphasis"/>
                <w:b/>
                <w:bCs w:val="0"/>
                <w:i w:val="0"/>
                <w:iCs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234FCB23" w14:textId="77777777" w:rsidR="007F5289" w:rsidRPr="00F97B5C" w:rsidRDefault="007F5289" w:rsidP="00F97B5C">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 w:val="20"/>
              </w:rPr>
            </w:pPr>
          </w:p>
        </w:tc>
      </w:tr>
      <w:tr w:rsidR="007F5289" w14:paraId="7C063FC0" w14:textId="77777777" w:rsidTr="007F5289">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7F7F7F" w:themeColor="text1" w:themeTint="80"/>
            </w:tcBorders>
          </w:tcPr>
          <w:p w14:paraId="60BC5EAA" w14:textId="77777777" w:rsidR="007F5289" w:rsidRPr="00AE100E" w:rsidRDefault="007F5289" w:rsidP="00FA5A41">
            <w:pPr>
              <w:pStyle w:val="INDICATORNUMBER"/>
              <w:rPr>
                <w:rStyle w:val="IntenseEmphasis"/>
                <w:b/>
                <w:bCs w:val="0"/>
                <w:i w:val="0"/>
                <w:iCs w:val="0"/>
                <w:color w:val="595959"/>
              </w:rPr>
            </w:pPr>
          </w:p>
        </w:tc>
        <w:tc>
          <w:tcPr>
            <w:tcW w:w="8080" w:type="dxa"/>
            <w:tcBorders>
              <w:top w:val="single" w:sz="4" w:space="0" w:color="A6A6A6" w:themeColor="background1" w:themeShade="A6"/>
              <w:bottom w:val="single" w:sz="4" w:space="0" w:color="7F7F7F" w:themeColor="text1" w:themeTint="80"/>
              <w:right w:val="single" w:sz="4" w:space="0" w:color="595959" w:themeColor="text1" w:themeTint="A6"/>
            </w:tcBorders>
            <w:shd w:val="clear" w:color="auto" w:fill="auto"/>
          </w:tcPr>
          <w:p w14:paraId="76F6691F" w14:textId="536DC561" w:rsidR="007F5289" w:rsidRPr="00ED25EB" w:rsidRDefault="007F5289" w:rsidP="00ED25EB">
            <w:pPr>
              <w:cnfStyle w:val="000000100000" w:firstRow="0" w:lastRow="0" w:firstColumn="0" w:lastColumn="0" w:oddVBand="0" w:evenVBand="0" w:oddHBand="1" w:evenHBand="0" w:firstRowFirstColumn="0" w:firstRowLastColumn="0" w:lastRowFirstColumn="0" w:lastRowLastColumn="0"/>
              <w:rPr>
                <w:bCs/>
                <w:color w:val="595959"/>
                <w:sz w:val="18"/>
                <w:szCs w:val="18"/>
              </w:rPr>
            </w:pPr>
            <w:r w:rsidRPr="00ED25EB">
              <w:rPr>
                <w:bCs/>
                <w:color w:val="808080" w:themeColor="background1" w:themeShade="80"/>
                <w:szCs w:val="18"/>
              </w:rPr>
              <w:sym w:font="Wingdings" w:char="F071"/>
            </w:r>
            <w:r w:rsidRPr="00F97B5C">
              <w:rPr>
                <w:bCs/>
                <w:szCs w:val="18"/>
              </w:rPr>
              <w:t xml:space="preserve"> </w:t>
            </w:r>
            <w:r w:rsidRPr="00ED25EB">
              <w:rPr>
                <w:bCs/>
                <w:color w:val="595959"/>
                <w:sz w:val="18"/>
                <w:szCs w:val="18"/>
              </w:rPr>
              <w:t>I would like to attach an organisation chart</w:t>
            </w:r>
            <w:r w:rsidR="00ED25EB" w:rsidRPr="00ED25EB">
              <w:rPr>
                <w:bCs/>
                <w:color w:val="595959"/>
                <w:sz w:val="18"/>
                <w:szCs w:val="18"/>
              </w:rPr>
              <w:t xml:space="preserve"> (the following image formats can be uploaded: .jpg, .png,</w:t>
            </w:r>
            <w:r w:rsidR="00DE4B02">
              <w:rPr>
                <w:bCs/>
                <w:color w:val="595959"/>
                <w:sz w:val="18"/>
                <w:szCs w:val="18"/>
              </w:rPr>
              <w:t xml:space="preserve"> </w:t>
            </w:r>
            <w:r w:rsidR="00ED25EB" w:rsidRPr="00ED25EB">
              <w:rPr>
                <w:bCs/>
                <w:color w:val="595959"/>
                <w:sz w:val="18"/>
                <w:szCs w:val="18"/>
              </w:rPr>
              <w:t>.bmp and .gif)</w:t>
            </w:r>
            <w:r w:rsidR="000F758A">
              <w:rPr>
                <w:bCs/>
                <w:color w:val="595959"/>
                <w:sz w:val="18"/>
                <w:szCs w:val="18"/>
              </w:rPr>
              <w:t>.</w:t>
            </w:r>
          </w:p>
        </w:tc>
      </w:tr>
    </w:tbl>
    <w:p w14:paraId="55B137E2" w14:textId="77777777" w:rsidR="00AB6742" w:rsidRDefault="00AB6742" w:rsidP="00AB674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AB6742" w14:paraId="7B10DEA9"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1C2BAABF" w14:textId="77777777" w:rsidR="00AB6742" w:rsidRPr="00191BC1" w:rsidRDefault="00AB6742" w:rsidP="00AB6742">
            <w:pPr>
              <w:pStyle w:val="SectionIndicatorHeaderText"/>
              <w:rPr>
                <w:rStyle w:val="IntenseEmphasis"/>
                <w:b w:val="0"/>
                <w:bCs w:val="0"/>
                <w:i w:val="0"/>
                <w:iCs w:val="0"/>
                <w:color w:val="FFFFFF" w:themeColor="background1"/>
              </w:rPr>
            </w:pPr>
            <w:r>
              <w:rPr>
                <w:rStyle w:val="IntenseEmphasis"/>
                <w:b w:val="0"/>
                <w:i w:val="0"/>
                <w:color w:val="FFFFFF" w:themeColor="background1"/>
              </w:rPr>
              <w:t>IFD 02</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0D2E8E6C" w14:textId="77777777" w:rsidR="00AB6742" w:rsidRPr="00191BC1" w:rsidRDefault="00AB6742"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B6742" w:rsidRPr="00CF025D" w14:paraId="5E4B9400" w14:textId="77777777" w:rsidTr="00AB6742">
        <w:trPr>
          <w:trHeight w:val="1191"/>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181E8377" w14:textId="77777777" w:rsidR="00AB6742" w:rsidRPr="000D72DF" w:rsidRDefault="00AB6742" w:rsidP="00FA5A41">
            <w:pPr>
              <w:pStyle w:val="INDICATORNUMBER"/>
              <w:rPr>
                <w:rStyle w:val="IntenseEmphasis"/>
                <w:b/>
                <w:bCs w:val="0"/>
                <w:i w:val="0"/>
                <w:iCs w:val="0"/>
              </w:rPr>
            </w:pPr>
            <w:r>
              <w:rPr>
                <w:rStyle w:val="IntenseEmphasis"/>
                <w:b/>
                <w:bCs w:val="0"/>
                <w:i w:val="0"/>
                <w:iCs w:val="0"/>
                <w:color w:val="595959"/>
              </w:rPr>
              <w:t>IFD 02</w:t>
            </w:r>
          </w:p>
        </w:tc>
        <w:tc>
          <w:tcPr>
            <w:tcW w:w="8080" w:type="dxa"/>
            <w:tcBorders>
              <w:top w:val="single" w:sz="4" w:space="0" w:color="A6A6A6" w:themeColor="background1" w:themeShade="A6"/>
              <w:left w:val="single" w:sz="4" w:space="0" w:color="7F7F7F" w:themeColor="text1" w:themeTint="80"/>
            </w:tcBorders>
          </w:tcPr>
          <w:p w14:paraId="7D723F5F" w14:textId="77777777" w:rsidR="00022FB2" w:rsidRDefault="00AB6742" w:rsidP="00022FB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AB6742">
              <w:rPr>
                <w:bCs/>
                <w:szCs w:val="18"/>
              </w:rPr>
              <w:t>You may wish to include a discussion of</w:t>
            </w:r>
            <w:r w:rsidR="00022FB2">
              <w:rPr>
                <w:bCs/>
                <w:szCs w:val="18"/>
              </w:rPr>
              <w:t>:</w:t>
            </w:r>
            <w:r w:rsidRPr="00AB6742">
              <w:rPr>
                <w:bCs/>
                <w:szCs w:val="18"/>
              </w:rPr>
              <w:t xml:space="preserve"> </w:t>
            </w:r>
          </w:p>
          <w:p w14:paraId="27D82ED3" w14:textId="77777777"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the role and responsibility of your board; </w:t>
            </w:r>
          </w:p>
          <w:p w14:paraId="263175F7" w14:textId="77777777"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details of any formal oversight bodies for responsible investment; </w:t>
            </w:r>
          </w:p>
          <w:p w14:paraId="024C9DD0" w14:textId="4C38C921"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who within the organisation has day-to-day oversight of your responsible investment activities; </w:t>
            </w:r>
            <w:r w:rsidR="000F758A">
              <w:rPr>
                <w:bCs/>
                <w:szCs w:val="18"/>
              </w:rPr>
              <w:t>and/or</w:t>
            </w:r>
          </w:p>
          <w:p w14:paraId="247B882B" w14:textId="29F9DC89" w:rsidR="00022FB2" w:rsidRPr="00022FB2" w:rsidRDefault="00AB6742" w:rsidP="00022FB2">
            <w:pPr>
              <w:pStyle w:val="INDICATORTEXT"/>
              <w:numPr>
                <w:ilvl w:val="0"/>
                <w:numId w:val="47"/>
              </w:numPr>
              <w:jc w:val="both"/>
              <w:cnfStyle w:val="000000000000" w:firstRow="0" w:lastRow="0" w:firstColumn="0" w:lastColumn="0" w:oddVBand="0" w:evenVBand="0" w:oddHBand="0" w:evenHBand="0" w:firstRowFirstColumn="0" w:firstRowLastColumn="0" w:lastRowFirstColumn="0" w:lastRowLastColumn="0"/>
            </w:pPr>
            <w:r w:rsidRPr="00AB6742">
              <w:rPr>
                <w:bCs/>
                <w:szCs w:val="18"/>
              </w:rPr>
              <w:t xml:space="preserve">details of how and how frequently responsible investment performance is reviewed. </w:t>
            </w:r>
          </w:p>
          <w:p w14:paraId="1F4CEE2C" w14:textId="77777777" w:rsidR="00AB6742" w:rsidRDefault="00AB6742" w:rsidP="00022FB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AB6742">
              <w:rPr>
                <w:bCs/>
                <w:szCs w:val="18"/>
              </w:rPr>
              <w:t>This information could include an organisational chart.</w:t>
            </w:r>
          </w:p>
          <w:p w14:paraId="107A5153" w14:textId="768CE1A8" w:rsidR="008D46C7" w:rsidRPr="00B01D44" w:rsidRDefault="008D46C7" w:rsidP="000F758A">
            <w:pPr>
              <w:pStyle w:val="INDICATORTEXT"/>
              <w:jc w:val="both"/>
              <w:cnfStyle w:val="000000000000" w:firstRow="0" w:lastRow="0" w:firstColumn="0" w:lastColumn="0" w:oddVBand="0" w:evenVBand="0" w:oddHBand="0" w:evenHBand="0" w:firstRowFirstColumn="0" w:firstRowLastColumn="0" w:lastRowFirstColumn="0" w:lastRowLastColumn="0"/>
            </w:pPr>
            <w:r w:rsidRPr="00AB6742">
              <w:rPr>
                <w:bCs/>
                <w:szCs w:val="18"/>
              </w:rPr>
              <w:t>If you report</w:t>
            </w:r>
            <w:r>
              <w:rPr>
                <w:bCs/>
                <w:szCs w:val="18"/>
              </w:rPr>
              <w:t xml:space="preserve"> against the </w:t>
            </w:r>
            <w:r>
              <w:rPr>
                <w:bCs/>
                <w:i/>
                <w:szCs w:val="18"/>
              </w:rPr>
              <w:t>Overarching Approach (OA)</w:t>
            </w:r>
            <w:r w:rsidRPr="00AB6742">
              <w:rPr>
                <w:bCs/>
                <w:szCs w:val="18"/>
              </w:rPr>
              <w:t xml:space="preserve"> module, this indicator will </w:t>
            </w:r>
            <w:r>
              <w:rPr>
                <w:bCs/>
                <w:szCs w:val="18"/>
              </w:rPr>
              <w:t>partly overlap with the information reported in OA</w:t>
            </w:r>
            <w:r w:rsidRPr="00AB6742">
              <w:rPr>
                <w:bCs/>
                <w:szCs w:val="18"/>
              </w:rPr>
              <w:t>.</w:t>
            </w:r>
            <w:r>
              <w:rPr>
                <w:bCs/>
                <w:szCs w:val="18"/>
              </w:rPr>
              <w:t xml:space="preserve"> Refer </w:t>
            </w:r>
            <w:r w:rsidR="009B4A6B">
              <w:rPr>
                <w:bCs/>
                <w:szCs w:val="18"/>
              </w:rPr>
              <w:t xml:space="preserve">here, </w:t>
            </w:r>
            <w:r w:rsidR="000F758A">
              <w:rPr>
                <w:bCs/>
                <w:szCs w:val="18"/>
              </w:rPr>
              <w:t xml:space="preserve">when </w:t>
            </w:r>
            <w:r>
              <w:rPr>
                <w:bCs/>
                <w:szCs w:val="18"/>
              </w:rPr>
              <w:t>necessary</w:t>
            </w:r>
            <w:r w:rsidR="009B4A6B">
              <w:rPr>
                <w:bCs/>
                <w:szCs w:val="18"/>
              </w:rPr>
              <w:t>,</w:t>
            </w:r>
            <w:r>
              <w:rPr>
                <w:bCs/>
                <w:szCs w:val="18"/>
              </w:rPr>
              <w:t xml:space="preserve"> </w:t>
            </w:r>
            <w:r w:rsidR="000F758A">
              <w:rPr>
                <w:bCs/>
                <w:szCs w:val="18"/>
              </w:rPr>
              <w:t xml:space="preserve">to </w:t>
            </w:r>
            <w:r>
              <w:rPr>
                <w:bCs/>
                <w:szCs w:val="18"/>
              </w:rPr>
              <w:t xml:space="preserve">indicators and your reported information in the OA module. </w:t>
            </w:r>
          </w:p>
        </w:tc>
      </w:tr>
    </w:tbl>
    <w:p w14:paraId="7D9F3750" w14:textId="77777777" w:rsidR="00AB6742" w:rsidRDefault="00AB6742">
      <w:pPr>
        <w:widowControl/>
        <w:autoSpaceDE/>
        <w:autoSpaceDN/>
        <w:adjustRightInd/>
        <w:spacing w:before="0" w:after="0" w:line="240" w:lineRule="auto"/>
      </w:pPr>
    </w:p>
    <w:p w14:paraId="797036D6" w14:textId="77777777" w:rsidR="007853CF" w:rsidRDefault="007853CF">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7853CF" w14:paraId="5A7317AF"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0B94C61" w14:textId="77777777" w:rsidR="007853CF" w:rsidRPr="00903B63" w:rsidRDefault="007853CF"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252C3D59" w14:textId="77777777" w:rsidR="007853CF" w:rsidRPr="00903B63" w:rsidRDefault="007853CF"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9BD1E91" w14:textId="77777777" w:rsidR="007853CF" w:rsidRPr="00903B63" w:rsidRDefault="007853CF"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21A81C6" w14:textId="77777777" w:rsidR="007853CF" w:rsidRPr="00903B63" w:rsidRDefault="007853CF"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7853CF" w14:paraId="7C23C502"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93EF1C0" w14:textId="77777777" w:rsidR="007853CF" w:rsidRPr="00903B63" w:rsidRDefault="007853CF" w:rsidP="00FA5A41">
            <w:pPr>
              <w:pStyle w:val="SectionIndicatorHeaderText"/>
              <w:rPr>
                <w:rStyle w:val="IntenseEmphasis"/>
                <w:bCs w:val="0"/>
                <w:i w:val="0"/>
                <w:iCs w:val="0"/>
                <w:color w:val="FFFFFF" w:themeColor="background1"/>
              </w:rPr>
            </w:pPr>
            <w:r>
              <w:rPr>
                <w:rStyle w:val="IntenseEmphasis"/>
                <w:i w:val="0"/>
                <w:color w:val="FFFFFF" w:themeColor="background1"/>
              </w:rPr>
              <w:t>IFD 03</w:t>
            </w:r>
          </w:p>
        </w:tc>
        <w:tc>
          <w:tcPr>
            <w:tcW w:w="3402" w:type="dxa"/>
            <w:shd w:val="clear" w:color="auto" w:fill="888888"/>
          </w:tcPr>
          <w:p w14:paraId="5F511331" w14:textId="77777777" w:rsidR="007853CF" w:rsidRPr="00903B63" w:rsidRDefault="007853CF"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5507A48" w14:textId="77777777" w:rsidR="007853CF" w:rsidRPr="00E41723" w:rsidRDefault="007853CF"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6B83A2B" w14:textId="77777777" w:rsidR="007853CF" w:rsidRPr="00903B63" w:rsidRDefault="007853CF"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6EB6D52E" w14:textId="77777777" w:rsidR="007853CF" w:rsidRDefault="007853CF" w:rsidP="007853C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7853CF" w14:paraId="567AABD5"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8393460" w14:textId="77777777" w:rsidR="007853CF" w:rsidRPr="00903B63" w:rsidRDefault="007853CF"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03</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5A587CF" w14:textId="77777777" w:rsidR="007853CF" w:rsidRPr="00903B63" w:rsidRDefault="007853CF"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853CF" w14:paraId="7CFF0DD8" w14:textId="77777777" w:rsidTr="00FA5A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DB05AA3" w14:textId="77777777" w:rsidR="007853CF" w:rsidRDefault="007853CF" w:rsidP="00FA5A41">
            <w:pPr>
              <w:pStyle w:val="INDICATORNUMBER"/>
              <w:rPr>
                <w:rStyle w:val="IntenseEmphasis"/>
                <w:b/>
                <w:bCs w:val="0"/>
                <w:i w:val="0"/>
                <w:iCs w:val="0"/>
              </w:rPr>
            </w:pPr>
            <w:r>
              <w:rPr>
                <w:rStyle w:val="IntenseEmphasis"/>
                <w:b/>
                <w:bCs w:val="0"/>
                <w:i w:val="0"/>
                <w:iCs w:val="0"/>
                <w:color w:val="595959"/>
              </w:rPr>
              <w:t>IFD 03.1</w:t>
            </w:r>
          </w:p>
        </w:tc>
        <w:tc>
          <w:tcPr>
            <w:tcW w:w="8080" w:type="dxa"/>
            <w:gridSpan w:val="2"/>
            <w:tcBorders>
              <w:top w:val="nil"/>
              <w:right w:val="single" w:sz="4" w:space="0" w:color="595959" w:themeColor="text1" w:themeTint="A6"/>
            </w:tcBorders>
          </w:tcPr>
          <w:p w14:paraId="1DCAC2C1" w14:textId="15B9EE6F" w:rsidR="007853CF" w:rsidRPr="00392499" w:rsidRDefault="007853CF" w:rsidP="000F758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853CF">
              <w:rPr>
                <w:bCs/>
                <w:szCs w:val="18"/>
              </w:rPr>
              <w:t xml:space="preserve">Indicate </w:t>
            </w:r>
            <w:r w:rsidR="000F758A">
              <w:rPr>
                <w:bCs/>
                <w:szCs w:val="18"/>
              </w:rPr>
              <w:t>whether</w:t>
            </w:r>
            <w:r w:rsidR="000F758A" w:rsidRPr="007853CF">
              <w:rPr>
                <w:bCs/>
                <w:szCs w:val="18"/>
              </w:rPr>
              <w:t xml:space="preserve"> </w:t>
            </w:r>
            <w:r w:rsidRPr="007853CF">
              <w:rPr>
                <w:bCs/>
                <w:szCs w:val="18"/>
              </w:rPr>
              <w:t xml:space="preserve">you set social targets for your organisation, specific to inclusive finance. </w:t>
            </w:r>
          </w:p>
        </w:tc>
      </w:tr>
      <w:tr w:rsidR="007853CF" w14:paraId="1F9E0BCA" w14:textId="77777777" w:rsidTr="00FA5A41">
        <w:trPr>
          <w:trHeight w:val="340"/>
        </w:trPr>
        <w:tc>
          <w:tcPr>
            <w:cnfStyle w:val="001000000000" w:firstRow="0" w:lastRow="0" w:firstColumn="1" w:lastColumn="0" w:oddVBand="0" w:evenVBand="0" w:oddHBand="0" w:evenHBand="0" w:firstRowFirstColumn="0" w:firstRowLastColumn="0" w:lastRowFirstColumn="0" w:lastRowLastColumn="0"/>
            <w:tcW w:w="1134" w:type="dxa"/>
          </w:tcPr>
          <w:p w14:paraId="55195784" w14:textId="77777777" w:rsidR="007853CF" w:rsidRPr="00AE100E" w:rsidRDefault="007853CF" w:rsidP="00FA5A41">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1A58C4AA" w14:textId="77777777" w:rsidR="007853CF" w:rsidRPr="005308EE" w:rsidRDefault="007853CF" w:rsidP="00FA5A4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B9C12F3" w14:textId="77777777" w:rsidR="007853CF" w:rsidRPr="00B734A4" w:rsidRDefault="007853CF" w:rsidP="00FA5A4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853CF" w14:paraId="000B1244"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E38D367" w14:textId="77777777" w:rsidR="007853CF" w:rsidRPr="00B734A4" w:rsidRDefault="007853CF" w:rsidP="00FA5A41">
            <w:pPr>
              <w:pStyle w:val="INDICATORNUMBER"/>
              <w:rPr>
                <w:rStyle w:val="IntenseEmphasis"/>
                <w:b/>
                <w:i w:val="0"/>
                <w:color w:val="595959"/>
              </w:rPr>
            </w:pPr>
            <w:r>
              <w:rPr>
                <w:rStyle w:val="IntenseEmphasis"/>
                <w:b/>
                <w:i w:val="0"/>
                <w:color w:val="595959"/>
              </w:rPr>
              <w:t>IFD 03.2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FA0606D" w14:textId="18FCCA4E" w:rsidR="007853CF" w:rsidRPr="006D231C" w:rsidRDefault="007853CF" w:rsidP="000F758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7853CF" w14:paraId="2AA03777"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03EAA576" w14:textId="77777777" w:rsidR="007853CF" w:rsidRDefault="007853CF" w:rsidP="00FA5A41">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28D95485" w14:textId="77777777" w:rsidR="007853CF" w:rsidRPr="006D231C" w:rsidRDefault="007853CF" w:rsidP="00FA5A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16ABA67" w14:textId="77777777" w:rsidR="007853CF" w:rsidRDefault="007853CF" w:rsidP="007853CF">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7853CF" w14:paraId="4665E32E" w14:textId="77777777" w:rsidTr="00D5254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B3CBE09" w14:textId="77777777" w:rsidR="007853CF" w:rsidRPr="00191BC1" w:rsidRDefault="007853CF" w:rsidP="00FA5A41">
            <w:pPr>
              <w:pStyle w:val="SectionIndicatorHeaderText"/>
              <w:rPr>
                <w:rStyle w:val="IntenseEmphasis"/>
                <w:b w:val="0"/>
                <w:bCs w:val="0"/>
                <w:i w:val="0"/>
                <w:iCs w:val="0"/>
                <w:color w:val="FFFFFF" w:themeColor="background1"/>
              </w:rPr>
            </w:pPr>
            <w:r>
              <w:rPr>
                <w:rStyle w:val="IntenseEmphasis"/>
                <w:b w:val="0"/>
                <w:i w:val="0"/>
                <w:color w:val="FFFFFF" w:themeColor="background1"/>
              </w:rPr>
              <w:t>IFD 0</w:t>
            </w:r>
            <w:r w:rsidR="002352D1">
              <w:rPr>
                <w:rStyle w:val="IntenseEmphasis"/>
                <w:b w:val="0"/>
                <w:i w:val="0"/>
                <w:color w:val="FFFFFF" w:themeColor="background1"/>
              </w:rPr>
              <w:t>3</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083E32BE" w14:textId="77777777" w:rsidR="007853CF" w:rsidRPr="00191BC1" w:rsidRDefault="007853CF"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7853CF" w:rsidRPr="00CF025D" w14:paraId="7D605547" w14:textId="77777777" w:rsidTr="00D52549">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right w:val="single" w:sz="4" w:space="0" w:color="7F7F7F" w:themeColor="text1" w:themeTint="80"/>
            </w:tcBorders>
          </w:tcPr>
          <w:p w14:paraId="4AE31DF3" w14:textId="77777777" w:rsidR="007853CF" w:rsidRPr="000D72DF" w:rsidRDefault="007853CF" w:rsidP="00FA5A41">
            <w:pPr>
              <w:pStyle w:val="INDICATORNUMBER"/>
              <w:rPr>
                <w:rStyle w:val="IntenseEmphasis"/>
                <w:b/>
                <w:bCs w:val="0"/>
                <w:i w:val="0"/>
                <w:iCs w:val="0"/>
              </w:rPr>
            </w:pPr>
            <w:r>
              <w:rPr>
                <w:rStyle w:val="IntenseEmphasis"/>
                <w:b/>
                <w:bCs w:val="0"/>
                <w:i w:val="0"/>
                <w:iCs w:val="0"/>
                <w:color w:val="595959"/>
              </w:rPr>
              <w:t>IFD 0</w:t>
            </w:r>
            <w:r w:rsidR="002352D1">
              <w:rPr>
                <w:rStyle w:val="IntenseEmphasis"/>
                <w:b/>
                <w:bCs w:val="0"/>
                <w:i w:val="0"/>
                <w:iCs w:val="0"/>
                <w:color w:val="595959"/>
              </w:rPr>
              <w:t>3</w:t>
            </w:r>
          </w:p>
        </w:tc>
        <w:tc>
          <w:tcPr>
            <w:tcW w:w="8080" w:type="dxa"/>
            <w:tcBorders>
              <w:top w:val="single" w:sz="4" w:space="0" w:color="A6A6A6" w:themeColor="background1" w:themeShade="A6"/>
              <w:left w:val="single" w:sz="4" w:space="0" w:color="7F7F7F" w:themeColor="text1" w:themeTint="80"/>
            </w:tcBorders>
          </w:tcPr>
          <w:p w14:paraId="78705557" w14:textId="26561A8D" w:rsidR="007853CF" w:rsidRPr="00B01D44" w:rsidRDefault="002352D1" w:rsidP="00390B7D">
            <w:pPr>
              <w:pStyle w:val="INDICATORTEXT"/>
              <w:jc w:val="both"/>
              <w:cnfStyle w:val="000000000000" w:firstRow="0" w:lastRow="0" w:firstColumn="0" w:lastColumn="0" w:oddVBand="0" w:evenVBand="0" w:oddHBand="0" w:evenHBand="0" w:firstRowFirstColumn="0" w:firstRowLastColumn="0" w:lastRowFirstColumn="0" w:lastRowLastColumn="0"/>
            </w:pPr>
            <w:r w:rsidRPr="002352D1">
              <w:rPr>
                <w:bCs/>
                <w:szCs w:val="18"/>
              </w:rPr>
              <w:t xml:space="preserve">Example social targets can be found </w:t>
            </w:r>
            <w:hyperlink r:id="rId33" w:history="1">
              <w:r w:rsidR="00390B7D" w:rsidRPr="00390B7D">
                <w:rPr>
                  <w:rStyle w:val="Hyperlink"/>
                  <w:rFonts w:cs="Arial"/>
                  <w:bCs/>
                  <w:szCs w:val="18"/>
                </w:rPr>
                <w:t>here</w:t>
              </w:r>
            </w:hyperlink>
            <w:r w:rsidR="00390B7D">
              <w:rPr>
                <w:bCs/>
                <w:szCs w:val="18"/>
              </w:rPr>
              <w:t xml:space="preserve"> </w:t>
            </w:r>
          </w:p>
        </w:tc>
      </w:tr>
    </w:tbl>
    <w:p w14:paraId="6A26EB0E" w14:textId="77777777" w:rsidR="007853CF" w:rsidRDefault="007853CF" w:rsidP="007853CF">
      <w:pPr>
        <w:widowControl/>
        <w:autoSpaceDE/>
        <w:autoSpaceDN/>
        <w:adjustRightInd/>
        <w:spacing w:before="0" w:after="0" w:line="240" w:lineRule="auto"/>
      </w:pPr>
    </w:p>
    <w:p w14:paraId="6B459B65" w14:textId="77777777" w:rsidR="00846FDD" w:rsidRDefault="00846FDD">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7E238DC9"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249212F"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2EA1DCE4"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AD2A41C"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C724622"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1BBFCB78"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6DB3076"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I</w:t>
            </w:r>
            <w:r w:rsidR="002B71C3">
              <w:rPr>
                <w:rStyle w:val="IntenseEmphasis"/>
                <w:i w:val="0"/>
                <w:color w:val="FFFFFF" w:themeColor="background1"/>
              </w:rPr>
              <w:t>F</w:t>
            </w:r>
            <w:r w:rsidR="006E2EEA">
              <w:rPr>
                <w:rStyle w:val="IntenseEmphasis"/>
                <w:i w:val="0"/>
                <w:color w:val="FFFFFF" w:themeColor="background1"/>
              </w:rPr>
              <w:t>D 04</w:t>
            </w:r>
          </w:p>
        </w:tc>
        <w:tc>
          <w:tcPr>
            <w:tcW w:w="3402" w:type="dxa"/>
          </w:tcPr>
          <w:p w14:paraId="36765440" w14:textId="77777777" w:rsidR="00480232"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14:paraId="6F94BED1" w14:textId="77777777" w:rsidR="00123D01" w:rsidRPr="00356CDA"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41A3D7A1" w14:textId="77777777" w:rsidR="00480232" w:rsidRPr="00356CDA" w:rsidRDefault="006E2EEA"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15390AFF"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232A703" w14:textId="77777777" w:rsidR="00123D01" w:rsidRDefault="00123D01" w:rsidP="00356CDA">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2126"/>
        <w:gridCol w:w="2126"/>
      </w:tblGrid>
      <w:tr w:rsidR="003939E2" w14:paraId="2932681E" w14:textId="77777777" w:rsidTr="0065119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BFBFBF" w:themeColor="background1" w:themeShade="BF"/>
              <w:bottom w:val="single" w:sz="4" w:space="0" w:color="0070C0"/>
            </w:tcBorders>
            <w:shd w:val="clear" w:color="auto" w:fill="00B0F0"/>
          </w:tcPr>
          <w:p w14:paraId="749C432C" w14:textId="77777777" w:rsidR="003939E2" w:rsidRPr="00903B63" w:rsidRDefault="003939E2"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04</w:t>
            </w:r>
          </w:p>
        </w:tc>
        <w:tc>
          <w:tcPr>
            <w:tcW w:w="8080" w:type="dxa"/>
            <w:gridSpan w:val="3"/>
            <w:tcBorders>
              <w:top w:val="single" w:sz="4" w:space="0" w:color="0070C0"/>
              <w:bottom w:val="single" w:sz="4" w:space="0" w:color="0070C0"/>
              <w:right w:val="single" w:sz="4" w:space="0" w:color="0070C0"/>
            </w:tcBorders>
            <w:shd w:val="clear" w:color="auto" w:fill="0070C0"/>
          </w:tcPr>
          <w:p w14:paraId="06B0C56A" w14:textId="77777777" w:rsidR="003939E2" w:rsidRPr="00903B63" w:rsidRDefault="003939E2"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939E2" w14:paraId="7FAEE261" w14:textId="77777777" w:rsidTr="0065119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BFBFBF" w:themeColor="background1" w:themeShade="BF"/>
            </w:tcBorders>
            <w:vAlign w:val="top"/>
          </w:tcPr>
          <w:p w14:paraId="3B60F9CE" w14:textId="77777777" w:rsidR="003939E2" w:rsidRDefault="003939E2" w:rsidP="00FA5A41">
            <w:pPr>
              <w:pStyle w:val="INDICATORNUMBER"/>
              <w:rPr>
                <w:rStyle w:val="IntenseEmphasis"/>
                <w:b/>
                <w:bCs w:val="0"/>
                <w:i w:val="0"/>
                <w:iCs w:val="0"/>
                <w:color w:val="595959"/>
              </w:rPr>
            </w:pPr>
            <w:r>
              <w:rPr>
                <w:rStyle w:val="IntenseEmphasis"/>
                <w:b/>
                <w:bCs w:val="0"/>
                <w:i w:val="0"/>
                <w:iCs w:val="0"/>
                <w:color w:val="595959"/>
              </w:rPr>
              <w:t>IFD 04.1</w:t>
            </w:r>
          </w:p>
        </w:tc>
        <w:tc>
          <w:tcPr>
            <w:tcW w:w="8080" w:type="dxa"/>
            <w:gridSpan w:val="3"/>
            <w:tcBorders>
              <w:top w:val="single" w:sz="4" w:space="0" w:color="0070C0"/>
              <w:right w:val="single" w:sz="4" w:space="0" w:color="0070C0"/>
            </w:tcBorders>
            <w:shd w:val="clear" w:color="auto" w:fill="DAEEF3" w:themeFill="accent5" w:themeFillTint="33"/>
          </w:tcPr>
          <w:p w14:paraId="634672A6" w14:textId="504558AE" w:rsidR="003939E2" w:rsidRPr="003939E2" w:rsidRDefault="003939E2" w:rsidP="000F758A">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3939E2">
              <w:t>Of your total assets invested directly in inclusive finance, indicate what percentage is invested in the following</w:t>
            </w:r>
            <w:r w:rsidR="000F758A">
              <w:t>.</w:t>
            </w:r>
          </w:p>
        </w:tc>
      </w:tr>
      <w:tr w:rsidR="003939E2" w14:paraId="3DD423E3" w14:textId="77777777" w:rsidTr="00651199">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BFBFBF" w:themeColor="background1" w:themeShade="BF"/>
            </w:tcBorders>
            <w:vAlign w:val="top"/>
          </w:tcPr>
          <w:p w14:paraId="5A68056B"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8078FA" w14:textId="77777777" w:rsidR="003939E2" w:rsidRPr="00680D45"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CD40EC">
              <w:t>Equity</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58BDCEC" w14:textId="77777777" w:rsidR="003939E2" w:rsidRPr="00A049F9"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3F1CE71A" w14:textId="77777777" w:rsidR="003939E2" w:rsidRPr="00A049F9"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E2FDC50" w14:textId="77777777" w:rsidR="003939E2"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534A707D" w14:textId="77777777" w:rsidR="003939E2" w:rsidRDefault="003939E2" w:rsidP="003939E2">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47D43758" w14:textId="77777777" w:rsidR="003939E2" w:rsidRDefault="003939E2" w:rsidP="003939E2">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18EB3003" w14:textId="77777777" w:rsidR="003939E2" w:rsidRPr="008562B5" w:rsidRDefault="003939E2" w:rsidP="003939E2">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651199" w14:paraId="5A13BC3E" w14:textId="77777777" w:rsidTr="0065119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4E7A076D" w14:textId="77777777" w:rsidR="00651199" w:rsidRDefault="00651199" w:rsidP="00FA5A41">
            <w:pPr>
              <w:pStyle w:val="INDICATORNUMBER"/>
              <w:rPr>
                <w:rStyle w:val="IntenseEmphasis"/>
                <w:b/>
                <w:bCs w:val="0"/>
                <w:i w:val="0"/>
                <w:iCs w:val="0"/>
                <w:color w:val="595959"/>
              </w:rPr>
            </w:pPr>
          </w:p>
        </w:tc>
        <w:tc>
          <w:tcPr>
            <w:tcW w:w="3828" w:type="dxa"/>
            <w:vMerge w:val="restart"/>
            <w:tcBorders>
              <w:top w:val="single" w:sz="4" w:space="0" w:color="A6A6A6" w:themeColor="background1" w:themeShade="A6"/>
              <w:right w:val="single" w:sz="4" w:space="0" w:color="A6A6A6" w:themeColor="background1" w:themeShade="A6"/>
            </w:tcBorders>
            <w:shd w:val="clear" w:color="auto" w:fill="auto"/>
          </w:tcPr>
          <w:p w14:paraId="71567FE6" w14:textId="77777777" w:rsidR="00651199" w:rsidRPr="00680D45" w:rsidRDefault="00651199" w:rsidP="00FA5A41">
            <w:pPr>
              <w:pStyle w:val="INDICATORTEXT"/>
              <w:cnfStyle w:val="000000100000" w:firstRow="0" w:lastRow="0" w:firstColumn="0" w:lastColumn="0" w:oddVBand="0" w:evenVBand="0" w:oddHBand="1" w:evenHBand="0" w:firstRowFirstColumn="0" w:firstRowLastColumn="0" w:lastRowFirstColumn="0" w:lastRowLastColumn="0"/>
            </w:pPr>
            <w:r>
              <w:t>Debt</w:t>
            </w:r>
          </w:p>
        </w:tc>
        <w:tc>
          <w:tcPr>
            <w:tcW w:w="2126" w:type="dxa"/>
            <w:vMerge w:val="restart"/>
            <w:tcBorders>
              <w:top w:val="single" w:sz="4" w:space="0" w:color="A6A6A6" w:themeColor="background1" w:themeShade="A6"/>
              <w:left w:val="single" w:sz="4" w:space="0" w:color="A6A6A6" w:themeColor="background1" w:themeShade="A6"/>
              <w:right w:val="single" w:sz="4" w:space="0" w:color="BFBFBF" w:themeColor="background1" w:themeShade="BF"/>
            </w:tcBorders>
            <w:shd w:val="clear" w:color="auto" w:fill="auto"/>
          </w:tcPr>
          <w:p w14:paraId="0B978DE2" w14:textId="77777777" w:rsidR="00651199" w:rsidRPr="00A049F9" w:rsidRDefault="00651199"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w:t>
            </w:r>
            <w:r w:rsidRPr="00A049F9">
              <w:t>0%</w:t>
            </w:r>
          </w:p>
          <w:p w14:paraId="6FC8DF08" w14:textId="77777777" w:rsidR="00651199" w:rsidRPr="00A049F9" w:rsidRDefault="00651199"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w:t>
            </w:r>
            <w:r>
              <w:t>&lt;20</w:t>
            </w:r>
            <w:r w:rsidRPr="00A049F9">
              <w:t>%</w:t>
            </w:r>
          </w:p>
          <w:p w14:paraId="4B7E9CC0" w14:textId="77777777" w:rsidR="00651199" w:rsidRDefault="00651199"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20-40</w:t>
            </w:r>
            <w:r w:rsidRPr="00A049F9">
              <w:t>%</w:t>
            </w:r>
          </w:p>
          <w:p w14:paraId="11B97273" w14:textId="77777777" w:rsidR="00651199" w:rsidRDefault="00651199" w:rsidP="0065119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41-60%</w:t>
            </w:r>
          </w:p>
          <w:p w14:paraId="0F8CCCD9" w14:textId="77777777" w:rsidR="00651199" w:rsidRDefault="00651199" w:rsidP="0065119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61-80%</w:t>
            </w:r>
          </w:p>
          <w:p w14:paraId="0B81A192" w14:textId="77777777" w:rsidR="00651199" w:rsidRDefault="00651199" w:rsidP="0065119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&gt;80%</w:t>
            </w:r>
          </w:p>
        </w:tc>
        <w:tc>
          <w:tcPr>
            <w:tcW w:w="2126"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0070C0"/>
            </w:tcBorders>
            <w:shd w:val="clear" w:color="auto" w:fill="DAEEF3" w:themeFill="accent5" w:themeFillTint="33"/>
          </w:tcPr>
          <w:p w14:paraId="5A46B367" w14:textId="0F67F3AA" w:rsidR="00651199" w:rsidRPr="008562B5" w:rsidRDefault="00651199" w:rsidP="00C415B2">
            <w:pPr>
              <w:pStyle w:val="INDICATORTEXT"/>
              <w:spacing w:after="0"/>
              <w:cnfStyle w:val="000000100000" w:firstRow="0" w:lastRow="0" w:firstColumn="0" w:lastColumn="0" w:oddVBand="0" w:evenVBand="0" w:oddHBand="1" w:evenHBand="0" w:firstRowFirstColumn="0" w:firstRowLastColumn="0" w:lastRowFirstColumn="0" w:lastRowLastColumn="0"/>
            </w:pPr>
            <w:r>
              <w:t xml:space="preserve">Of which, </w:t>
            </w:r>
            <w:r w:rsidR="000F758A">
              <w:t xml:space="preserve">percentage of </w:t>
            </w:r>
            <w:r>
              <w:t>subordinated debt</w:t>
            </w:r>
          </w:p>
        </w:tc>
      </w:tr>
      <w:tr w:rsidR="00651199" w14:paraId="7DE67E87" w14:textId="77777777" w:rsidTr="00651199">
        <w:trPr>
          <w:trHeight w:val="2055"/>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BFBFBF" w:themeColor="background1" w:themeShade="BF"/>
            </w:tcBorders>
            <w:vAlign w:val="top"/>
          </w:tcPr>
          <w:p w14:paraId="1FDC477B" w14:textId="77777777" w:rsidR="00651199" w:rsidRDefault="00651199" w:rsidP="00FA5A41">
            <w:pPr>
              <w:pStyle w:val="INDICATORNUMBER"/>
              <w:rPr>
                <w:rStyle w:val="IntenseEmphasis"/>
                <w:b/>
                <w:bCs w:val="0"/>
                <w:i w:val="0"/>
                <w:iCs w:val="0"/>
                <w:color w:val="595959"/>
              </w:rPr>
            </w:pPr>
          </w:p>
        </w:tc>
        <w:tc>
          <w:tcPr>
            <w:tcW w:w="3828" w:type="dxa"/>
            <w:vMerge/>
            <w:tcBorders>
              <w:top w:val="nil"/>
              <w:bottom w:val="single" w:sz="4" w:space="0" w:color="A6A6A6" w:themeColor="background1" w:themeShade="A6"/>
              <w:right w:val="single" w:sz="4" w:space="0" w:color="A6A6A6" w:themeColor="background1" w:themeShade="A6"/>
            </w:tcBorders>
            <w:shd w:val="clear" w:color="auto" w:fill="auto"/>
          </w:tcPr>
          <w:p w14:paraId="092FE1CD" w14:textId="77777777" w:rsidR="00651199" w:rsidRDefault="00651199" w:rsidP="00FA5A41">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vMerge/>
            <w:tcBorders>
              <w:top w:val="nil"/>
              <w:left w:val="single" w:sz="4" w:space="0" w:color="A6A6A6" w:themeColor="background1" w:themeShade="A6"/>
              <w:bottom w:val="nil"/>
              <w:right w:val="single" w:sz="4" w:space="0" w:color="BFBFBF" w:themeColor="background1" w:themeShade="BF"/>
            </w:tcBorders>
            <w:shd w:val="clear" w:color="auto" w:fill="auto"/>
          </w:tcPr>
          <w:p w14:paraId="17C27F27" w14:textId="77777777" w:rsidR="00651199" w:rsidRPr="00A049F9" w:rsidRDefault="00651199" w:rsidP="00CD40EC">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single" w:sz="4" w:space="0" w:color="BFBFBF" w:themeColor="background1" w:themeShade="BF"/>
              <w:left w:val="single" w:sz="4" w:space="0" w:color="BFBFBF" w:themeColor="background1" w:themeShade="BF"/>
              <w:right w:val="single" w:sz="4" w:space="0" w:color="0070C0"/>
            </w:tcBorders>
            <w:shd w:val="clear" w:color="auto" w:fill="auto"/>
          </w:tcPr>
          <w:p w14:paraId="200BA19B" w14:textId="77777777" w:rsidR="00651199" w:rsidRPr="00A049F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8FC5FD5" w14:textId="77777777" w:rsidR="00651199" w:rsidRPr="00A049F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6EB19A76"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36A6AD81"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48385249"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1C9A001" w14:textId="77777777" w:rsidR="00651199" w:rsidRDefault="00651199" w:rsidP="0065119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3939E2" w14:paraId="448BF89F" w14:textId="77777777" w:rsidTr="0065119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088F505C"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FF5B79" w14:textId="77777777" w:rsidR="003939E2" w:rsidRDefault="00CD40EC" w:rsidP="00FA5A41">
            <w:pPr>
              <w:pStyle w:val="INDICATORTEXT"/>
              <w:cnfStyle w:val="000000100000" w:firstRow="0" w:lastRow="0" w:firstColumn="0" w:lastColumn="0" w:oddVBand="0" w:evenVBand="0" w:oddHBand="1" w:evenHBand="0" w:firstRowFirstColumn="0" w:firstRowLastColumn="0" w:lastRowFirstColumn="0" w:lastRowLastColumn="0"/>
            </w:pPr>
            <w:r w:rsidRPr="00CD40EC">
              <w:t>Guarantees</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79CAB4C" w14:textId="77777777" w:rsidR="00CD40EC" w:rsidRPr="00A049F9"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w:t>
            </w:r>
            <w:r w:rsidRPr="00A049F9">
              <w:t>0%</w:t>
            </w:r>
          </w:p>
          <w:p w14:paraId="3A9C3174" w14:textId="77777777" w:rsidR="00CD40EC" w:rsidRPr="00A049F9"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w:t>
            </w:r>
            <w:r>
              <w:t>&lt;20</w:t>
            </w:r>
            <w:r w:rsidRPr="00A049F9">
              <w:t>%</w:t>
            </w:r>
          </w:p>
          <w:p w14:paraId="0FBEE5A3" w14:textId="77777777" w:rsidR="00CD40EC"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20-40</w:t>
            </w:r>
            <w:r w:rsidRPr="00A049F9">
              <w:t>%</w:t>
            </w:r>
          </w:p>
          <w:p w14:paraId="68C5226B" w14:textId="77777777" w:rsidR="00CD40EC"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41-60%</w:t>
            </w:r>
          </w:p>
          <w:p w14:paraId="6897B0DD" w14:textId="77777777" w:rsidR="00CD40EC"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61-80%</w:t>
            </w:r>
          </w:p>
          <w:p w14:paraId="532C3A14" w14:textId="77777777" w:rsidR="003939E2" w:rsidRPr="00B10DE0" w:rsidRDefault="00CD40EC" w:rsidP="00CD40EC">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&gt;80%</w:t>
            </w:r>
          </w:p>
        </w:tc>
      </w:tr>
      <w:tr w:rsidR="003939E2" w14:paraId="00720094" w14:textId="77777777" w:rsidTr="00651199">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2788339F"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9E0EC9" w14:textId="21FB7C2E" w:rsidR="003939E2" w:rsidRPr="00680D45" w:rsidRDefault="00CD40EC" w:rsidP="000F758A">
            <w:pPr>
              <w:pStyle w:val="INDICATORTEXT"/>
              <w:cnfStyle w:val="000000000000" w:firstRow="0" w:lastRow="0" w:firstColumn="0" w:lastColumn="0" w:oddVBand="0" w:evenVBand="0" w:oddHBand="0" w:evenHBand="0" w:firstRowFirstColumn="0" w:firstRowLastColumn="0" w:lastRowFirstColumn="0" w:lastRowLastColumn="0"/>
            </w:pPr>
            <w:r w:rsidRPr="00CD40EC">
              <w:t>Other</w:t>
            </w:r>
            <w:r w:rsidR="000F758A">
              <w:t>;</w:t>
            </w:r>
            <w:r w:rsidR="000F758A" w:rsidRPr="00CD40EC">
              <w:t xml:space="preserve"> </w:t>
            </w:r>
            <w:r w:rsidR="003939E2" w:rsidRPr="00680D45">
              <w:t>specify__________</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2D49B75" w14:textId="77777777" w:rsidR="00CD40EC" w:rsidRPr="00A049F9"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1CC77438" w14:textId="77777777" w:rsidR="00CD40EC" w:rsidRPr="00A049F9"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67FC4CD2" w14:textId="77777777" w:rsidR="00CD40EC"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7E3E3EEA" w14:textId="77777777" w:rsidR="00CD40EC"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360C49BF" w14:textId="77777777" w:rsidR="00CD40EC"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25702BF6" w14:textId="77777777" w:rsidR="003939E2" w:rsidRPr="008562B5" w:rsidRDefault="00CD40EC" w:rsidP="00CD40E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3939E2" w14:paraId="26B40A43" w14:textId="77777777" w:rsidTr="0065119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tcBorders>
            <w:vAlign w:val="top"/>
          </w:tcPr>
          <w:p w14:paraId="1778F5AB" w14:textId="77777777" w:rsidR="003939E2" w:rsidRDefault="003939E2" w:rsidP="00FA5A41">
            <w:pPr>
              <w:pStyle w:val="INDICATORNUMBER"/>
              <w:rPr>
                <w:rStyle w:val="IntenseEmphasis"/>
                <w:b/>
                <w:bCs w:val="0"/>
                <w:i w:val="0"/>
                <w:iCs w:val="0"/>
                <w:color w:val="595959"/>
              </w:rPr>
            </w:pPr>
          </w:p>
        </w:tc>
        <w:tc>
          <w:tcPr>
            <w:tcW w:w="3828" w:type="dxa"/>
            <w:tcBorders>
              <w:top w:val="single" w:sz="4" w:space="0" w:color="A6A6A6" w:themeColor="background1" w:themeShade="A6"/>
              <w:right w:val="single" w:sz="4" w:space="0" w:color="A6A6A6" w:themeColor="background1" w:themeShade="A6"/>
            </w:tcBorders>
            <w:shd w:val="clear" w:color="auto" w:fill="auto"/>
          </w:tcPr>
          <w:p w14:paraId="650F7653" w14:textId="77777777" w:rsidR="003939E2" w:rsidRPr="00123D01" w:rsidRDefault="003939E2"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Total</w:t>
            </w:r>
          </w:p>
        </w:tc>
        <w:tc>
          <w:tcPr>
            <w:tcW w:w="4252"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B2F23D7" w14:textId="77777777" w:rsidR="003939E2" w:rsidRPr="00123D01" w:rsidRDefault="003939E2"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3939E2" w14:paraId="0EB2B37C" w14:textId="77777777" w:rsidTr="00651199">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BFBFBF" w:themeColor="background1" w:themeShade="BF"/>
            </w:tcBorders>
            <w:vAlign w:val="top"/>
          </w:tcPr>
          <w:p w14:paraId="611A4666" w14:textId="77777777" w:rsidR="003939E2" w:rsidRPr="00AE100E" w:rsidRDefault="00B1410C" w:rsidP="00FA5A41">
            <w:pPr>
              <w:pStyle w:val="INDICATORNUMBER"/>
              <w:rPr>
                <w:rStyle w:val="IntenseEmphasis"/>
                <w:b/>
                <w:bCs w:val="0"/>
                <w:i w:val="0"/>
                <w:iCs w:val="0"/>
                <w:color w:val="595959"/>
              </w:rPr>
            </w:pPr>
            <w:r>
              <w:rPr>
                <w:rStyle w:val="IntenseEmphasis"/>
                <w:b/>
                <w:bCs w:val="0"/>
                <w:i w:val="0"/>
                <w:iCs w:val="0"/>
                <w:color w:val="595959"/>
              </w:rPr>
              <w:t>IFD 04.2</w:t>
            </w:r>
          </w:p>
        </w:tc>
        <w:tc>
          <w:tcPr>
            <w:tcW w:w="8080" w:type="dxa"/>
            <w:gridSpan w:val="3"/>
            <w:tcBorders>
              <w:top w:val="single" w:sz="4" w:space="0" w:color="0070C0"/>
              <w:right w:val="single" w:sz="4" w:space="0" w:color="0070C0"/>
            </w:tcBorders>
            <w:shd w:val="clear" w:color="auto" w:fill="DAEEF3" w:themeFill="accent5" w:themeFillTint="33"/>
          </w:tcPr>
          <w:p w14:paraId="655FF41E" w14:textId="47D7A5C3" w:rsidR="003939E2" w:rsidRPr="001C0916"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DF7DC68" w14:textId="77777777" w:rsidR="003939E2" w:rsidRPr="005B4C52" w:rsidRDefault="003939E2" w:rsidP="00FA5A4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3939E2" w14:paraId="5138239E" w14:textId="77777777" w:rsidTr="0065119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BFBFBF" w:themeColor="background1" w:themeShade="BF"/>
              <w:bottom w:val="single" w:sz="4" w:space="0" w:color="BFBFBF" w:themeColor="background1" w:themeShade="BF"/>
            </w:tcBorders>
          </w:tcPr>
          <w:p w14:paraId="6ABDF9D2" w14:textId="77777777" w:rsidR="003939E2" w:rsidRDefault="003939E2" w:rsidP="00FA5A41">
            <w:pPr>
              <w:pStyle w:val="INDICATORNUMBER"/>
              <w:rPr>
                <w:rStyle w:val="IntenseEmphasis"/>
                <w:b/>
                <w:bCs w:val="0"/>
                <w:i w:val="0"/>
                <w:iCs w:val="0"/>
                <w:color w:val="595959"/>
              </w:rPr>
            </w:pPr>
          </w:p>
        </w:tc>
        <w:tc>
          <w:tcPr>
            <w:tcW w:w="8080" w:type="dxa"/>
            <w:gridSpan w:val="3"/>
            <w:tcBorders>
              <w:top w:val="nil"/>
              <w:bottom w:val="single" w:sz="4" w:space="0" w:color="BFBFBF" w:themeColor="background1" w:themeShade="BF"/>
              <w:right w:val="single" w:sz="4" w:space="0" w:color="0070C0"/>
            </w:tcBorders>
            <w:shd w:val="clear" w:color="auto" w:fill="auto"/>
          </w:tcPr>
          <w:p w14:paraId="75803B50" w14:textId="77777777" w:rsidR="003939E2" w:rsidRDefault="003939E2" w:rsidP="00FA5A41">
            <w:pPr>
              <w:pStyle w:val="INDICATORTEXT"/>
              <w:cnfStyle w:val="000000100000" w:firstRow="0" w:lastRow="0" w:firstColumn="0" w:lastColumn="0" w:oddVBand="0" w:evenVBand="0" w:oddHBand="1" w:evenHBand="0" w:firstRowFirstColumn="0" w:firstRowLastColumn="0" w:lastRowFirstColumn="0" w:lastRowLastColumn="0"/>
            </w:pPr>
          </w:p>
        </w:tc>
      </w:tr>
    </w:tbl>
    <w:p w14:paraId="56208744" w14:textId="77777777" w:rsidR="00821C9E" w:rsidRDefault="00821C9E" w:rsidP="00056689">
      <w:pPr>
        <w:pStyle w:val="INDICATORNUMBER"/>
      </w:pPr>
    </w:p>
    <w:p w14:paraId="3F7E41D9" w14:textId="77777777" w:rsidR="00FA5A41" w:rsidRDefault="00FA5A41" w:rsidP="00056689">
      <w:pPr>
        <w:pStyle w:val="INDICATORNUMBER"/>
      </w:pPr>
    </w:p>
    <w:p w14:paraId="1CA3C2FC" w14:textId="77777777" w:rsidR="00FA5A41" w:rsidRDefault="00FA5A41" w:rsidP="00056689">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3D1F43" w14:paraId="7F9BE50E" w14:textId="77777777" w:rsidTr="0066597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7219001" w14:textId="77777777" w:rsidR="003D1F43" w:rsidRPr="00DC20FA" w:rsidRDefault="003D1F43" w:rsidP="00FA5A41">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IFD 04</w:t>
            </w:r>
          </w:p>
        </w:tc>
        <w:tc>
          <w:tcPr>
            <w:tcW w:w="8037" w:type="dxa"/>
            <w:tcBorders>
              <w:top w:val="single" w:sz="4" w:space="0" w:color="0082C8"/>
              <w:bottom w:val="single" w:sz="4" w:space="0" w:color="7F7F7F" w:themeColor="text1" w:themeTint="80"/>
            </w:tcBorders>
          </w:tcPr>
          <w:p w14:paraId="1587C39F" w14:textId="77777777" w:rsidR="003D1F43" w:rsidRPr="00DC20FA" w:rsidRDefault="003D1F43"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C357D" w:rsidRPr="00D5451C" w14:paraId="45EAB711" w14:textId="77777777" w:rsidTr="00BC357D">
        <w:trPr>
          <w:cnfStyle w:val="000000100000" w:firstRow="0" w:lastRow="0" w:firstColumn="0" w:lastColumn="0" w:oddVBand="0" w:evenVBand="0" w:oddHBand="1" w:evenHBand="0" w:firstRowFirstColumn="0" w:firstRowLastColumn="0" w:lastRowFirstColumn="0" w:lastRowLastColumn="0"/>
          <w:trHeight w:val="3994"/>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2F57246D" w14:textId="77777777" w:rsidR="00BC357D" w:rsidRPr="000D72DF" w:rsidRDefault="00BC357D" w:rsidP="00FA5A41">
            <w:pPr>
              <w:pStyle w:val="INDICATORNUMBER"/>
              <w:rPr>
                <w:rStyle w:val="IntenseEmphasis"/>
                <w:b/>
                <w:bCs w:val="0"/>
                <w:i w:val="0"/>
                <w:iCs w:val="0"/>
              </w:rPr>
            </w:pPr>
            <w:r>
              <w:rPr>
                <w:rStyle w:val="IntenseEmphasis"/>
                <w:b/>
                <w:bCs w:val="0"/>
                <w:i w:val="0"/>
                <w:iCs w:val="0"/>
                <w:color w:val="595959"/>
              </w:rPr>
              <w:t>IFD 04</w:t>
            </w:r>
          </w:p>
        </w:tc>
        <w:tc>
          <w:tcPr>
            <w:tcW w:w="8037" w:type="dxa"/>
            <w:tcBorders>
              <w:top w:val="single" w:sz="4" w:space="0" w:color="7F7F7F" w:themeColor="text1" w:themeTint="80"/>
            </w:tcBorders>
            <w:shd w:val="clear" w:color="auto" w:fill="auto"/>
            <w:vAlign w:val="top"/>
          </w:tcPr>
          <w:p w14:paraId="23FAE295" w14:textId="77777777" w:rsidR="00BC357D" w:rsidRPr="00665974" w:rsidRDefault="00BC357D" w:rsidP="00665974">
            <w:pPr>
              <w:pStyle w:val="INDICATORTEXT"/>
              <w:cnfStyle w:val="000000100000" w:firstRow="0" w:lastRow="0" w:firstColumn="0" w:lastColumn="0" w:oddVBand="0" w:evenVBand="0" w:oddHBand="1" w:evenHBand="0" w:firstRowFirstColumn="0" w:firstRowLastColumn="0" w:lastRowFirstColumn="0" w:lastRowLastColumn="0"/>
            </w:pPr>
            <w:r w:rsidRPr="003D1F43">
              <w:t>Please note that the ranges in this module differ from those in other modules of the Reporting Framework. The ranges used here are aligned with the Symbiotics and MicroRate MIV Surveys.</w:t>
            </w:r>
          </w:p>
          <w:p w14:paraId="352CAD94" w14:textId="77777777" w:rsidR="00BC357D" w:rsidRPr="00665974" w:rsidRDefault="00BC357D" w:rsidP="00665974">
            <w:pPr>
              <w:pStyle w:val="INDICATORTEXT"/>
              <w:cnfStyle w:val="000000100000" w:firstRow="0" w:lastRow="0" w:firstColumn="0" w:lastColumn="0" w:oddVBand="0" w:evenVBand="0" w:oddHBand="1" w:evenHBand="0" w:firstRowFirstColumn="0" w:firstRowLastColumn="0" w:lastRowFirstColumn="0" w:lastRowLastColumn="0"/>
            </w:pPr>
            <w:r w:rsidRPr="003D1F43">
              <w:rPr>
                <w:b/>
              </w:rPr>
              <w:t>Equity</w:t>
            </w:r>
            <w:r w:rsidRPr="003D1F43">
              <w:t xml:space="preserve"> (aligned with MIV Disclosure Guideline 2.2.1.3). Calculate as the sum of equity investments. Equity refers to stock purchases in inclusive finance providers, with or without voting rights.</w:t>
            </w:r>
          </w:p>
          <w:p w14:paraId="3BBFB71D" w14:textId="10767C42" w:rsidR="00BC357D" w:rsidRPr="00665974" w:rsidRDefault="00BC357D" w:rsidP="00665974">
            <w:pPr>
              <w:pStyle w:val="INDICATORTEXT"/>
              <w:cnfStyle w:val="000000100000" w:firstRow="0" w:lastRow="0" w:firstColumn="0" w:lastColumn="0" w:oddVBand="0" w:evenVBand="0" w:oddHBand="1" w:evenHBand="0" w:firstRowFirstColumn="0" w:firstRowLastColumn="0" w:lastRowFirstColumn="0" w:lastRowLastColumn="0"/>
            </w:pPr>
            <w:r w:rsidRPr="003D1F43">
              <w:rPr>
                <w:b/>
              </w:rPr>
              <w:t>Debt</w:t>
            </w:r>
            <w:r w:rsidRPr="003D1F43">
              <w:t xml:space="preserve"> (aligned with MIV Disclosure Guideline 2.2.1.4). Calculate as the sum of debt investments. Debt investments are MIV loans or notes to inclusive finance providers or to non-specialised financial intermediaries specifically used to fund inclusive finance (i.e.</w:t>
            </w:r>
            <w:r w:rsidR="00985401">
              <w:t>,</w:t>
            </w:r>
            <w:r w:rsidRPr="003D1F43">
              <w:t xml:space="preserve"> senior, junior, convertible and subordinate debt).</w:t>
            </w:r>
          </w:p>
          <w:p w14:paraId="28F45007" w14:textId="77777777" w:rsidR="00BC357D" w:rsidRPr="00665974" w:rsidRDefault="00BC357D" w:rsidP="005E546E">
            <w:pPr>
              <w:pStyle w:val="INDICATORTEXT"/>
              <w:cnfStyle w:val="000000100000" w:firstRow="0" w:lastRow="0" w:firstColumn="0" w:lastColumn="0" w:oddVBand="0" w:evenVBand="0" w:oddHBand="1" w:evenHBand="0" w:firstRowFirstColumn="0" w:firstRowLastColumn="0" w:lastRowFirstColumn="0" w:lastRowLastColumn="0"/>
            </w:pPr>
            <w:r w:rsidRPr="003D1F43">
              <w:rPr>
                <w:b/>
              </w:rPr>
              <w:t>Subordinated deb</w:t>
            </w:r>
            <w:r>
              <w:rPr>
                <w:b/>
              </w:rPr>
              <w:t>t</w:t>
            </w:r>
            <w:r w:rsidRPr="003D1F43">
              <w:t xml:space="preserve"> Calculate as the sum of subordinated or junior debt investments. Senior debt takes precedence over subordinated or junior debt in the event of default. They are also MIV loans or notes to inclusive finance providers or to non-specialised financial intermediaries specifically used to fund inclusive finance.</w:t>
            </w:r>
          </w:p>
          <w:p w14:paraId="26F51BFB" w14:textId="36FEF465" w:rsidR="00BC357D" w:rsidRPr="00665974" w:rsidRDefault="00BC357D" w:rsidP="00880346">
            <w:pPr>
              <w:pStyle w:val="INDICATORTEXT"/>
              <w:cnfStyle w:val="000000100000" w:firstRow="0" w:lastRow="0" w:firstColumn="0" w:lastColumn="0" w:oddVBand="0" w:evenVBand="0" w:oddHBand="1" w:evenHBand="0" w:firstRowFirstColumn="0" w:firstRowLastColumn="0" w:lastRowFirstColumn="0" w:lastRowLastColumn="0"/>
            </w:pPr>
            <w:r w:rsidRPr="003D1F43">
              <w:rPr>
                <w:b/>
              </w:rPr>
              <w:t>Guarantees</w:t>
            </w:r>
            <w:r w:rsidRPr="003D1F43">
              <w:t xml:space="preserve"> (aligned with MIV Disclosure Guideline 2.2.1.5). Calculate as the sum of guarantees provided to inclusive finance providers. MIV guarantee refers to the amount guaranteed to microfinance service providers as an instrument to enhance </w:t>
            </w:r>
            <w:r w:rsidR="00880346">
              <w:t>their</w:t>
            </w:r>
            <w:r w:rsidR="00880346" w:rsidRPr="003D1F43">
              <w:t xml:space="preserve"> </w:t>
            </w:r>
            <w:r w:rsidRPr="003D1F43">
              <w:t>creditworthiness.</w:t>
            </w:r>
          </w:p>
        </w:tc>
      </w:tr>
      <w:tr w:rsidR="003D1F43" w:rsidRPr="00D5451C" w14:paraId="3855677D" w14:textId="77777777" w:rsidTr="009C34A5">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708A2E51" w14:textId="77777777" w:rsidR="003D1F43" w:rsidRPr="003C6508" w:rsidRDefault="009C34A5" w:rsidP="00FA5A41">
            <w:pPr>
              <w:pStyle w:val="INDICATORTEXT"/>
              <w:jc w:val="both"/>
              <w:rPr>
                <w:b/>
                <w:szCs w:val="18"/>
              </w:rPr>
            </w:pPr>
            <w:r>
              <w:rPr>
                <w:b/>
                <w:szCs w:val="18"/>
              </w:rPr>
              <w:t>LOGIC</w:t>
            </w:r>
          </w:p>
        </w:tc>
      </w:tr>
      <w:tr w:rsidR="003D1F43" w:rsidRPr="00D5451C" w14:paraId="32BE7FC8" w14:textId="77777777" w:rsidTr="009C34A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82C8"/>
            </w:tcBorders>
            <w:vAlign w:val="top"/>
          </w:tcPr>
          <w:p w14:paraId="29486FBE" w14:textId="77777777" w:rsidR="003D1F43" w:rsidRDefault="009C34A5" w:rsidP="00FA5A41">
            <w:pPr>
              <w:pStyle w:val="INDICATORNUMBER"/>
              <w:rPr>
                <w:rStyle w:val="IntenseEmphasis"/>
                <w:b/>
                <w:bCs w:val="0"/>
                <w:i w:val="0"/>
                <w:iCs w:val="0"/>
                <w:color w:val="595959"/>
              </w:rPr>
            </w:pPr>
            <w:r>
              <w:rPr>
                <w:rStyle w:val="IntenseEmphasis"/>
                <w:b/>
                <w:bCs w:val="0"/>
                <w:i w:val="0"/>
                <w:iCs w:val="0"/>
                <w:color w:val="595959"/>
              </w:rPr>
              <w:t>IFD</w:t>
            </w:r>
            <w:r w:rsidR="003D1F43">
              <w:rPr>
                <w:rStyle w:val="IntenseEmphasis"/>
                <w:b/>
                <w:bCs w:val="0"/>
                <w:i w:val="0"/>
                <w:iCs w:val="0"/>
                <w:color w:val="595959"/>
              </w:rPr>
              <w:t xml:space="preserve"> 0</w:t>
            </w:r>
            <w:r>
              <w:rPr>
                <w:rStyle w:val="IntenseEmphasis"/>
                <w:b/>
                <w:bCs w:val="0"/>
                <w:i w:val="0"/>
                <w:iCs w:val="0"/>
                <w:color w:val="595959"/>
              </w:rPr>
              <w:t>4</w:t>
            </w:r>
          </w:p>
        </w:tc>
        <w:tc>
          <w:tcPr>
            <w:tcW w:w="8037" w:type="dxa"/>
            <w:tcBorders>
              <w:top w:val="single" w:sz="4" w:space="0" w:color="A6A6A6" w:themeColor="background1" w:themeShade="A6"/>
              <w:bottom w:val="single" w:sz="4" w:space="0" w:color="0082C8"/>
            </w:tcBorders>
            <w:shd w:val="clear" w:color="auto" w:fill="auto"/>
          </w:tcPr>
          <w:p w14:paraId="1D07AC06" w14:textId="77777777" w:rsidR="00C52D1E" w:rsidRDefault="00C52D1E" w:rsidP="00C52D1E">
            <w:pPr>
              <w:pStyle w:val="INDICATORTEXT"/>
              <w:cnfStyle w:val="000000100000" w:firstRow="0" w:lastRow="0" w:firstColumn="0" w:lastColumn="0" w:oddVBand="0" w:evenVBand="0" w:oddHBand="1" w:evenHBand="0" w:firstRowFirstColumn="0" w:firstRowLastColumn="0" w:lastRowFirstColumn="0" w:lastRowLastColumn="0"/>
            </w:pPr>
            <w:r w:rsidRPr="00FF1848">
              <w:t>This is a gateway indicator</w:t>
            </w:r>
            <w:r>
              <w:t xml:space="preserve">, so your answer here determines which sections of the module are applicable. </w:t>
            </w:r>
          </w:p>
          <w:p w14:paraId="6C686D94" w14:textId="77777777" w:rsidR="00C52D1E" w:rsidRDefault="00C52D1E" w:rsidP="009C34A5">
            <w:pPr>
              <w:pStyle w:val="INDICATORTEXT"/>
              <w:cnfStyle w:val="000000100000" w:firstRow="0" w:lastRow="0" w:firstColumn="0" w:lastColumn="0" w:oddVBand="0" w:evenVBand="0" w:oddHBand="1" w:evenHBand="0" w:firstRowFirstColumn="0" w:firstRowLastColumn="0" w:lastRowFirstColumn="0" w:lastRowLastColumn="0"/>
            </w:pPr>
            <w:r>
              <w:t xml:space="preserve">If you report </w:t>
            </w:r>
            <w:r w:rsidRPr="00BF429C">
              <w:t>≥</w:t>
            </w:r>
            <w:r>
              <w:t>20% of your organisation’s inclusive finance investments are in debt</w:t>
            </w:r>
            <w:r w:rsidR="00651199">
              <w:t xml:space="preserve"> (irrespective of % subordinated)</w:t>
            </w:r>
            <w:r>
              <w:t xml:space="preserve">, indicators [14-15] will be applicable. </w:t>
            </w:r>
            <w:r w:rsidR="007B0E5F">
              <w:t>The fixed income options</w:t>
            </w:r>
            <w:r w:rsidR="007C70EE">
              <w:t xml:space="preserve"> under</w:t>
            </w:r>
            <w:r>
              <w:t xml:space="preserve"> indicator [17] will also be</w:t>
            </w:r>
            <w:r w:rsidR="007C70EE">
              <w:t>come</w:t>
            </w:r>
            <w:r>
              <w:t xml:space="preserve"> applicable.</w:t>
            </w:r>
            <w:r w:rsidR="00651199">
              <w:t xml:space="preserve"> </w:t>
            </w:r>
            <w:r>
              <w:t xml:space="preserve">  </w:t>
            </w:r>
          </w:p>
          <w:p w14:paraId="2FC63254" w14:textId="77777777" w:rsidR="003D1F43" w:rsidRDefault="00C52D1E" w:rsidP="006B71BB">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If you report </w:t>
            </w:r>
            <w:r w:rsidRPr="00BF429C">
              <w:t>≥</w:t>
            </w:r>
            <w:r>
              <w:t xml:space="preserve">20% of your organisation’s inclusive finance investments are in equity, indicators [16] and [22] will be applicable. </w:t>
            </w:r>
          </w:p>
        </w:tc>
      </w:tr>
    </w:tbl>
    <w:p w14:paraId="21CD62B0" w14:textId="77777777" w:rsidR="00C2743E" w:rsidRDefault="00C2743E">
      <w:pPr>
        <w:widowControl/>
        <w:autoSpaceDE/>
        <w:autoSpaceDN/>
        <w:adjustRightInd/>
        <w:spacing w:before="0" w:after="0" w:line="240" w:lineRule="auto"/>
      </w:pPr>
    </w:p>
    <w:p w14:paraId="32F01616" w14:textId="77777777" w:rsidR="00C2743E" w:rsidRDefault="00C2743E">
      <w:pPr>
        <w:widowControl/>
        <w:autoSpaceDE/>
        <w:autoSpaceDN/>
        <w:adjustRightInd/>
        <w:spacing w:before="0" w:after="0" w:line="240" w:lineRule="auto"/>
      </w:pPr>
      <w:r>
        <w:br w:type="page"/>
      </w:r>
    </w:p>
    <w:p w14:paraId="49416E80" w14:textId="77777777" w:rsidR="003E06EC" w:rsidRDefault="003E06EC">
      <w:pPr>
        <w:widowControl/>
        <w:autoSpaceDE/>
        <w:autoSpaceDN/>
        <w:adjustRightInd/>
        <w:spacing w:before="0" w:after="0" w:line="240" w:lineRule="auto"/>
        <w:sectPr w:rsidR="003E06EC" w:rsidSect="00855023">
          <w:headerReference w:type="default" r:id="rId34"/>
          <w:headerReference w:type="first" r:id="rId35"/>
          <w:pgSz w:w="11900" w:h="16840"/>
          <w:pgMar w:top="1440" w:right="1616" w:bottom="1440" w:left="1616" w:header="708" w:footer="708"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2743E" w14:paraId="0FF2A33E"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BF5C9E" w14:textId="77777777" w:rsidR="00C2743E" w:rsidRPr="00356CDA" w:rsidRDefault="00C2743E" w:rsidP="00FA5A41">
            <w:pPr>
              <w:widowControl/>
              <w:autoSpaceDE/>
              <w:autoSpaceDN/>
              <w:adjustRightInd/>
              <w:spacing w:after="0" w:line="240" w:lineRule="auto"/>
              <w:rPr>
                <w:rStyle w:val="IntenseEmphasis"/>
                <w:b w:val="0"/>
                <w:bCs w:val="0"/>
                <w:iCs w:val="0"/>
                <w:color w:val="FFFFFF" w:themeColor="background1"/>
              </w:rPr>
            </w:pPr>
          </w:p>
        </w:tc>
        <w:tc>
          <w:tcPr>
            <w:tcW w:w="3402" w:type="dxa"/>
          </w:tcPr>
          <w:p w14:paraId="6CBA29AD" w14:textId="77777777" w:rsidR="00C2743E" w:rsidRPr="00356CDA" w:rsidRDefault="00C2743E"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95CD4C7" w14:textId="77777777" w:rsidR="00C2743E" w:rsidRPr="00356CDA" w:rsidRDefault="00C2743E"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9DC9CDF" w14:textId="77777777" w:rsidR="00C2743E" w:rsidRPr="00356CDA" w:rsidRDefault="00C2743E" w:rsidP="00FA5A41">
            <w:pPr>
              <w:widowControl/>
              <w:autoSpaceDE/>
              <w:autoSpaceDN/>
              <w:adjustRightInd/>
              <w:spacing w:after="0" w:line="240" w:lineRule="auto"/>
              <w:rPr>
                <w:rStyle w:val="IntenseEmphasis"/>
                <w:b w:val="0"/>
                <w:bCs w:val="0"/>
                <w:iCs w:val="0"/>
                <w:color w:val="FFFFFF" w:themeColor="background1"/>
              </w:rPr>
            </w:pPr>
            <w:r w:rsidRPr="00356CDA">
              <w:t>Principle</w:t>
            </w:r>
          </w:p>
        </w:tc>
      </w:tr>
      <w:tr w:rsidR="00C2743E" w14:paraId="60E51512" w14:textId="77777777" w:rsidTr="00FA5A4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23CB72E" w14:textId="77777777" w:rsidR="00C2743E" w:rsidRPr="00356CDA" w:rsidRDefault="00C2743E" w:rsidP="00FA5A41">
            <w:pPr>
              <w:pStyle w:val="SectionIndicatorHeaderText"/>
              <w:rPr>
                <w:rStyle w:val="IntenseEmphasis"/>
                <w:bCs w:val="0"/>
                <w:i w:val="0"/>
                <w:iCs w:val="0"/>
                <w:color w:val="FFFFFF" w:themeColor="background1"/>
              </w:rPr>
            </w:pPr>
            <w:r>
              <w:rPr>
                <w:rStyle w:val="IntenseEmphasis"/>
                <w:i w:val="0"/>
                <w:color w:val="FFFFFF" w:themeColor="background1"/>
              </w:rPr>
              <w:t>IFD 05</w:t>
            </w:r>
          </w:p>
        </w:tc>
        <w:tc>
          <w:tcPr>
            <w:tcW w:w="3402" w:type="dxa"/>
          </w:tcPr>
          <w:p w14:paraId="1CA4550C" w14:textId="77777777" w:rsidR="00C2743E" w:rsidRDefault="00C2743E" w:rsidP="00FA5A4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3E86C204" w14:textId="77777777" w:rsidR="00C2743E" w:rsidRPr="00356CDA" w:rsidRDefault="00C2743E" w:rsidP="00FA5A4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7E072898" w14:textId="77777777" w:rsidR="00C2743E" w:rsidRPr="00356CDA" w:rsidRDefault="00BF4A20"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7317758C" w14:textId="77777777" w:rsidR="00C2743E" w:rsidRPr="00356CDA" w:rsidRDefault="00C2743E"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D0BB2CF" w14:textId="77777777" w:rsidR="00C2743E" w:rsidRDefault="00C2743E" w:rsidP="00C2743E">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4252"/>
      </w:tblGrid>
      <w:tr w:rsidR="00C2743E" w14:paraId="40F3BEBA"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AE470A3" w14:textId="77777777" w:rsidR="00C2743E" w:rsidRPr="00903B63" w:rsidRDefault="00C2743E" w:rsidP="00FA5A41">
            <w:pPr>
              <w:pStyle w:val="SectionIndicatorHeaderText"/>
              <w:rPr>
                <w:rStyle w:val="IntenseEmphasis"/>
                <w:b w:val="0"/>
                <w:bCs w:val="0"/>
                <w:i w:val="0"/>
                <w:iCs w:val="0"/>
                <w:color w:val="FFFFFF" w:themeColor="background1"/>
              </w:rPr>
            </w:pPr>
            <w:r>
              <w:rPr>
                <w:rStyle w:val="IntenseEmphasis"/>
                <w:i w:val="0"/>
                <w:color w:val="FFFFFF" w:themeColor="background1"/>
              </w:rPr>
              <w:t>IFD 05</w:t>
            </w:r>
          </w:p>
        </w:tc>
        <w:tc>
          <w:tcPr>
            <w:tcW w:w="8080" w:type="dxa"/>
            <w:gridSpan w:val="2"/>
            <w:tcBorders>
              <w:top w:val="single" w:sz="4" w:space="0" w:color="0070C0"/>
              <w:bottom w:val="single" w:sz="4" w:space="0" w:color="0070C0"/>
              <w:right w:val="single" w:sz="4" w:space="0" w:color="0070C0"/>
            </w:tcBorders>
            <w:shd w:val="clear" w:color="auto" w:fill="0070C0"/>
          </w:tcPr>
          <w:p w14:paraId="550229BA" w14:textId="77777777" w:rsidR="00C2743E" w:rsidRPr="00903B63" w:rsidRDefault="00C2743E"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2743E" w14:paraId="3BB30B73" w14:textId="77777777" w:rsidTr="00FA5A4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73FB099" w14:textId="77777777" w:rsidR="00C2743E" w:rsidRDefault="00C2743E" w:rsidP="00FA5A41">
            <w:pPr>
              <w:pStyle w:val="INDICATORNUMBER"/>
              <w:rPr>
                <w:rStyle w:val="IntenseEmphasis"/>
                <w:b/>
                <w:bCs w:val="0"/>
                <w:i w:val="0"/>
                <w:iCs w:val="0"/>
                <w:color w:val="595959"/>
              </w:rPr>
            </w:pPr>
            <w:r>
              <w:rPr>
                <w:rStyle w:val="IntenseEmphasis"/>
                <w:b/>
                <w:bCs w:val="0"/>
                <w:i w:val="0"/>
                <w:iCs w:val="0"/>
                <w:color w:val="595959"/>
              </w:rPr>
              <w:t>IFD 05.1</w:t>
            </w:r>
          </w:p>
        </w:tc>
        <w:tc>
          <w:tcPr>
            <w:tcW w:w="8080" w:type="dxa"/>
            <w:gridSpan w:val="2"/>
            <w:tcBorders>
              <w:top w:val="single" w:sz="4" w:space="0" w:color="0070C0"/>
              <w:right w:val="single" w:sz="4" w:space="0" w:color="0070C0"/>
            </w:tcBorders>
            <w:shd w:val="clear" w:color="auto" w:fill="DAEEF3" w:themeFill="accent5" w:themeFillTint="33"/>
          </w:tcPr>
          <w:p w14:paraId="221195C1" w14:textId="6DF29643" w:rsidR="00C2743E" w:rsidRPr="003939E2" w:rsidRDefault="00C2743E" w:rsidP="00F25BAF">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2743E">
              <w:t>Of your total assets invested directly in inclusive finance, indicate what percentage is invested in the following</w:t>
            </w:r>
            <w:r w:rsidR="00F25BAF">
              <w:t>.</w:t>
            </w:r>
          </w:p>
        </w:tc>
      </w:tr>
      <w:tr w:rsidR="00C2743E" w14:paraId="4EE71A7D" w14:textId="77777777" w:rsidTr="00FA5A41">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1211672A"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437E61" w14:textId="77777777" w:rsidR="00C2743E" w:rsidRPr="00680D45" w:rsidRDefault="00104CA5" w:rsidP="00FA5A41">
            <w:pPr>
              <w:pStyle w:val="INDICATORTEXT"/>
              <w:cnfStyle w:val="000000000000" w:firstRow="0" w:lastRow="0" w:firstColumn="0" w:lastColumn="0" w:oddVBand="0" w:evenVBand="0" w:oddHBand="0" w:evenHBand="0" w:firstRowFirstColumn="0" w:firstRowLastColumn="0" w:lastRowFirstColumn="0" w:lastRowLastColumn="0"/>
            </w:pPr>
            <w:r w:rsidRPr="00104CA5">
              <w:t>Microfinance</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AF45325"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E84A5A3"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3E1A5A58"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42D9BC5A"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E28852A"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2E5BC69E" w14:textId="77777777" w:rsidR="00C2743E" w:rsidRPr="008562B5"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C2743E" w14:paraId="3C178460" w14:textId="77777777" w:rsidTr="00FA5A4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0F03062"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CFB609" w14:textId="77777777" w:rsidR="00C2743E" w:rsidRPr="00680D45" w:rsidRDefault="00104CA5" w:rsidP="00FA5A41">
            <w:pPr>
              <w:pStyle w:val="INDICATORTEXT"/>
              <w:cnfStyle w:val="000000100000" w:firstRow="0" w:lastRow="0" w:firstColumn="0" w:lastColumn="0" w:oddVBand="0" w:evenVBand="0" w:oddHBand="1" w:evenHBand="0" w:firstRowFirstColumn="0" w:firstRowLastColumn="0" w:lastRowFirstColumn="0" w:lastRowLastColumn="0"/>
            </w:pPr>
            <w:r w:rsidRPr="00104CA5">
              <w:t>SME finance (provide your definition of SME)</w:t>
            </w:r>
            <w:r>
              <w:t>_____________________</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AF7C77E" w14:textId="77777777" w:rsidR="00C2743E" w:rsidRPr="00A049F9"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w:t>
            </w:r>
            <w:r w:rsidRPr="00A049F9">
              <w:t>0%</w:t>
            </w:r>
          </w:p>
          <w:p w14:paraId="53B2D8A0" w14:textId="77777777" w:rsidR="00C2743E" w:rsidRPr="00A049F9"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w:t>
            </w:r>
            <w:r>
              <w:t>&lt;20</w:t>
            </w:r>
            <w:r w:rsidRPr="00A049F9">
              <w:t>%</w:t>
            </w:r>
          </w:p>
          <w:p w14:paraId="2330712E"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20-40</w:t>
            </w:r>
            <w:r w:rsidRPr="00A049F9">
              <w:t>%</w:t>
            </w:r>
          </w:p>
          <w:p w14:paraId="763CD358"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41-60%</w:t>
            </w:r>
          </w:p>
          <w:p w14:paraId="0CB11FBE"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61-80%</w:t>
            </w:r>
          </w:p>
          <w:p w14:paraId="4EDC8870" w14:textId="77777777" w:rsidR="00C2743E" w:rsidRPr="008562B5"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&gt;80%</w:t>
            </w:r>
          </w:p>
        </w:tc>
      </w:tr>
      <w:tr w:rsidR="00C2743E" w14:paraId="5A676653" w14:textId="77777777" w:rsidTr="00FA5A41">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C2AEED7"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0E1A31" w14:textId="33A254B6" w:rsidR="00C2743E" w:rsidRPr="00680D45"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CD40EC">
              <w:t>Other</w:t>
            </w:r>
            <w:r w:rsidR="00985401">
              <w:t>; specify</w:t>
            </w:r>
            <w:r w:rsidRPr="00680D45">
              <w:t>__________</w:t>
            </w:r>
            <w:r w:rsidR="00A22D3A">
              <w:t>____</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E720F5A"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21BE2B67" w14:textId="77777777" w:rsidR="00C2743E" w:rsidRPr="00A049F9"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18885888"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7D38F518"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2AED276E" w14:textId="77777777" w:rsidR="00C2743E"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33DDA66E" w14:textId="77777777" w:rsidR="00C2743E" w:rsidRPr="008562B5"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r>
      <w:tr w:rsidR="00C2743E" w14:paraId="3B49B4AD" w14:textId="77777777" w:rsidTr="00FA5A4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F966F97" w14:textId="77777777" w:rsidR="00C2743E" w:rsidRDefault="00C2743E" w:rsidP="00FA5A41">
            <w:pPr>
              <w:pStyle w:val="INDICATORNUMBER"/>
              <w:rPr>
                <w:rStyle w:val="IntenseEmphasis"/>
                <w:b/>
                <w:bCs w:val="0"/>
                <w:i w:val="0"/>
                <w:iCs w:val="0"/>
                <w:color w:val="595959"/>
              </w:rPr>
            </w:pPr>
          </w:p>
        </w:tc>
        <w:tc>
          <w:tcPr>
            <w:tcW w:w="3828" w:type="dxa"/>
            <w:tcBorders>
              <w:top w:val="single" w:sz="4" w:space="0" w:color="A6A6A6" w:themeColor="background1" w:themeShade="A6"/>
              <w:right w:val="single" w:sz="4" w:space="0" w:color="A6A6A6" w:themeColor="background1" w:themeShade="A6"/>
            </w:tcBorders>
            <w:shd w:val="clear" w:color="auto" w:fill="auto"/>
          </w:tcPr>
          <w:p w14:paraId="27DA0F25" w14:textId="77777777" w:rsidR="00C2743E" w:rsidRPr="00123D01" w:rsidRDefault="00C2743E"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Total</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4464603" w14:textId="77777777" w:rsidR="00C2743E" w:rsidRPr="00123D01" w:rsidRDefault="00C2743E" w:rsidP="00FA5A4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C2743E" w14:paraId="6154A092" w14:textId="77777777" w:rsidTr="00FA5A4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528BCFB" w14:textId="77777777" w:rsidR="00C2743E" w:rsidRPr="00AE100E" w:rsidRDefault="00C2743E" w:rsidP="00A22D3A">
            <w:pPr>
              <w:pStyle w:val="INDICATORNUMBER"/>
              <w:rPr>
                <w:rStyle w:val="IntenseEmphasis"/>
                <w:b/>
                <w:bCs w:val="0"/>
                <w:i w:val="0"/>
                <w:iCs w:val="0"/>
                <w:color w:val="595959"/>
              </w:rPr>
            </w:pPr>
            <w:r>
              <w:rPr>
                <w:rStyle w:val="IntenseEmphasis"/>
                <w:b/>
                <w:bCs w:val="0"/>
                <w:i w:val="0"/>
                <w:iCs w:val="0"/>
                <w:color w:val="595959"/>
              </w:rPr>
              <w:t>IFD 0</w:t>
            </w:r>
            <w:r w:rsidR="00A22D3A">
              <w:rPr>
                <w:rStyle w:val="IntenseEmphasis"/>
                <w:b/>
                <w:bCs w:val="0"/>
                <w:i w:val="0"/>
                <w:iCs w:val="0"/>
                <w:color w:val="595959"/>
              </w:rPr>
              <w:t>5</w:t>
            </w:r>
            <w:r>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0DB49C93" w14:textId="75989258" w:rsidR="00C2743E" w:rsidRPr="001C0916"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52E64832" w14:textId="77777777" w:rsidR="00C2743E" w:rsidRPr="005B4C52" w:rsidRDefault="00C2743E" w:rsidP="00FA5A4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C2743E" w14:paraId="20DEAEEC" w14:textId="77777777" w:rsidTr="00FA5A4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8FDF01E" w14:textId="77777777" w:rsidR="00C2743E" w:rsidRDefault="00C2743E" w:rsidP="00FA5A4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4FE5018" w14:textId="77777777" w:rsidR="00C2743E" w:rsidRDefault="00C2743E" w:rsidP="00FA5A41">
            <w:pPr>
              <w:pStyle w:val="INDICATORTEXT"/>
              <w:cnfStyle w:val="000000100000" w:firstRow="0" w:lastRow="0" w:firstColumn="0" w:lastColumn="0" w:oddVBand="0" w:evenVBand="0" w:oddHBand="1" w:evenHBand="0" w:firstRowFirstColumn="0" w:firstRowLastColumn="0" w:lastRowFirstColumn="0" w:lastRowLastColumn="0"/>
            </w:pPr>
          </w:p>
        </w:tc>
      </w:tr>
    </w:tbl>
    <w:p w14:paraId="423AB6FA" w14:textId="77777777" w:rsidR="00C2743E" w:rsidRDefault="00C2743E" w:rsidP="00C2743E">
      <w:pPr>
        <w:pStyle w:val="INDICATORNUMBER"/>
      </w:pPr>
    </w:p>
    <w:p w14:paraId="2E9FCF55" w14:textId="77777777" w:rsidR="00C2743E" w:rsidRDefault="00C2743E">
      <w:pPr>
        <w:widowControl/>
        <w:autoSpaceDE/>
        <w:autoSpaceDN/>
        <w:adjustRightInd/>
        <w:spacing w:before="0" w:after="0" w:line="240" w:lineRule="auto"/>
      </w:pPr>
      <w:r>
        <w:br w:type="page"/>
      </w:r>
    </w:p>
    <w:tbl>
      <w:tblPr>
        <w:tblStyle w:val="SubSectionIndicatorTableMANDATORY1"/>
        <w:tblW w:w="9134" w:type="dxa"/>
        <w:tblInd w:w="5" w:type="dxa"/>
        <w:tblLook w:val="04A0" w:firstRow="1" w:lastRow="0" w:firstColumn="1" w:lastColumn="0" w:noHBand="0" w:noVBand="1"/>
      </w:tblPr>
      <w:tblGrid>
        <w:gridCol w:w="1097"/>
        <w:gridCol w:w="8037"/>
      </w:tblGrid>
      <w:tr w:rsidR="00BC357D" w14:paraId="0683186D" w14:textId="77777777" w:rsidTr="00BC357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5BB417B5" w14:textId="77777777" w:rsidR="00BC357D" w:rsidRPr="00E728FA" w:rsidRDefault="00BC357D" w:rsidP="00BC357D">
            <w:pPr>
              <w:pStyle w:val="SectionIndicatorHeaderText"/>
              <w:rPr>
                <w:rStyle w:val="Emphasis"/>
                <w:i w:val="0"/>
              </w:rPr>
            </w:pPr>
            <w:r w:rsidRPr="00E728FA">
              <w:rPr>
                <w:rStyle w:val="Emphasis"/>
                <w:i w:val="0"/>
              </w:rPr>
              <w:lastRenderedPageBreak/>
              <w:t>IFD 05</w:t>
            </w:r>
          </w:p>
        </w:tc>
        <w:tc>
          <w:tcPr>
            <w:tcW w:w="8037" w:type="dxa"/>
            <w:tcBorders>
              <w:top w:val="single" w:sz="4" w:space="0" w:color="0082C8"/>
              <w:bottom w:val="single" w:sz="4" w:space="0" w:color="7F7F7F" w:themeColor="text1" w:themeTint="80"/>
            </w:tcBorders>
          </w:tcPr>
          <w:p w14:paraId="32894E74" w14:textId="77777777" w:rsidR="00BC357D" w:rsidRPr="00E728FA" w:rsidRDefault="00BC357D" w:rsidP="00BC357D">
            <w:pPr>
              <w:pStyle w:val="SectionIndicatorHeaderBOLD"/>
              <w:cnfStyle w:val="100000000000" w:firstRow="1" w:lastRow="0" w:firstColumn="0" w:lastColumn="0" w:oddVBand="0" w:evenVBand="0" w:oddHBand="0" w:evenHBand="0" w:firstRowFirstColumn="0" w:firstRowLastColumn="0" w:lastRowFirstColumn="0" w:lastRowLastColumn="0"/>
              <w:rPr>
                <w:rStyle w:val="Emphasis"/>
                <w:i w:val="0"/>
              </w:rPr>
            </w:pPr>
            <w:r w:rsidRPr="00E728FA">
              <w:rPr>
                <w:rStyle w:val="Emphasis"/>
                <w:i w:val="0"/>
              </w:rPr>
              <w:t>EXPLANATORY NOTES</w:t>
            </w:r>
          </w:p>
        </w:tc>
      </w:tr>
      <w:tr w:rsidR="00BC357D" w:rsidRPr="00D5451C" w14:paraId="462532CD" w14:textId="77777777" w:rsidTr="00BC357D">
        <w:trPr>
          <w:cnfStyle w:val="000000100000" w:firstRow="0" w:lastRow="0" w:firstColumn="0" w:lastColumn="0" w:oddVBand="0" w:evenVBand="0" w:oddHBand="1" w:evenHBand="0" w:firstRowFirstColumn="0" w:firstRowLastColumn="0" w:lastRowFirstColumn="0" w:lastRowLastColumn="0"/>
          <w:trHeight w:val="3143"/>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1BB424AA" w14:textId="77777777" w:rsidR="00BC357D" w:rsidRPr="00E728FA" w:rsidRDefault="00BC357D" w:rsidP="00BC357D">
            <w:pPr>
              <w:pStyle w:val="INDICATORNUMBER"/>
              <w:rPr>
                <w:rStyle w:val="Emphasis"/>
                <w:i w:val="0"/>
              </w:rPr>
            </w:pPr>
            <w:r w:rsidRPr="00E728FA">
              <w:rPr>
                <w:rStyle w:val="Emphasis"/>
                <w:i w:val="0"/>
              </w:rPr>
              <w:t>IFD 05</w:t>
            </w:r>
          </w:p>
        </w:tc>
        <w:tc>
          <w:tcPr>
            <w:tcW w:w="8037" w:type="dxa"/>
            <w:tcBorders>
              <w:top w:val="single" w:sz="4" w:space="0" w:color="7F7F7F" w:themeColor="text1" w:themeTint="80"/>
            </w:tcBorders>
            <w:shd w:val="clear" w:color="auto" w:fill="auto"/>
            <w:vAlign w:val="top"/>
          </w:tcPr>
          <w:p w14:paraId="59B70BFA" w14:textId="3DE0F502" w:rsidR="00BC357D" w:rsidRPr="00665974"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367846">
              <w:rPr>
                <w:b/>
              </w:rPr>
              <w:t>Microfinance:</w:t>
            </w:r>
            <w:r w:rsidRPr="00367846">
              <w:t xml:space="preserve"> the provision of diverse financial services to poor and low-income clients. Based on MIV Disclosure Guideline 2.1.2. As defined in the MIV Disclosure Guidelines, microcredit loan portfolios are characterized by their recipients (low-income borrowers who are typically self-employed or owners of tiny informal businesses and, in some cases, salaried workers), small average loan balance (defined as less than 250</w:t>
            </w:r>
            <w:r w:rsidR="00F25BAF">
              <w:t>%</w:t>
            </w:r>
            <w:r w:rsidRPr="00367846">
              <w:t xml:space="preserve"> of GNI per capita), a diversity of loan products (such as microenterprise, line of credit, housing, education, loans for immediate household needs) and alternative lending techniques that generally do not rely on conventional collateral. </w:t>
            </w:r>
          </w:p>
          <w:p w14:paraId="430F611A" w14:textId="7A2417AD" w:rsidR="00BC357D" w:rsidRPr="00665974"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367846">
              <w:rPr>
                <w:b/>
              </w:rPr>
              <w:t>SME:</w:t>
            </w:r>
            <w:r>
              <w:t xml:space="preserve"> s</w:t>
            </w:r>
            <w:r w:rsidRPr="00367846">
              <w:t xml:space="preserve">mall-and medium-sized enterprises (SMEs) are those with more than five but less than 250 employees (definition taken from the MIV Disclosure Guidelines). We recognise that definitions of SMEs vary from country to country, so </w:t>
            </w:r>
            <w:r w:rsidR="00391865">
              <w:t>when</w:t>
            </w:r>
            <w:r w:rsidR="00391865" w:rsidRPr="00367846">
              <w:t xml:space="preserve"> </w:t>
            </w:r>
            <w:r w:rsidRPr="00367846">
              <w:t>applicable in this supplement, we invite respondents to provide their own definitions.</w:t>
            </w:r>
            <w:r w:rsidR="00C66635">
              <w:rPr>
                <w:rFonts w:ascii="Calibri" w:hAnsi="Calibri"/>
                <w:color w:val="FF0000"/>
                <w:sz w:val="22"/>
                <w:szCs w:val="22"/>
                <w:lang w:eastAsia="en-US"/>
              </w:rPr>
              <w:t xml:space="preserve"> </w:t>
            </w:r>
            <w:r w:rsidR="00C66635" w:rsidRPr="00C66635">
              <w:t>Inclusive finance in SMEs refers to investments made in financial institutions that finance SMEs, as opposed to direct investments in SMEs.</w:t>
            </w:r>
          </w:p>
          <w:p w14:paraId="1F649CEC" w14:textId="77777777" w:rsidR="00BC357D" w:rsidRPr="00665974"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367846">
              <w:rPr>
                <w:b/>
              </w:rPr>
              <w:t>Other</w:t>
            </w:r>
            <w:r w:rsidRPr="00E64131">
              <w:rPr>
                <w:b/>
              </w:rPr>
              <w:t>:</w:t>
            </w:r>
            <w:r w:rsidRPr="00367846">
              <w:t xml:space="preserve"> could include access to finance for housing purposes.</w:t>
            </w:r>
          </w:p>
        </w:tc>
      </w:tr>
      <w:tr w:rsidR="00BC357D" w:rsidRPr="00D5451C" w14:paraId="59DB41A1" w14:textId="77777777" w:rsidTr="00BC357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4AB6EB61" w14:textId="77777777" w:rsidR="00BC357D" w:rsidRPr="003C6508" w:rsidRDefault="00BC357D" w:rsidP="00BC357D">
            <w:pPr>
              <w:pStyle w:val="INDICATORTEXT"/>
              <w:jc w:val="both"/>
              <w:rPr>
                <w:b/>
                <w:szCs w:val="18"/>
              </w:rPr>
            </w:pPr>
            <w:r>
              <w:rPr>
                <w:b/>
                <w:szCs w:val="18"/>
              </w:rPr>
              <w:t>LOGIC</w:t>
            </w:r>
          </w:p>
        </w:tc>
      </w:tr>
      <w:tr w:rsidR="00BC357D" w:rsidRPr="00D5451C" w14:paraId="7E3350E4" w14:textId="77777777" w:rsidTr="004D18F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82C8"/>
            </w:tcBorders>
            <w:vAlign w:val="top"/>
          </w:tcPr>
          <w:p w14:paraId="0625A14A" w14:textId="77777777" w:rsidR="00BC357D" w:rsidRPr="00E728FA" w:rsidRDefault="00BC357D" w:rsidP="00BC357D">
            <w:pPr>
              <w:pStyle w:val="INDICATORNUMBER"/>
              <w:rPr>
                <w:rStyle w:val="Emphasis"/>
                <w:i w:val="0"/>
              </w:rPr>
            </w:pPr>
            <w:r w:rsidRPr="00E728FA">
              <w:rPr>
                <w:rStyle w:val="Emphasis"/>
                <w:i w:val="0"/>
              </w:rPr>
              <w:t>IFD 05</w:t>
            </w:r>
          </w:p>
        </w:tc>
        <w:tc>
          <w:tcPr>
            <w:tcW w:w="8037" w:type="dxa"/>
            <w:tcBorders>
              <w:top w:val="single" w:sz="4" w:space="0" w:color="A6A6A6" w:themeColor="background1" w:themeShade="A6"/>
              <w:bottom w:val="single" w:sz="4" w:space="0" w:color="0082C8"/>
            </w:tcBorders>
            <w:shd w:val="clear" w:color="auto" w:fill="auto"/>
          </w:tcPr>
          <w:p w14:paraId="614BA51F" w14:textId="77777777" w:rsidR="00BC357D" w:rsidRDefault="00BC357D" w:rsidP="00BC357D">
            <w:pPr>
              <w:pStyle w:val="INDICATORTEXT"/>
              <w:cnfStyle w:val="000000100000" w:firstRow="0" w:lastRow="0" w:firstColumn="0" w:lastColumn="0" w:oddVBand="0" w:evenVBand="0" w:oddHBand="1" w:evenHBand="0" w:firstRowFirstColumn="0" w:firstRowLastColumn="0" w:lastRowFirstColumn="0" w:lastRowLastColumn="0"/>
            </w:pPr>
            <w:r w:rsidRPr="00FF1848">
              <w:t>This is a gateway indicator</w:t>
            </w:r>
            <w:r>
              <w:t xml:space="preserve">, so your answer here determines which sections of the module are applicable. If you report </w:t>
            </w:r>
            <w:r w:rsidRPr="00BF429C">
              <w:t>≥</w:t>
            </w:r>
            <w:r>
              <w:t xml:space="preserve">20% of your total inclusive finance assets invested directly in microfinance, indicators [06-08] and [11-13] will be applicable.  </w:t>
            </w:r>
          </w:p>
        </w:tc>
      </w:tr>
    </w:tbl>
    <w:p w14:paraId="0251C242" w14:textId="27EC27BF" w:rsidR="00580CA9" w:rsidRDefault="00580CA9"/>
    <w:p w14:paraId="29BD8A87" w14:textId="77777777" w:rsidR="00580CA9" w:rsidRDefault="00580CA9">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B648C" w14:paraId="1D3EE33A" w14:textId="77777777" w:rsidTr="001558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7B2CFA5" w14:textId="77777777" w:rsidR="007B648C" w:rsidRPr="00356CDA" w:rsidRDefault="007B648C" w:rsidP="001558DD">
            <w:pPr>
              <w:widowControl/>
              <w:autoSpaceDE/>
              <w:autoSpaceDN/>
              <w:adjustRightInd/>
              <w:spacing w:after="0" w:line="240" w:lineRule="auto"/>
              <w:rPr>
                <w:rStyle w:val="IntenseEmphasis"/>
                <w:b w:val="0"/>
                <w:bCs w:val="0"/>
                <w:iCs w:val="0"/>
                <w:color w:val="FFFFFF" w:themeColor="background1"/>
              </w:rPr>
            </w:pPr>
          </w:p>
        </w:tc>
        <w:tc>
          <w:tcPr>
            <w:tcW w:w="3402" w:type="dxa"/>
          </w:tcPr>
          <w:p w14:paraId="0CA1D176" w14:textId="77777777" w:rsidR="007B648C" w:rsidRPr="00356CDA" w:rsidRDefault="007B648C"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BC796FE" w14:textId="77777777" w:rsidR="007B648C" w:rsidRPr="00356CDA" w:rsidRDefault="007B648C"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5A7D66A" w14:textId="77777777" w:rsidR="007B648C" w:rsidRPr="00356CDA" w:rsidRDefault="007B648C" w:rsidP="001558DD">
            <w:pPr>
              <w:widowControl/>
              <w:autoSpaceDE/>
              <w:autoSpaceDN/>
              <w:adjustRightInd/>
              <w:spacing w:after="0" w:line="240" w:lineRule="auto"/>
              <w:rPr>
                <w:rStyle w:val="IntenseEmphasis"/>
                <w:b w:val="0"/>
                <w:bCs w:val="0"/>
                <w:iCs w:val="0"/>
                <w:color w:val="FFFFFF" w:themeColor="background1"/>
              </w:rPr>
            </w:pPr>
            <w:r w:rsidRPr="00356CDA">
              <w:t>Principle</w:t>
            </w:r>
          </w:p>
        </w:tc>
      </w:tr>
      <w:tr w:rsidR="007B648C" w14:paraId="705A027B" w14:textId="77777777" w:rsidTr="001558D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BE8C0E6" w14:textId="77777777" w:rsidR="007B648C" w:rsidRPr="00356CDA" w:rsidRDefault="007B648C" w:rsidP="001558DD">
            <w:pPr>
              <w:pStyle w:val="SectionIndicatorHeaderText"/>
              <w:rPr>
                <w:rStyle w:val="IntenseEmphasis"/>
                <w:bCs w:val="0"/>
                <w:i w:val="0"/>
                <w:iCs w:val="0"/>
                <w:color w:val="FFFFFF" w:themeColor="background1"/>
              </w:rPr>
            </w:pPr>
            <w:r>
              <w:rPr>
                <w:rStyle w:val="IntenseEmphasis"/>
                <w:i w:val="0"/>
                <w:color w:val="FFFFFF" w:themeColor="background1"/>
              </w:rPr>
              <w:t>IFD 06</w:t>
            </w:r>
          </w:p>
        </w:tc>
        <w:tc>
          <w:tcPr>
            <w:tcW w:w="3402" w:type="dxa"/>
          </w:tcPr>
          <w:p w14:paraId="5B98F899" w14:textId="77777777" w:rsidR="007B648C" w:rsidRDefault="007B648C" w:rsidP="001558DD">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7CD433DD" w14:textId="77777777" w:rsidR="007B648C" w:rsidRPr="00356CDA" w:rsidRDefault="007B648C" w:rsidP="001558DD">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2381E91E" w14:textId="77777777" w:rsidR="007B648C" w:rsidRPr="00356CDA" w:rsidRDefault="007B648C"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67DDC653" w14:textId="77777777" w:rsidR="007B648C" w:rsidRPr="00356CDA" w:rsidRDefault="007B648C" w:rsidP="001558DD">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14790982" w14:textId="77777777" w:rsidR="007B648C" w:rsidRDefault="007B648C" w:rsidP="007B648C">
      <w:pPr>
        <w:pStyle w:val="INDICATORNUMBER"/>
      </w:pPr>
    </w:p>
    <w:tbl>
      <w:tblPr>
        <w:tblStyle w:val="SubSectionIndicatorTableVOLUNTARY"/>
        <w:tblW w:w="9214" w:type="dxa"/>
        <w:tblInd w:w="5" w:type="dxa"/>
        <w:tblLook w:val="04A0" w:firstRow="1" w:lastRow="0" w:firstColumn="1" w:lastColumn="0" w:noHBand="0" w:noVBand="1"/>
      </w:tblPr>
      <w:tblGrid>
        <w:gridCol w:w="1093"/>
        <w:gridCol w:w="3031"/>
        <w:gridCol w:w="1267"/>
        <w:gridCol w:w="563"/>
        <w:gridCol w:w="3260"/>
      </w:tblGrid>
      <w:tr w:rsidR="004F32D8" w14:paraId="616E730B" w14:textId="77777777" w:rsidTr="0020237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4DF8435" w14:textId="77777777" w:rsidR="004F32D8" w:rsidRPr="00903B63" w:rsidRDefault="004F32D8"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06</w:t>
            </w:r>
          </w:p>
        </w:tc>
        <w:tc>
          <w:tcPr>
            <w:tcW w:w="8121" w:type="dxa"/>
            <w:gridSpan w:val="4"/>
            <w:tcBorders>
              <w:top w:val="single" w:sz="4" w:space="0" w:color="0070C0"/>
              <w:bottom w:val="single" w:sz="4" w:space="0" w:color="0070C0"/>
              <w:right w:val="single" w:sz="4" w:space="0" w:color="0070C0"/>
            </w:tcBorders>
            <w:shd w:val="clear" w:color="auto" w:fill="0070C0"/>
          </w:tcPr>
          <w:p w14:paraId="29A6BE40" w14:textId="77777777" w:rsidR="004F32D8" w:rsidRPr="00903B63" w:rsidRDefault="004F32D8"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F32D8" w14:paraId="4E20A4B9" w14:textId="77777777" w:rsidTr="0020237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008FB73" w14:textId="77777777" w:rsidR="004F32D8" w:rsidRDefault="004F32D8" w:rsidP="001558DD">
            <w:pPr>
              <w:pStyle w:val="INDICATORNUMBER"/>
              <w:rPr>
                <w:rStyle w:val="IntenseEmphasis"/>
                <w:b/>
                <w:bCs w:val="0"/>
                <w:i w:val="0"/>
                <w:iCs w:val="0"/>
                <w:color w:val="595959"/>
              </w:rPr>
            </w:pPr>
            <w:r>
              <w:rPr>
                <w:rStyle w:val="IntenseEmphasis"/>
                <w:b/>
                <w:bCs w:val="0"/>
                <w:i w:val="0"/>
                <w:iCs w:val="0"/>
                <w:color w:val="595959"/>
              </w:rPr>
              <w:t>IFD 06.1</w:t>
            </w:r>
          </w:p>
        </w:tc>
        <w:tc>
          <w:tcPr>
            <w:tcW w:w="8121" w:type="dxa"/>
            <w:gridSpan w:val="4"/>
            <w:tcBorders>
              <w:top w:val="single" w:sz="4" w:space="0" w:color="0070C0"/>
              <w:right w:val="single" w:sz="4" w:space="0" w:color="0070C0"/>
            </w:tcBorders>
            <w:shd w:val="clear" w:color="auto" w:fill="DAEEF3" w:themeFill="accent5" w:themeFillTint="33"/>
          </w:tcPr>
          <w:p w14:paraId="2A13FB3A" w14:textId="55AD52C4" w:rsidR="004F32D8" w:rsidRPr="00C2743E" w:rsidRDefault="004F32D8" w:rsidP="00391865">
            <w:pPr>
              <w:pStyle w:val="INDICATORTEXT"/>
              <w:cnfStyle w:val="000000100000" w:firstRow="0" w:lastRow="0" w:firstColumn="0" w:lastColumn="0" w:oddVBand="0" w:evenVBand="0" w:oddHBand="1" w:evenHBand="0" w:firstRowFirstColumn="0" w:firstRowLastColumn="0" w:lastRowFirstColumn="0" w:lastRowLastColumn="0"/>
            </w:pPr>
            <w:r w:rsidRPr="004F32D8">
              <w:t xml:space="preserve">Indicate </w:t>
            </w:r>
            <w:r w:rsidR="00391865">
              <w:t>whether</w:t>
            </w:r>
            <w:r w:rsidR="00391865" w:rsidRPr="004F32D8">
              <w:t xml:space="preserve"> </w:t>
            </w:r>
            <w:r w:rsidRPr="004F32D8">
              <w:t>you track the geographical spread of your total assets invested directly in microfinance.</w:t>
            </w:r>
          </w:p>
        </w:tc>
      </w:tr>
      <w:tr w:rsidR="004F32D8" w14:paraId="37B12103" w14:textId="77777777" w:rsidTr="0020237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52713D0F" w14:textId="77777777" w:rsidR="004F32D8" w:rsidRDefault="004F32D8" w:rsidP="001558DD">
            <w:pPr>
              <w:pStyle w:val="INDICATORNUMBER"/>
              <w:rPr>
                <w:rStyle w:val="IntenseEmphasis"/>
                <w:b/>
                <w:bCs w:val="0"/>
                <w:i w:val="0"/>
                <w:iCs w:val="0"/>
                <w:color w:val="595959"/>
              </w:rPr>
            </w:pPr>
          </w:p>
        </w:tc>
        <w:tc>
          <w:tcPr>
            <w:tcW w:w="4298" w:type="dxa"/>
            <w:gridSpan w:val="2"/>
            <w:tcBorders>
              <w:top w:val="nil"/>
              <w:bottom w:val="single" w:sz="4" w:space="0" w:color="0070C0"/>
              <w:right w:val="single" w:sz="4" w:space="0" w:color="A6A6A6" w:themeColor="background1" w:themeShade="A6"/>
            </w:tcBorders>
            <w:shd w:val="clear" w:color="auto" w:fill="auto"/>
          </w:tcPr>
          <w:p w14:paraId="308B7329" w14:textId="77777777" w:rsidR="004F32D8" w:rsidRPr="005308EE" w:rsidRDefault="004F32D8"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gridSpan w:val="2"/>
            <w:tcBorders>
              <w:top w:val="nil"/>
              <w:left w:val="single" w:sz="4" w:space="0" w:color="A6A6A6" w:themeColor="background1" w:themeShade="A6"/>
              <w:bottom w:val="single" w:sz="4" w:space="0" w:color="0070C0"/>
              <w:right w:val="single" w:sz="4" w:space="0" w:color="0070C0"/>
            </w:tcBorders>
            <w:shd w:val="clear" w:color="auto" w:fill="auto"/>
          </w:tcPr>
          <w:p w14:paraId="0142CA45" w14:textId="77777777" w:rsidR="004F32D8" w:rsidRPr="00B734A4" w:rsidRDefault="004F32D8"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4F32D8" w14:paraId="3742F20B" w14:textId="77777777" w:rsidTr="0020237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7EA338C4" w14:textId="77777777" w:rsidR="004F32D8" w:rsidRDefault="004F32D8" w:rsidP="001558DD">
            <w:pPr>
              <w:pStyle w:val="INDICATORNUMBER"/>
              <w:rPr>
                <w:rStyle w:val="IntenseEmphasis"/>
                <w:b/>
                <w:bCs w:val="0"/>
                <w:i w:val="0"/>
                <w:iCs w:val="0"/>
                <w:color w:val="595959"/>
              </w:rPr>
            </w:pPr>
            <w:r>
              <w:rPr>
                <w:rStyle w:val="IntenseEmphasis"/>
                <w:b/>
                <w:bCs w:val="0"/>
                <w:i w:val="0"/>
                <w:iCs w:val="0"/>
                <w:color w:val="595959"/>
              </w:rPr>
              <w:t>IFD 06.2</w:t>
            </w:r>
          </w:p>
        </w:tc>
        <w:tc>
          <w:tcPr>
            <w:tcW w:w="8121" w:type="dxa"/>
            <w:gridSpan w:val="4"/>
            <w:tcBorders>
              <w:top w:val="single" w:sz="4" w:space="0" w:color="0070C0"/>
              <w:right w:val="single" w:sz="4" w:space="0" w:color="0070C0"/>
            </w:tcBorders>
            <w:shd w:val="clear" w:color="auto" w:fill="DAEEF3" w:themeFill="accent5" w:themeFillTint="33"/>
          </w:tcPr>
          <w:p w14:paraId="24631B6B" w14:textId="77777777" w:rsidR="004F32D8" w:rsidRPr="003939E2" w:rsidRDefault="004F32D8" w:rsidP="001558DD">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4F32D8">
              <w:t>Of your total assets invested directly in microfinance, indicate the geographic spread as a percentage of your portfolio</w:t>
            </w:r>
            <w:r>
              <w:t>.</w:t>
            </w:r>
          </w:p>
        </w:tc>
      </w:tr>
      <w:tr w:rsidR="00E64131" w14:paraId="7EF310BF" w14:textId="77777777" w:rsidTr="0020237F">
        <w:trPr>
          <w:trHeight w:val="794"/>
        </w:trPr>
        <w:tc>
          <w:tcPr>
            <w:cnfStyle w:val="001000000000" w:firstRow="0" w:lastRow="0" w:firstColumn="1" w:lastColumn="0" w:oddVBand="0" w:evenVBand="0" w:oddHBand="0" w:evenHBand="0" w:firstRowFirstColumn="0" w:firstRowLastColumn="0" w:lastRowFirstColumn="0" w:lastRowLastColumn="0"/>
            <w:tcW w:w="1093" w:type="dxa"/>
            <w:vMerge w:val="restart"/>
            <w:tcBorders>
              <w:left w:val="single" w:sz="4" w:space="0" w:color="0070C0"/>
            </w:tcBorders>
            <w:vAlign w:val="top"/>
          </w:tcPr>
          <w:p w14:paraId="6D220222" w14:textId="77777777" w:rsidR="00E64131" w:rsidRDefault="00E64131" w:rsidP="001558DD">
            <w:pPr>
              <w:pStyle w:val="INDICATORNUMBER"/>
              <w:rPr>
                <w:rStyle w:val="IntenseEmphasis"/>
                <w:b/>
                <w:bCs w:val="0"/>
                <w:i w:val="0"/>
                <w:iCs w:val="0"/>
                <w:color w:val="595959"/>
              </w:rPr>
            </w:pPr>
          </w:p>
        </w:tc>
        <w:tc>
          <w:tcPr>
            <w:tcW w:w="3031" w:type="dxa"/>
            <w:vMerge w:val="restart"/>
            <w:tcBorders>
              <w:top w:val="single" w:sz="4" w:space="0" w:color="A6A6A6" w:themeColor="background1" w:themeShade="A6"/>
              <w:right w:val="single" w:sz="4" w:space="0" w:color="A6A6A6" w:themeColor="background1" w:themeShade="A6"/>
            </w:tcBorders>
            <w:shd w:val="clear" w:color="auto" w:fill="auto"/>
          </w:tcPr>
          <w:p w14:paraId="2C0796FB" w14:textId="77777777" w:rsidR="00E64131" w:rsidRPr="00680D45"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20237F">
              <w:t>Western Europe</w:t>
            </w:r>
          </w:p>
        </w:tc>
        <w:tc>
          <w:tcPr>
            <w:tcW w:w="1830" w:type="dxa"/>
            <w:gridSpan w:val="2"/>
            <w:vMerge w:val="restart"/>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5E53F470" w14:textId="77777777" w:rsidR="00E64131" w:rsidRPr="00A049F9"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7C1894DA" w14:textId="77777777" w:rsidR="00E64131" w:rsidRPr="00A049F9"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5A1012EC"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15CC362F"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E980C7E"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7897F5F"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2D780827" w14:textId="77777777" w:rsidR="00E64131" w:rsidRPr="0020237F" w:rsidRDefault="00E64131" w:rsidP="0020237F">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1680813F" w14:textId="77777777" w:rsidTr="0020237F">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983CFD3"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35840E21" w14:textId="77777777" w:rsidR="00E64131" w:rsidRPr="0020237F"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6CEB56" w14:textId="77777777" w:rsidR="00E64131" w:rsidRPr="00A049F9"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5A97913" w14:textId="77777777" w:rsidR="00E64131" w:rsidRDefault="00E64131" w:rsidP="0020237F">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lang w:eastAsia="ja-JP"/>
              </w:rPr>
              <w:drawing>
                <wp:inline distT="0" distB="0" distL="0" distR="0" wp14:anchorId="37DC00EB" wp14:editId="0E1BFF15">
                  <wp:extent cx="436196" cy="175097"/>
                  <wp:effectExtent l="19050" t="0" r="1954" b="0"/>
                  <wp:docPr id="3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648C4A3C" w14:textId="59F75723" w:rsidR="005C1D01" w:rsidRPr="0020237F" w:rsidRDefault="005C1D01" w:rsidP="0020237F">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14BA4329" w14:textId="77777777" w:rsidTr="0020237F">
        <w:trPr>
          <w:trHeight w:val="73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AE6F1FB"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4A3974EE" w14:textId="754CFA0C" w:rsidR="00E64131" w:rsidRPr="0020237F" w:rsidRDefault="00E64131" w:rsidP="00391865">
            <w:pPr>
              <w:pStyle w:val="INDICATORTEXT"/>
              <w:cnfStyle w:val="000000000000" w:firstRow="0" w:lastRow="0" w:firstColumn="0" w:lastColumn="0" w:oddVBand="0" w:evenVBand="0" w:oddHBand="0" w:evenHBand="0" w:firstRowFirstColumn="0" w:firstRowLastColumn="0" w:lastRowFirstColumn="0" w:lastRowLastColumn="0"/>
            </w:pPr>
            <w:r w:rsidRPr="0020237F">
              <w:t xml:space="preserve">Eastern Europe </w:t>
            </w:r>
            <w:r w:rsidR="00391865">
              <w:t>and</w:t>
            </w:r>
            <w:r w:rsidR="00391865" w:rsidRPr="0020237F">
              <w:t xml:space="preserve"> </w:t>
            </w:r>
            <w:r w:rsidRPr="0020237F">
              <w:t>Central Asia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5BB9B7E1" w14:textId="77777777" w:rsidR="00E64131" w:rsidRPr="00A049F9"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75C3AA67" w14:textId="77777777" w:rsidR="00E64131" w:rsidRPr="00A049F9"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62194A1"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09B2915D"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5CDAF938" w14:textId="77777777" w:rsidR="00E64131"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19B099A3" w14:textId="77777777" w:rsidR="00E64131" w:rsidRPr="00A049F9" w:rsidRDefault="00E64131" w:rsidP="0020237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1F92945C"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5592FDD3" w14:textId="77777777" w:rsidTr="00DF3A35">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59209E7"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2E5B535E" w14:textId="77777777" w:rsidR="00E64131" w:rsidRPr="0020237F"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C64F18" w14:textId="77777777" w:rsidR="00E64131" w:rsidRPr="00A049F9" w:rsidRDefault="00E64131" w:rsidP="0020237F">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FC18F5"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lang w:eastAsia="ja-JP"/>
              </w:rPr>
              <w:drawing>
                <wp:inline distT="0" distB="0" distL="0" distR="0" wp14:anchorId="63157596" wp14:editId="494CD4BB">
                  <wp:extent cx="436196" cy="175097"/>
                  <wp:effectExtent l="19050" t="0" r="1954" b="0"/>
                  <wp:docPr id="2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06FDD9A" w14:textId="5119D1F6"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0DFE98B1" w14:textId="77777777" w:rsidTr="00DF3A35">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7647B93"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46B4C5AA"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DF3A35">
              <w:t>North America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03380059" w14:textId="77777777" w:rsidR="00E64131" w:rsidRPr="00A049F9"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FE129EA" w14:textId="77777777" w:rsidR="00E64131" w:rsidRPr="00A049F9"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7D450428" w14:textId="77777777" w:rsidR="00E64131"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00BB9F03" w14:textId="77777777" w:rsidR="00E64131"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4971D631" w14:textId="77777777" w:rsidR="00E64131"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2119024" w14:textId="77777777" w:rsidR="00E64131" w:rsidRPr="00A049F9" w:rsidRDefault="00E64131" w:rsidP="00DF3A3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5E0FD03"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09E4F3AC" w14:textId="77777777" w:rsidTr="003271B8">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37677C0E"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13263D01" w14:textId="77777777" w:rsidR="00E64131" w:rsidRPr="00DF3A35"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9CD4E5" w14:textId="77777777" w:rsidR="00E64131" w:rsidRPr="00A049F9" w:rsidRDefault="00E64131" w:rsidP="00DF3A35">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A84ED51"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lang w:eastAsia="ja-JP"/>
              </w:rPr>
              <w:drawing>
                <wp:inline distT="0" distB="0" distL="0" distR="0" wp14:anchorId="2389F096" wp14:editId="7DDF7E7C">
                  <wp:extent cx="436196" cy="175097"/>
                  <wp:effectExtent l="19050" t="0" r="1954" b="0"/>
                  <wp:docPr id="22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4A70FE3" w14:textId="5E71C977"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5207A7EF" w14:textId="77777777" w:rsidTr="003271B8">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DE4F2D2"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1BD13000" w14:textId="25219E30" w:rsidR="00E64131" w:rsidRPr="00DF3A35" w:rsidRDefault="00E64131" w:rsidP="00391865">
            <w:pPr>
              <w:pStyle w:val="INDICATORTEXT"/>
              <w:cnfStyle w:val="000000000000" w:firstRow="0" w:lastRow="0" w:firstColumn="0" w:lastColumn="0" w:oddVBand="0" w:evenVBand="0" w:oddHBand="0" w:evenHBand="0" w:firstRowFirstColumn="0" w:firstRowLastColumn="0" w:lastRowFirstColumn="0" w:lastRowLastColumn="0"/>
            </w:pPr>
            <w:r w:rsidRPr="003271B8">
              <w:t xml:space="preserve">Latin America (includes Central and South America) </w:t>
            </w:r>
            <w:r w:rsidR="00391865">
              <w:t>and</w:t>
            </w:r>
            <w:r w:rsidR="00391865" w:rsidRPr="003271B8">
              <w:t xml:space="preserve"> </w:t>
            </w:r>
            <w:r w:rsidRPr="003271B8">
              <w:t>Caribbean</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65BD849" w14:textId="77777777" w:rsidR="00E64131" w:rsidRPr="00A049F9"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D097D1C" w14:textId="77777777" w:rsidR="00E64131" w:rsidRPr="00A049F9"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2E980E3" w14:textId="77777777" w:rsidR="00E64131"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2E9F7103" w14:textId="77777777" w:rsidR="00E64131"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58D17C1E" w14:textId="77777777" w:rsidR="00E64131"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636F70C5" w14:textId="77777777" w:rsidR="00E64131" w:rsidRPr="00A049F9" w:rsidRDefault="00E64131" w:rsidP="003271B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4F2C9DC2"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44A35ACD" w14:textId="77777777" w:rsidTr="00AA6567">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C86007E"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047D1519" w14:textId="77777777" w:rsidR="00E64131" w:rsidRPr="003271B8"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3A2C47" w14:textId="77777777" w:rsidR="00E64131" w:rsidRPr="00A049F9" w:rsidRDefault="00E64131" w:rsidP="003271B8">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03CB91F"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lang w:eastAsia="ja-JP"/>
              </w:rPr>
              <w:drawing>
                <wp:inline distT="0" distB="0" distL="0" distR="0" wp14:anchorId="02044CA4" wp14:editId="79FCF123">
                  <wp:extent cx="436196" cy="175097"/>
                  <wp:effectExtent l="19050" t="0" r="1954" b="0"/>
                  <wp:docPr id="22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05C33047" w14:textId="48B55264"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117BEF32" w14:textId="77777777" w:rsidTr="00AA6567">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610A3A4"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6B853722" w14:textId="15BE6CC9" w:rsidR="00E64131" w:rsidRPr="003271B8" w:rsidRDefault="00E64131" w:rsidP="00391865">
            <w:pPr>
              <w:pStyle w:val="INDICATORTEXT"/>
              <w:cnfStyle w:val="000000000000" w:firstRow="0" w:lastRow="0" w:firstColumn="0" w:lastColumn="0" w:oddVBand="0" w:evenVBand="0" w:oddHBand="0" w:evenHBand="0" w:firstRowFirstColumn="0" w:firstRowLastColumn="0" w:lastRowFirstColumn="0" w:lastRowLastColumn="0"/>
            </w:pPr>
            <w:r w:rsidRPr="00D0205F">
              <w:t xml:space="preserve">East Asia </w:t>
            </w:r>
            <w:r w:rsidR="00391865">
              <w:t>and</w:t>
            </w:r>
            <w:r w:rsidR="00391865" w:rsidRPr="00D0205F">
              <w:t xml:space="preserve"> </w:t>
            </w:r>
            <w:r w:rsidRPr="00D0205F">
              <w:t>Pacific</w:t>
            </w:r>
          </w:p>
        </w:tc>
        <w:tc>
          <w:tcPr>
            <w:tcW w:w="1830" w:type="dxa"/>
            <w:gridSpan w:val="2"/>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1F928E" w14:textId="77777777" w:rsidR="00E64131" w:rsidRPr="00A049F9"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2EB825AC" w14:textId="77777777" w:rsidR="00E64131" w:rsidRPr="00A049F9"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627178BA" w14:textId="77777777" w:rsidR="00E64131"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74AB2051" w14:textId="77777777" w:rsidR="00E64131"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7753F00" w14:textId="77777777" w:rsidR="00E64131"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A2B52F8" w14:textId="77777777" w:rsidR="00E64131" w:rsidRPr="00A049F9" w:rsidRDefault="00E64131" w:rsidP="00D0205F">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0C79EBD"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09A827BD" w14:textId="77777777" w:rsidTr="00AA6567">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FE2AD63"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1C3CA0F5" w14:textId="77777777" w:rsidR="00E64131" w:rsidRPr="00D0205F"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4B154E" w14:textId="77777777" w:rsidR="00E64131" w:rsidRPr="00A049F9" w:rsidRDefault="00E64131" w:rsidP="00D0205F">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9B4BC37"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lang w:eastAsia="ja-JP"/>
              </w:rPr>
              <w:drawing>
                <wp:inline distT="0" distB="0" distL="0" distR="0" wp14:anchorId="77BBC972" wp14:editId="7A2C033C">
                  <wp:extent cx="436196" cy="175097"/>
                  <wp:effectExtent l="19050" t="0" r="1954" b="0"/>
                  <wp:docPr id="22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4513C4BD" w14:textId="0CFCDF68"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550DA70A" w14:textId="77777777" w:rsidTr="00AA6567">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0EBEDF0" w14:textId="77777777" w:rsidR="00E64131" w:rsidRDefault="00E64131" w:rsidP="001558DD">
            <w:pPr>
              <w:pStyle w:val="INDICATORNUMBER"/>
              <w:rPr>
                <w:rStyle w:val="IntenseEmphasis"/>
                <w:b/>
                <w:bCs w:val="0"/>
                <w:i w:val="0"/>
                <w:iCs w:val="0"/>
                <w:color w:val="595959"/>
              </w:rPr>
            </w:pPr>
          </w:p>
        </w:tc>
        <w:tc>
          <w:tcPr>
            <w:tcW w:w="3031" w:type="dxa"/>
            <w:vMerge w:val="restart"/>
            <w:tcBorders>
              <w:top w:val="single" w:sz="4" w:space="0" w:color="A6A6A6" w:themeColor="background1" w:themeShade="A6"/>
              <w:right w:val="single" w:sz="4" w:space="0" w:color="A6A6A6" w:themeColor="background1" w:themeShade="A6"/>
            </w:tcBorders>
            <w:shd w:val="clear" w:color="auto" w:fill="auto"/>
          </w:tcPr>
          <w:p w14:paraId="238A61F8" w14:textId="77777777" w:rsidR="00E64131" w:rsidRPr="00D0205F"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AA6567">
              <w:t>South Asia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4076608B" w14:textId="77777777" w:rsidR="00E64131" w:rsidRPr="00A049F9"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35F51F18" w14:textId="77777777" w:rsidR="00E64131" w:rsidRPr="00A049F9"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75A040AB" w14:textId="77777777" w:rsidR="00E64131"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4366607D" w14:textId="77777777" w:rsidR="00E64131"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6B1517CD" w14:textId="77777777" w:rsidR="00E64131"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58C50A8F" w14:textId="77777777" w:rsidR="00E64131" w:rsidRPr="00A049F9" w:rsidRDefault="00E64131" w:rsidP="00AA656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vAlign w:val="top"/>
          </w:tcPr>
          <w:p w14:paraId="6DE3498B"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1FC88F93" w14:textId="77777777" w:rsidTr="003E1621">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0B48C28"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38A1A95B" w14:textId="77777777" w:rsidR="00E64131" w:rsidRPr="00AA6567"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359E84" w14:textId="77777777" w:rsidR="00E64131" w:rsidRPr="00A049F9" w:rsidRDefault="00E64131" w:rsidP="00AA6567">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4F4C118"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lang w:eastAsia="ja-JP"/>
              </w:rPr>
              <w:drawing>
                <wp:inline distT="0" distB="0" distL="0" distR="0" wp14:anchorId="05851980" wp14:editId="5E2FEAFC">
                  <wp:extent cx="436196" cy="175097"/>
                  <wp:effectExtent l="19050" t="0" r="1954" b="0"/>
                  <wp:docPr id="22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1D763DD" w14:textId="5DEC840A"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05A443E4" w14:textId="77777777" w:rsidTr="003E1621">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421C365"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25EB8CDC" w14:textId="45600A39" w:rsidR="00E64131" w:rsidRPr="00AA6567" w:rsidRDefault="00E64131" w:rsidP="00391865">
            <w:pPr>
              <w:pStyle w:val="INDICATORTEXT"/>
              <w:cnfStyle w:val="000000000000" w:firstRow="0" w:lastRow="0" w:firstColumn="0" w:lastColumn="0" w:oddVBand="0" w:evenVBand="0" w:oddHBand="0" w:evenHBand="0" w:firstRowFirstColumn="0" w:firstRowLastColumn="0" w:lastRowFirstColumn="0" w:lastRowLastColumn="0"/>
            </w:pPr>
            <w:r w:rsidRPr="003E1621">
              <w:t xml:space="preserve">Middle East </w:t>
            </w:r>
            <w:r w:rsidR="00391865">
              <w:t>and</w:t>
            </w:r>
            <w:r w:rsidR="00391865" w:rsidRPr="003E1621">
              <w:t xml:space="preserve"> </w:t>
            </w:r>
            <w:r w:rsidRPr="003E1621">
              <w:t>North Africa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D15995C" w14:textId="77777777" w:rsidR="00E64131" w:rsidRPr="00A049F9"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69179DC2" w14:textId="77777777" w:rsidR="00E64131" w:rsidRPr="00A049F9"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1C655AC3" w14:textId="77777777" w:rsidR="00E64131"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05EEEA37" w14:textId="77777777" w:rsidR="00E64131"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6F962F34" w14:textId="77777777" w:rsidR="00E64131"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7939D280" w14:textId="77777777" w:rsidR="00E64131" w:rsidRPr="00A049F9" w:rsidRDefault="00E64131" w:rsidP="003E162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vAlign w:val="top"/>
          </w:tcPr>
          <w:p w14:paraId="045BF100" w14:textId="77777777" w:rsidR="00E64131" w:rsidRPr="0020237F" w:rsidRDefault="00E64131"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4C308550" w14:textId="77777777" w:rsidTr="003E1621">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C41DE5F" w14:textId="77777777" w:rsidR="00E64131" w:rsidRDefault="00E64131" w:rsidP="001558DD">
            <w:pPr>
              <w:pStyle w:val="INDICATORNUMBER"/>
              <w:rPr>
                <w:rStyle w:val="IntenseEmphasis"/>
                <w:b/>
                <w:bCs w:val="0"/>
                <w:i w:val="0"/>
                <w:iCs w:val="0"/>
                <w:color w:val="595959"/>
              </w:rPr>
            </w:pPr>
          </w:p>
        </w:tc>
        <w:tc>
          <w:tcPr>
            <w:tcW w:w="3031" w:type="dxa"/>
            <w:vMerge/>
            <w:tcBorders>
              <w:bottom w:val="single" w:sz="4" w:space="0" w:color="A6A6A6" w:themeColor="background1" w:themeShade="A6"/>
              <w:right w:val="single" w:sz="4" w:space="0" w:color="A6A6A6" w:themeColor="background1" w:themeShade="A6"/>
            </w:tcBorders>
            <w:shd w:val="clear" w:color="auto" w:fill="auto"/>
          </w:tcPr>
          <w:p w14:paraId="19415926" w14:textId="77777777" w:rsidR="00E64131" w:rsidRPr="003E1621"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BCC39F" w14:textId="77777777" w:rsidR="00E64131" w:rsidRPr="00A049F9" w:rsidRDefault="00E64131" w:rsidP="003E1621">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C94DB29" w14:textId="77777777" w:rsidR="00E64131" w:rsidRDefault="00E6413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lang w:eastAsia="ja-JP"/>
              </w:rPr>
              <w:drawing>
                <wp:inline distT="0" distB="0" distL="0" distR="0" wp14:anchorId="6F56BB2F" wp14:editId="6D57DAA8">
                  <wp:extent cx="436196" cy="175097"/>
                  <wp:effectExtent l="19050" t="0" r="1954" b="0"/>
                  <wp:docPr id="22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11245B77" w14:textId="561BC05B" w:rsidR="005C1D01" w:rsidRPr="0020237F" w:rsidRDefault="005C1D01"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0577E18B" w14:textId="77777777" w:rsidTr="00E64131">
        <w:trPr>
          <w:trHeight w:val="78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F8F960F" w14:textId="77777777" w:rsidR="00E64131" w:rsidRDefault="00E64131" w:rsidP="001558DD">
            <w:pPr>
              <w:pStyle w:val="INDICATORNUMBER"/>
              <w:rPr>
                <w:rStyle w:val="IntenseEmphasis"/>
                <w:b/>
                <w:bCs w:val="0"/>
                <w:i w:val="0"/>
                <w:iCs w:val="0"/>
                <w:color w:val="595959"/>
              </w:rPr>
            </w:pPr>
          </w:p>
        </w:tc>
        <w:tc>
          <w:tcPr>
            <w:tcW w:w="3031" w:type="dxa"/>
            <w:vMerge w:val="restart"/>
            <w:tcBorders>
              <w:right w:val="single" w:sz="4" w:space="0" w:color="A6A6A6" w:themeColor="background1" w:themeShade="A6"/>
            </w:tcBorders>
            <w:shd w:val="clear" w:color="auto" w:fill="auto"/>
          </w:tcPr>
          <w:p w14:paraId="07785974" w14:textId="77777777" w:rsidR="00E64131" w:rsidRPr="003E1621"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5E6E9C">
              <w:t>Sub-Saharan Africa</w:t>
            </w:r>
          </w:p>
        </w:tc>
        <w:tc>
          <w:tcPr>
            <w:tcW w:w="1830" w:type="dxa"/>
            <w:gridSpan w:val="2"/>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63912728" w14:textId="77777777" w:rsidR="00E64131" w:rsidRPr="00A049F9"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A049F9">
              <w:t>0%</w:t>
            </w:r>
          </w:p>
          <w:p w14:paraId="7CAFCA4E" w14:textId="77777777" w:rsidR="00E64131" w:rsidRPr="00A049F9"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w:t>
            </w:r>
            <w:r>
              <w:t>&lt;20</w:t>
            </w:r>
            <w:r w:rsidRPr="00A049F9">
              <w:t>%</w:t>
            </w:r>
          </w:p>
          <w:p w14:paraId="2FC65894" w14:textId="77777777" w:rsidR="00E64131"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20-40</w:t>
            </w:r>
            <w:r w:rsidRPr="00A049F9">
              <w:t>%</w:t>
            </w:r>
          </w:p>
          <w:p w14:paraId="4FCE112E" w14:textId="77777777" w:rsidR="00E64131"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41-60%</w:t>
            </w:r>
          </w:p>
          <w:p w14:paraId="1BDBAE86" w14:textId="77777777" w:rsidR="00E64131"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61-80%</w:t>
            </w:r>
          </w:p>
          <w:p w14:paraId="22AA4327" w14:textId="77777777" w:rsidR="00E64131" w:rsidRPr="00A049F9" w:rsidRDefault="00E64131" w:rsidP="005E6E9C">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&gt;80%</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00701F55" w14:textId="77777777" w:rsidR="00E64131" w:rsidRPr="0020237F" w:rsidRDefault="00E64131" w:rsidP="00E64131">
            <w:pPr>
              <w:pStyle w:val="INDICATORTEXT"/>
              <w:cnfStyle w:val="000000000000" w:firstRow="0" w:lastRow="0" w:firstColumn="0" w:lastColumn="0" w:oddVBand="0" w:evenVBand="0" w:oddHBand="0" w:evenHBand="0" w:firstRowFirstColumn="0" w:firstRowLastColumn="0" w:lastRowFirstColumn="0" w:lastRowLastColumn="0"/>
              <w:rPr>
                <w:b/>
              </w:rPr>
            </w:pPr>
            <w:r w:rsidRPr="0020237F">
              <w:rPr>
                <w:b/>
              </w:rPr>
              <w:t>Indicate the average loan size (in US$) of your investees to active borrowers in this region.</w:t>
            </w:r>
          </w:p>
        </w:tc>
      </w:tr>
      <w:tr w:rsidR="00E64131" w14:paraId="555A87FE" w14:textId="77777777" w:rsidTr="00E64131">
        <w:trPr>
          <w:cnfStyle w:val="000000100000" w:firstRow="0" w:lastRow="0" w:firstColumn="0" w:lastColumn="0" w:oddVBand="0" w:evenVBand="0" w:oddHBand="1" w:evenHBand="0" w:firstRowFirstColumn="0" w:firstRowLastColumn="0" w:lastRowFirstColumn="0" w:lastRowLastColumn="0"/>
          <w:trHeight w:val="78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0D4DC20" w14:textId="77777777" w:rsidR="00E64131" w:rsidRDefault="00E64131" w:rsidP="001558DD">
            <w:pPr>
              <w:pStyle w:val="INDICATORNUMBER"/>
              <w:rPr>
                <w:rStyle w:val="IntenseEmphasis"/>
                <w:b/>
                <w:bCs w:val="0"/>
                <w:i w:val="0"/>
                <w:iCs w:val="0"/>
                <w:color w:val="595959"/>
              </w:rPr>
            </w:pPr>
          </w:p>
        </w:tc>
        <w:tc>
          <w:tcPr>
            <w:tcW w:w="3031" w:type="dxa"/>
            <w:vMerge/>
            <w:tcBorders>
              <w:right w:val="single" w:sz="4" w:space="0" w:color="A6A6A6" w:themeColor="background1" w:themeShade="A6"/>
            </w:tcBorders>
            <w:shd w:val="clear" w:color="auto" w:fill="auto"/>
          </w:tcPr>
          <w:p w14:paraId="42A8E927" w14:textId="77777777" w:rsidR="00E64131" w:rsidRPr="005E6E9C"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1830" w:type="dxa"/>
            <w:gridSpan w:val="2"/>
            <w:vMerge/>
            <w:tcBorders>
              <w:left w:val="single" w:sz="4" w:space="0" w:color="A6A6A6" w:themeColor="background1" w:themeShade="A6"/>
              <w:right w:val="single" w:sz="4" w:space="0" w:color="A6A6A6" w:themeColor="background1" w:themeShade="A6"/>
            </w:tcBorders>
            <w:shd w:val="clear" w:color="auto" w:fill="auto"/>
          </w:tcPr>
          <w:p w14:paraId="53F69429" w14:textId="77777777" w:rsidR="00E64131" w:rsidRPr="00A049F9" w:rsidRDefault="00E64131" w:rsidP="005E6E9C">
            <w:pPr>
              <w:pStyle w:val="INDICATORTEXT"/>
              <w:cnfStyle w:val="000000100000" w:firstRow="0" w:lastRow="0" w:firstColumn="0" w:lastColumn="0" w:oddVBand="0" w:evenVBand="0" w:oddHBand="1" w:evenHBand="0" w:firstRowFirstColumn="0" w:firstRowLastColumn="0" w:lastRowFirstColumn="0" w:lastRowLastColumn="0"/>
            </w:pP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ED395A4" w14:textId="77777777" w:rsidR="00E64131" w:rsidRDefault="00E64131" w:rsidP="00E64131">
            <w:pPr>
              <w:pStyle w:val="INDICATORTEXT"/>
              <w:jc w:val="center"/>
              <w:cnfStyle w:val="000000100000" w:firstRow="0" w:lastRow="0" w:firstColumn="0" w:lastColumn="0" w:oddVBand="0" w:evenVBand="0" w:oddHBand="1" w:evenHBand="0" w:firstRowFirstColumn="0" w:firstRowLastColumn="0" w:lastRowFirstColumn="0" w:lastRowLastColumn="0"/>
            </w:pPr>
            <w:r w:rsidRPr="0020237F">
              <w:rPr>
                <w:noProof/>
                <w:lang w:eastAsia="ja-JP"/>
              </w:rPr>
              <w:drawing>
                <wp:inline distT="0" distB="0" distL="0" distR="0" wp14:anchorId="5E6C3E1D" wp14:editId="7997CBB4">
                  <wp:extent cx="436196" cy="175097"/>
                  <wp:effectExtent l="19050" t="0" r="1954" b="0"/>
                  <wp:docPr id="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p w14:paraId="35F5B474" w14:textId="588D08EF" w:rsidR="005C1D01" w:rsidRPr="0020237F" w:rsidRDefault="005C1D01" w:rsidP="00E64131">
            <w:pPr>
              <w:pStyle w:val="INDICATORTEXT"/>
              <w:jc w:val="center"/>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391865">
              <w:t>.</w:t>
            </w:r>
          </w:p>
        </w:tc>
      </w:tr>
      <w:tr w:rsidR="00E64131" w14:paraId="3BD2DDA4" w14:textId="77777777" w:rsidTr="0020237F">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57D0C3DF" w14:textId="77777777" w:rsidR="00E64131" w:rsidRPr="00AE100E" w:rsidRDefault="00E64131" w:rsidP="00902838">
            <w:pPr>
              <w:pStyle w:val="INDICATORNUMBER"/>
              <w:rPr>
                <w:rStyle w:val="IntenseEmphasis"/>
                <w:b/>
                <w:bCs w:val="0"/>
                <w:i w:val="0"/>
                <w:iCs w:val="0"/>
                <w:color w:val="595959"/>
              </w:rPr>
            </w:pPr>
            <w:r>
              <w:rPr>
                <w:rStyle w:val="IntenseEmphasis"/>
                <w:b/>
                <w:bCs w:val="0"/>
                <w:i w:val="0"/>
                <w:iCs w:val="0"/>
                <w:color w:val="595959"/>
              </w:rPr>
              <w:t>IFD 06.3</w:t>
            </w:r>
          </w:p>
        </w:tc>
        <w:tc>
          <w:tcPr>
            <w:tcW w:w="8121" w:type="dxa"/>
            <w:gridSpan w:val="4"/>
            <w:tcBorders>
              <w:top w:val="single" w:sz="4" w:space="0" w:color="0070C0"/>
              <w:right w:val="single" w:sz="4" w:space="0" w:color="0070C0"/>
            </w:tcBorders>
            <w:shd w:val="clear" w:color="auto" w:fill="DAEEF3" w:themeFill="accent5" w:themeFillTint="33"/>
          </w:tcPr>
          <w:p w14:paraId="7A3E697F" w14:textId="1075172F" w:rsidR="00E64131" w:rsidRPr="001C0916"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81ADD90" w14:textId="77777777" w:rsidR="00E64131" w:rsidRPr="005B4C52" w:rsidRDefault="00E64131" w:rsidP="001558DD">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E64131" w14:paraId="2C5F8872" w14:textId="77777777" w:rsidTr="0020237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tcPr>
          <w:p w14:paraId="1C9F22DB" w14:textId="77777777" w:rsidR="00E64131" w:rsidRDefault="00E64131" w:rsidP="001558DD">
            <w:pPr>
              <w:pStyle w:val="INDICATORNUMBER"/>
              <w:rPr>
                <w:rStyle w:val="IntenseEmphasis"/>
                <w:b/>
                <w:bCs w:val="0"/>
                <w:i w:val="0"/>
                <w:iCs w:val="0"/>
                <w:color w:val="595959"/>
              </w:rPr>
            </w:pPr>
          </w:p>
        </w:tc>
        <w:tc>
          <w:tcPr>
            <w:tcW w:w="8121" w:type="dxa"/>
            <w:gridSpan w:val="4"/>
            <w:tcBorders>
              <w:top w:val="nil"/>
              <w:bottom w:val="single" w:sz="4" w:space="0" w:color="0070C0"/>
              <w:right w:val="single" w:sz="4" w:space="0" w:color="0070C0"/>
            </w:tcBorders>
            <w:shd w:val="clear" w:color="auto" w:fill="auto"/>
          </w:tcPr>
          <w:p w14:paraId="5BFC26FA" w14:textId="77777777" w:rsidR="00E64131" w:rsidRDefault="00E64131" w:rsidP="001558DD">
            <w:pPr>
              <w:pStyle w:val="INDICATORTEXT"/>
              <w:cnfStyle w:val="000000100000" w:firstRow="0" w:lastRow="0" w:firstColumn="0" w:lastColumn="0" w:oddVBand="0" w:evenVBand="0" w:oddHBand="1" w:evenHBand="0" w:firstRowFirstColumn="0" w:firstRowLastColumn="0" w:lastRowFirstColumn="0" w:lastRowLastColumn="0"/>
            </w:pPr>
          </w:p>
        </w:tc>
      </w:tr>
    </w:tbl>
    <w:p w14:paraId="38A84C47" w14:textId="77777777" w:rsidR="007B648C" w:rsidRDefault="007B648C" w:rsidP="00B13F96">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B13F96" w14:paraId="1AFD03B9"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33F432C3" w14:textId="77777777" w:rsidR="00B13F96" w:rsidRPr="00DC20FA" w:rsidRDefault="00B13F96" w:rsidP="001558DD">
            <w:pPr>
              <w:pStyle w:val="SectionIndicatorHeaderText"/>
              <w:rPr>
                <w:rStyle w:val="IntenseEmphasis"/>
                <w:b w:val="0"/>
                <w:bCs w:val="0"/>
                <w:i w:val="0"/>
                <w:iCs w:val="0"/>
                <w:color w:val="FFFFFF" w:themeColor="background1"/>
              </w:rPr>
            </w:pPr>
            <w:r>
              <w:rPr>
                <w:rStyle w:val="IntenseEmphasis"/>
                <w:b w:val="0"/>
                <w:i w:val="0"/>
                <w:color w:val="FFFFFF" w:themeColor="background1"/>
              </w:rPr>
              <w:t>IFD 06</w:t>
            </w:r>
          </w:p>
        </w:tc>
        <w:tc>
          <w:tcPr>
            <w:tcW w:w="8037" w:type="dxa"/>
            <w:tcBorders>
              <w:top w:val="single" w:sz="4" w:space="0" w:color="0082C8"/>
              <w:bottom w:val="single" w:sz="4" w:space="0" w:color="7F7F7F" w:themeColor="text1" w:themeTint="80"/>
            </w:tcBorders>
          </w:tcPr>
          <w:p w14:paraId="473C8E0A" w14:textId="77777777" w:rsidR="00B13F96" w:rsidRPr="00DC20FA" w:rsidRDefault="00B13F96"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9B4A6B" w:rsidRPr="00D5451C" w14:paraId="31992E18" w14:textId="77777777" w:rsidTr="00BC357D">
        <w:trPr>
          <w:cnfStyle w:val="000000100000" w:firstRow="0" w:lastRow="0" w:firstColumn="0" w:lastColumn="0" w:oddVBand="0" w:evenVBand="0" w:oddHBand="1" w:evenHBand="0" w:firstRowFirstColumn="0" w:firstRowLastColumn="0" w:lastRowFirstColumn="0" w:lastRowLastColumn="0"/>
          <w:trHeight w:val="268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296FBB5B" w14:textId="77777777" w:rsidR="009B4A6B" w:rsidRPr="000D72DF" w:rsidRDefault="009B4A6B" w:rsidP="001558DD">
            <w:pPr>
              <w:pStyle w:val="INDICATORNUMBER"/>
              <w:rPr>
                <w:rStyle w:val="IntenseEmphasis"/>
                <w:b/>
                <w:bCs w:val="0"/>
                <w:i w:val="0"/>
                <w:iCs w:val="0"/>
              </w:rPr>
            </w:pPr>
            <w:r>
              <w:rPr>
                <w:rStyle w:val="IntenseEmphasis"/>
                <w:b/>
                <w:bCs w:val="0"/>
                <w:i w:val="0"/>
                <w:iCs w:val="0"/>
                <w:color w:val="595959"/>
              </w:rPr>
              <w:t>IFI 06</w:t>
            </w:r>
          </w:p>
        </w:tc>
        <w:tc>
          <w:tcPr>
            <w:tcW w:w="8037" w:type="dxa"/>
            <w:tcBorders>
              <w:top w:val="single" w:sz="4" w:space="0" w:color="7F7F7F" w:themeColor="text1" w:themeTint="80"/>
            </w:tcBorders>
            <w:shd w:val="clear" w:color="auto" w:fill="auto"/>
            <w:vAlign w:val="top"/>
          </w:tcPr>
          <w:p w14:paraId="5724821D" w14:textId="77777777" w:rsidR="009B4A6B" w:rsidRPr="00B13F96" w:rsidRDefault="009B4A6B" w:rsidP="00B13F96">
            <w:pPr>
              <w:pStyle w:val="INDICATORTEXT"/>
              <w:cnfStyle w:val="000000100000" w:firstRow="0" w:lastRow="0" w:firstColumn="0" w:lastColumn="0" w:oddVBand="0" w:evenVBand="0" w:oddHBand="1" w:evenHBand="0" w:firstRowFirstColumn="0" w:firstRowLastColumn="0" w:lastRowFirstColumn="0" w:lastRowLastColumn="0"/>
            </w:pPr>
            <w:r w:rsidRPr="00B13F96">
              <w:t>Geographic spread as a percentage of your portfolio is based on MIV Disclosure Guideline indicators 2.2.3.1-6. Here, categories have been expanded to include Western Europe and North America.</w:t>
            </w:r>
          </w:p>
          <w:p w14:paraId="51D3BEA7" w14:textId="6725496C" w:rsidR="009B4A6B" w:rsidRPr="00B13F96" w:rsidRDefault="009B4A6B" w:rsidP="00391865">
            <w:pPr>
              <w:pStyle w:val="INDICATORTEXT"/>
              <w:cnfStyle w:val="000000100000" w:firstRow="0" w:lastRow="0" w:firstColumn="0" w:lastColumn="0" w:oddVBand="0" w:evenVBand="0" w:oddHBand="1" w:evenHBand="0" w:firstRowFirstColumn="0" w:firstRowLastColumn="0" w:lastRowFirstColumn="0" w:lastRowLastColumn="0"/>
            </w:pPr>
            <w:r w:rsidRPr="00B13F96">
              <w:t xml:space="preserve">Based on MIV Disclosure Guideline 3.2.3, average loan size is a proxy indicator for the poverty level of clients of the microfinance service provider. </w:t>
            </w:r>
            <w:r w:rsidR="00391865">
              <w:t>'</w:t>
            </w:r>
            <w:r w:rsidRPr="00B13F96">
              <w:t>Active borrowers</w:t>
            </w:r>
            <w:r w:rsidR="00391865">
              <w:t>'</w:t>
            </w:r>
            <w:r w:rsidRPr="00B13F96">
              <w:t xml:space="preserve"> refer to individuals who currently have an outstanding loan balance with the microfinance service provider or are primarily responsible for repaying any portion of the gross loan portfolio. Individual who have multiple loans with a microfinance service provider should be counted as a single borrower. Calculate as follows: </w:t>
            </w:r>
            <w:r w:rsidR="00391865">
              <w:t>s</w:t>
            </w:r>
            <w:r w:rsidR="00391865" w:rsidRPr="00B13F96">
              <w:t xml:space="preserve">um </w:t>
            </w:r>
            <w:r w:rsidRPr="00B13F96">
              <w:t>of total gross loan portfolio of each microfinance service provider in the direct portfolio</w:t>
            </w:r>
            <w:r w:rsidR="00163E42">
              <w:t>/</w:t>
            </w:r>
            <w:r w:rsidR="00391865">
              <w:t>s</w:t>
            </w:r>
            <w:r w:rsidR="00391865" w:rsidRPr="00B13F96">
              <w:t xml:space="preserve">um </w:t>
            </w:r>
            <w:r w:rsidRPr="00B13F96">
              <w:t>of number of active borrowers of each microfinance service provider in the direct portfolio.</w:t>
            </w:r>
          </w:p>
        </w:tc>
      </w:tr>
      <w:tr w:rsidR="00B13F96" w:rsidRPr="00D5451C" w14:paraId="2A0846F0" w14:textId="77777777" w:rsidTr="001558D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314E6E62" w14:textId="77777777" w:rsidR="00B13F96" w:rsidRPr="00367846" w:rsidRDefault="00B13F96" w:rsidP="001558DD">
            <w:pPr>
              <w:pStyle w:val="INDICATORTEXT"/>
              <w:rPr>
                <w:b/>
              </w:rPr>
            </w:pPr>
            <w:r>
              <w:rPr>
                <w:b/>
              </w:rPr>
              <w:t>LOGIC</w:t>
            </w:r>
          </w:p>
        </w:tc>
      </w:tr>
      <w:tr w:rsidR="00B13F96" w:rsidRPr="00D5451C" w14:paraId="0EA4341C" w14:textId="77777777" w:rsidTr="001558D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1B3CAA9D" w14:textId="77777777" w:rsidR="00B13F96" w:rsidRDefault="00B13F96" w:rsidP="00B13F96">
            <w:pPr>
              <w:pStyle w:val="INDICATORNUMBER"/>
              <w:rPr>
                <w:rStyle w:val="IntenseEmphasis"/>
                <w:b/>
                <w:bCs w:val="0"/>
                <w:i w:val="0"/>
                <w:iCs w:val="0"/>
                <w:color w:val="595959"/>
              </w:rPr>
            </w:pPr>
            <w:r>
              <w:rPr>
                <w:rStyle w:val="IntenseEmphasis"/>
                <w:b/>
                <w:bCs w:val="0"/>
                <w:i w:val="0"/>
                <w:iCs w:val="0"/>
                <w:color w:val="595959"/>
              </w:rPr>
              <w:t>IFD 06</w:t>
            </w:r>
          </w:p>
        </w:tc>
        <w:tc>
          <w:tcPr>
            <w:tcW w:w="8037" w:type="dxa"/>
            <w:tcBorders>
              <w:top w:val="single" w:sz="4" w:space="0" w:color="A6A6A6" w:themeColor="background1" w:themeShade="A6"/>
              <w:bottom w:val="single" w:sz="4" w:space="0" w:color="0070C0"/>
            </w:tcBorders>
            <w:shd w:val="clear" w:color="auto" w:fill="auto"/>
          </w:tcPr>
          <w:p w14:paraId="3912134B" w14:textId="77777777" w:rsidR="00D3790B" w:rsidRPr="00AB19BE" w:rsidRDefault="00D3790B" w:rsidP="00AB19BE">
            <w:pPr>
              <w:cnfStyle w:val="000000100000" w:firstRow="0" w:lastRow="0" w:firstColumn="0" w:lastColumn="0" w:oddVBand="0" w:evenVBand="0" w:oddHBand="1" w:evenHBand="0" w:firstRowFirstColumn="0" w:firstRowLastColumn="0" w:lastRowFirstColumn="0" w:lastRowLastColumn="0"/>
              <w:rPr>
                <w:szCs w:val="18"/>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 xml:space="preserve">≥20% of your total inclusive finance assets are invested directly in microfinance in [05]. </w:t>
            </w:r>
          </w:p>
          <w:p w14:paraId="1CBD4510" w14:textId="77777777" w:rsidR="00B13F96" w:rsidRPr="00367846" w:rsidRDefault="009B4A6B" w:rsidP="002B037E">
            <w:pPr>
              <w:pStyle w:val="INDICATORTEXT"/>
              <w:cnfStyle w:val="000000100000" w:firstRow="0" w:lastRow="0" w:firstColumn="0" w:lastColumn="0" w:oddVBand="0" w:evenVBand="0" w:oddHBand="1" w:evenHBand="0" w:firstRowFirstColumn="0" w:firstRowLastColumn="0" w:lastRowFirstColumn="0" w:lastRowLastColumn="0"/>
              <w:rPr>
                <w:b/>
              </w:rPr>
            </w:pPr>
            <w:r>
              <w:t>[06.2] will be applicable if ‘</w:t>
            </w:r>
            <w:r w:rsidR="00B13F96" w:rsidRPr="00B13F96">
              <w:t>Yes</w:t>
            </w:r>
            <w:r>
              <w:t>’</w:t>
            </w:r>
            <w:r w:rsidR="00B13F96" w:rsidRPr="00B13F96">
              <w:t xml:space="preserve"> </w:t>
            </w:r>
            <w:r w:rsidR="00D646C4">
              <w:t xml:space="preserve">is reported in </w:t>
            </w:r>
            <w:r w:rsidR="00B13F96" w:rsidRPr="00B13F96">
              <w:t>[06.1]</w:t>
            </w:r>
          </w:p>
        </w:tc>
      </w:tr>
    </w:tbl>
    <w:p w14:paraId="616399EF" w14:textId="77777777" w:rsidR="00B13F96" w:rsidRDefault="00B13F96">
      <w:pPr>
        <w:widowControl/>
        <w:autoSpaceDE/>
        <w:autoSpaceDN/>
        <w:adjustRightInd/>
        <w:spacing w:before="0" w:after="0" w:line="240" w:lineRule="auto"/>
      </w:pPr>
    </w:p>
    <w:p w14:paraId="3527998E" w14:textId="77777777" w:rsidR="008C02AE" w:rsidRDefault="008C02AE">
      <w:pPr>
        <w:widowControl/>
        <w:autoSpaceDE/>
        <w:autoSpaceDN/>
        <w:adjustRightInd/>
        <w:spacing w:before="0" w:after="0" w:line="240" w:lineRule="auto"/>
        <w:sectPr w:rsidR="008C02AE" w:rsidSect="00855023">
          <w:headerReference w:type="default" r:id="rId37"/>
          <w:headerReference w:type="first" r:id="rId38"/>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3E06EC" w14:paraId="55DDEB4F" w14:textId="77777777" w:rsidTr="00E01E9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453B236" w14:textId="77777777" w:rsidR="003E06EC" w:rsidRDefault="003E06EC" w:rsidP="00CB73FF">
            <w:pPr>
              <w:widowControl/>
              <w:autoSpaceDE/>
              <w:autoSpaceDN/>
              <w:adjustRightInd/>
              <w:spacing w:after="0" w:line="240" w:lineRule="auto"/>
              <w:rPr>
                <w:rStyle w:val="IntenseEmphasis"/>
                <w:b/>
                <w:bCs w:val="0"/>
                <w:i w:val="0"/>
                <w:iCs w:val="0"/>
              </w:rPr>
            </w:pPr>
            <w:r>
              <w:lastRenderedPageBreak/>
              <w:t>SECTION</w:t>
            </w:r>
          </w:p>
        </w:tc>
      </w:tr>
      <w:tr w:rsidR="003E06EC" w14:paraId="0A0FDE56" w14:textId="77777777" w:rsidTr="00E01E9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A6B5635" w14:textId="77777777" w:rsidR="003E06EC" w:rsidRPr="008C02AE" w:rsidRDefault="008C02AE" w:rsidP="008C02AE">
            <w:pPr>
              <w:pStyle w:val="Heading2"/>
              <w:outlineLvl w:val="1"/>
              <w:rPr>
                <w:rStyle w:val="IntenseEmphasis"/>
                <w:i w:val="0"/>
                <w:iCs w:val="0"/>
                <w:color w:val="008CD0"/>
              </w:rPr>
            </w:pPr>
            <w:bookmarkStart w:id="8" w:name="_Toc368050683"/>
            <w:r w:rsidRPr="008C02AE">
              <w:t>PIIF Principle 1: Range of services</w:t>
            </w:r>
            <w:bookmarkEnd w:id="8"/>
          </w:p>
        </w:tc>
      </w:tr>
    </w:tbl>
    <w:p w14:paraId="68A77E6D" w14:textId="77777777" w:rsidR="00465998" w:rsidRDefault="00465998" w:rsidP="003E06EC">
      <w:pPr>
        <w:pStyle w:val="INDICATORNUMBER"/>
      </w:pPr>
    </w:p>
    <w:p w14:paraId="470AD2C4" w14:textId="1C7E9EC9" w:rsidR="001D2DAA" w:rsidRPr="001D2DAA" w:rsidRDefault="001D2DAA" w:rsidP="001D2DAA">
      <w:pPr>
        <w:pStyle w:val="INDICATORTEXT"/>
        <w:rPr>
          <w:b/>
          <w:i/>
          <w:lang w:eastAsia="en-GB"/>
        </w:rPr>
      </w:pPr>
      <w:r w:rsidRPr="001D2DAA">
        <w:rPr>
          <w:b/>
          <w:i/>
          <w:lang w:eastAsia="en-GB"/>
        </w:rPr>
        <w:t>Possible action</w:t>
      </w:r>
    </w:p>
    <w:p w14:paraId="451A0E16" w14:textId="77777777" w:rsidR="001D2DAA" w:rsidRPr="001D2DAA" w:rsidRDefault="001D2DAA" w:rsidP="001D2DAA">
      <w:pPr>
        <w:pStyle w:val="INDICATORTEXT"/>
        <w:rPr>
          <w:i/>
          <w:lang w:eastAsia="en-GB"/>
        </w:rPr>
      </w:pPr>
      <w:r w:rsidRPr="001D2DAA">
        <w:rPr>
          <w:i/>
          <w:lang w:eastAsia="en-GB"/>
        </w:rPr>
        <w:t>Develop and extend the range of financial services available to low-income populations. Extensions could include savings, loans, insurance, payment services, remittance facilities and pension plans.</w:t>
      </w:r>
    </w:p>
    <w:p w14:paraId="2CED460D" w14:textId="77777777" w:rsidR="001D2DAA" w:rsidRDefault="001D2DAA" w:rsidP="003E06E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65998" w14:paraId="25433E57" w14:textId="77777777" w:rsidTr="00CB73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5885B5B"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p>
        </w:tc>
        <w:tc>
          <w:tcPr>
            <w:tcW w:w="3402" w:type="dxa"/>
          </w:tcPr>
          <w:p w14:paraId="163AD0DC"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6F00BB"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1709546"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r w:rsidRPr="00356CDA">
              <w:t>Principle</w:t>
            </w:r>
          </w:p>
        </w:tc>
      </w:tr>
      <w:tr w:rsidR="00465998" w14:paraId="347E5A1F" w14:textId="77777777" w:rsidTr="00CB73F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479FD99" w14:textId="77777777" w:rsidR="00465998" w:rsidRPr="00356CDA" w:rsidRDefault="00465998" w:rsidP="00CB73FF">
            <w:pPr>
              <w:pStyle w:val="SectionIndicatorHeaderText"/>
              <w:rPr>
                <w:rStyle w:val="IntenseEmphasis"/>
                <w:bCs w:val="0"/>
                <w:i w:val="0"/>
                <w:iCs w:val="0"/>
                <w:color w:val="FFFFFF" w:themeColor="background1"/>
              </w:rPr>
            </w:pPr>
            <w:r>
              <w:rPr>
                <w:rStyle w:val="IntenseEmphasis"/>
                <w:i w:val="0"/>
                <w:color w:val="FFFFFF" w:themeColor="background1"/>
              </w:rPr>
              <w:t>IF</w:t>
            </w:r>
            <w:r w:rsidR="0045348C">
              <w:rPr>
                <w:rStyle w:val="IntenseEmphasis"/>
                <w:i w:val="0"/>
                <w:color w:val="FFFFFF" w:themeColor="background1"/>
              </w:rPr>
              <w:t>D 07</w:t>
            </w:r>
          </w:p>
        </w:tc>
        <w:tc>
          <w:tcPr>
            <w:tcW w:w="3402" w:type="dxa"/>
          </w:tcPr>
          <w:p w14:paraId="64C4D304" w14:textId="77777777" w:rsidR="00465998" w:rsidRPr="00356CDA"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8D8BEAF" w14:textId="77777777" w:rsidR="00465998" w:rsidRPr="00A57E01"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3936F15" w14:textId="77777777" w:rsidR="00465998" w:rsidRPr="00356CDA" w:rsidRDefault="0045348C" w:rsidP="00CB73FF">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4ED00D2C" w14:textId="77777777" w:rsidR="001D2DAA" w:rsidRDefault="001D2DAA" w:rsidP="00465998">
      <w:pPr>
        <w:pStyle w:val="INDICATORNUMBER"/>
      </w:pPr>
    </w:p>
    <w:tbl>
      <w:tblPr>
        <w:tblStyle w:val="SubSectionIndicatorTableVOLUNTARY"/>
        <w:tblW w:w="9214" w:type="dxa"/>
        <w:tblInd w:w="5" w:type="dxa"/>
        <w:tblLook w:val="04A0" w:firstRow="1" w:lastRow="0" w:firstColumn="1" w:lastColumn="0" w:noHBand="0" w:noVBand="1"/>
      </w:tblPr>
      <w:tblGrid>
        <w:gridCol w:w="1093"/>
        <w:gridCol w:w="3302"/>
        <w:gridCol w:w="4819"/>
      </w:tblGrid>
      <w:tr w:rsidR="00424998" w14:paraId="4894236F"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48BB978B" w14:textId="77777777" w:rsidR="00424998" w:rsidRPr="00903B63" w:rsidRDefault="00424998"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07</w:t>
            </w:r>
          </w:p>
        </w:tc>
        <w:tc>
          <w:tcPr>
            <w:tcW w:w="8121" w:type="dxa"/>
            <w:gridSpan w:val="2"/>
            <w:tcBorders>
              <w:top w:val="single" w:sz="4" w:space="0" w:color="0070C0"/>
              <w:bottom w:val="single" w:sz="4" w:space="0" w:color="0070C0"/>
              <w:right w:val="single" w:sz="4" w:space="0" w:color="0070C0"/>
            </w:tcBorders>
            <w:shd w:val="clear" w:color="auto" w:fill="0070C0"/>
          </w:tcPr>
          <w:p w14:paraId="6889CA89" w14:textId="77777777" w:rsidR="00424998" w:rsidRPr="00903B63" w:rsidRDefault="00424998"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C4F77" w14:paraId="1E34E316" w14:textId="77777777" w:rsidTr="00FC4F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26BF32A" w14:textId="77777777" w:rsidR="00FC4F77" w:rsidRDefault="00FC4F77" w:rsidP="001558DD">
            <w:pPr>
              <w:pStyle w:val="INDICATORNUMBER"/>
              <w:rPr>
                <w:rStyle w:val="IntenseEmphasis"/>
                <w:b/>
                <w:bCs w:val="0"/>
                <w:i w:val="0"/>
                <w:iCs w:val="0"/>
                <w:color w:val="595959"/>
              </w:rPr>
            </w:pPr>
            <w:r>
              <w:rPr>
                <w:rStyle w:val="IntenseEmphasis"/>
                <w:b/>
                <w:bCs w:val="0"/>
                <w:i w:val="0"/>
                <w:iCs w:val="0"/>
                <w:color w:val="595959"/>
              </w:rPr>
              <w:t>IFD 07.1</w:t>
            </w:r>
          </w:p>
        </w:tc>
        <w:tc>
          <w:tcPr>
            <w:tcW w:w="8121" w:type="dxa"/>
            <w:gridSpan w:val="2"/>
            <w:tcBorders>
              <w:top w:val="single" w:sz="4" w:space="0" w:color="0070C0"/>
              <w:right w:val="single" w:sz="4" w:space="0" w:color="0070C0"/>
            </w:tcBorders>
            <w:shd w:val="clear" w:color="auto" w:fill="DAEEF3" w:themeFill="accent5" w:themeFillTint="33"/>
          </w:tcPr>
          <w:p w14:paraId="4B85C109" w14:textId="409E43BC" w:rsidR="00FC4F77" w:rsidRPr="00C2743E" w:rsidRDefault="00FC4F77" w:rsidP="00391865">
            <w:pPr>
              <w:pStyle w:val="INDICATORTEXT"/>
              <w:cnfStyle w:val="000000100000" w:firstRow="0" w:lastRow="0" w:firstColumn="0" w:lastColumn="0" w:oddVBand="0" w:evenVBand="0" w:oddHBand="1" w:evenHBand="0" w:firstRowFirstColumn="0" w:firstRowLastColumn="0" w:lastRowFirstColumn="0" w:lastRowLastColumn="0"/>
            </w:pPr>
            <w:r w:rsidRPr="00424998">
              <w:t xml:space="preserve">Indicate </w:t>
            </w:r>
            <w:r w:rsidR="00391865">
              <w:t>whether</w:t>
            </w:r>
            <w:r w:rsidR="00391865" w:rsidRPr="00424998">
              <w:t xml:space="preserve"> </w:t>
            </w:r>
            <w:r w:rsidRPr="00424998">
              <w:t>you track the percentage of your microfinance investees' portfolio that is in microenterprise loans.</w:t>
            </w:r>
          </w:p>
        </w:tc>
      </w:tr>
      <w:tr w:rsidR="00FC4F77" w14:paraId="2E9C60AD" w14:textId="77777777" w:rsidTr="009B4A6B">
        <w:trPr>
          <w:trHeight w:val="936"/>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B52410E" w14:textId="77777777" w:rsidR="00FC4F77" w:rsidRDefault="00FC4F77" w:rsidP="009B4A6B">
            <w:pPr>
              <w:pStyle w:val="INDICATORNUMBER"/>
              <w:spacing w:before="0"/>
              <w:rPr>
                <w:rStyle w:val="IntenseEmphasis"/>
                <w:b/>
                <w:bCs w:val="0"/>
                <w:i w:val="0"/>
                <w:iCs w:val="0"/>
                <w:color w:val="595959"/>
              </w:rPr>
            </w:pPr>
          </w:p>
        </w:tc>
        <w:tc>
          <w:tcPr>
            <w:tcW w:w="3302" w:type="dxa"/>
            <w:vMerge w:val="restart"/>
            <w:tcBorders>
              <w:top w:val="nil"/>
              <w:right w:val="single" w:sz="4" w:space="0" w:color="A6A6A6" w:themeColor="background1" w:themeShade="A6"/>
            </w:tcBorders>
            <w:shd w:val="clear" w:color="auto" w:fill="auto"/>
          </w:tcPr>
          <w:p w14:paraId="0F866DBE" w14:textId="7718E568" w:rsidR="00FC4F77" w:rsidRPr="005308EE" w:rsidRDefault="00FC4F77" w:rsidP="009B4A6B">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r>
              <w:t>, we track</w:t>
            </w:r>
            <w:r w:rsidR="00391865">
              <w:t>.</w:t>
            </w:r>
          </w:p>
        </w:tc>
        <w:tc>
          <w:tcPr>
            <w:tcW w:w="481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3404B50B" w14:textId="77777777" w:rsidR="00FC4F77" w:rsidRPr="00FC4F77" w:rsidRDefault="00FC4F77" w:rsidP="009B4A6B">
            <w:pPr>
              <w:shd w:val="clear" w:color="auto" w:fill="FFFFFF"/>
              <w:spacing w:before="0" w:after="150" w:line="270" w:lineRule="atLeas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8"/>
              </w:rPr>
            </w:pPr>
            <w:r w:rsidRPr="00FC4F77">
              <w:rPr>
                <w:b/>
                <w:color w:val="595959"/>
                <w:sz w:val="18"/>
              </w:rPr>
              <w:t>If you aggregate this information at an organisational level, indicate the percentage of your portfolio in microenterprise loans.</w:t>
            </w:r>
            <w:r w:rsidRPr="009B4A6B">
              <w:rPr>
                <w:color w:val="595959"/>
                <w:sz w:val="18"/>
                <w:szCs w:val="18"/>
              </w:rPr>
              <w:t xml:space="preserve"> </w:t>
            </w:r>
            <w:r w:rsidRPr="009B4A6B">
              <w:rPr>
                <w:caps/>
                <w:color w:val="0082C8"/>
                <w:sz w:val="18"/>
                <w:szCs w:val="18"/>
              </w:rPr>
              <w:t>[Optional]</w:t>
            </w:r>
          </w:p>
        </w:tc>
      </w:tr>
      <w:tr w:rsidR="00FC4F77" w14:paraId="38B9E98C" w14:textId="77777777" w:rsidTr="00FC4F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C18259" w14:textId="77777777" w:rsidR="00FC4F77" w:rsidRDefault="00FC4F77" w:rsidP="001558DD">
            <w:pPr>
              <w:pStyle w:val="INDICATORNUMBER"/>
              <w:rPr>
                <w:rStyle w:val="IntenseEmphasis"/>
                <w:b/>
                <w:bCs w:val="0"/>
                <w:i w:val="0"/>
                <w:iCs w:val="0"/>
                <w:color w:val="595959"/>
              </w:rPr>
            </w:pPr>
          </w:p>
        </w:tc>
        <w:tc>
          <w:tcPr>
            <w:tcW w:w="3302" w:type="dxa"/>
            <w:vMerge/>
            <w:tcBorders>
              <w:bottom w:val="single" w:sz="4" w:space="0" w:color="A6A6A6" w:themeColor="background1" w:themeShade="A6"/>
              <w:right w:val="single" w:sz="4" w:space="0" w:color="A6A6A6" w:themeColor="background1" w:themeShade="A6"/>
            </w:tcBorders>
            <w:shd w:val="clear" w:color="auto" w:fill="auto"/>
          </w:tcPr>
          <w:p w14:paraId="19386F64" w14:textId="77777777" w:rsidR="00FC4F77" w:rsidRPr="00903B63" w:rsidRDefault="00FC4F77" w:rsidP="00424998">
            <w:pPr>
              <w:pStyle w:val="INDICATORTEXT"/>
              <w:cnfStyle w:val="000000100000" w:firstRow="0" w:lastRow="0" w:firstColumn="0" w:lastColumn="0" w:oddVBand="0" w:evenVBand="0" w:oddHBand="1" w:evenHBand="0" w:firstRowFirstColumn="0" w:firstRowLastColumn="0" w:lastRowFirstColumn="0" w:lastRowLastColumn="0"/>
            </w:pPr>
          </w:p>
        </w:tc>
        <w:tc>
          <w:tcPr>
            <w:tcW w:w="481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6F43B4" w14:textId="77777777" w:rsidR="00FC4F77" w:rsidRPr="00FC4F77" w:rsidRDefault="00FC4F77" w:rsidP="00B75FC2">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FC4F77">
              <w:t>&lt;20</w:t>
            </w:r>
            <w:r w:rsidR="00B75FC2">
              <w:t>,</w:t>
            </w:r>
            <w:r w:rsidRPr="00FC4F77">
              <w:t xml:space="preserve"> </w:t>
            </w:r>
            <w:r w:rsidRPr="00903B63">
              <w:sym w:font="Wingdings" w:char="F06D"/>
            </w:r>
            <w:r>
              <w:t xml:space="preserve"> </w:t>
            </w:r>
            <w:r w:rsidRPr="00FC4F77">
              <w:t>20-40</w:t>
            </w:r>
            <w:r w:rsidR="00B75FC2">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FC4F77" w14:paraId="22A92A51" w14:textId="77777777" w:rsidTr="00FC4F77">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4607E30" w14:textId="77777777" w:rsidR="00FC4F77" w:rsidRDefault="00FC4F77"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C72B59" w14:textId="4E2E796E" w:rsidR="00FC4F77" w:rsidRPr="00903B63" w:rsidRDefault="00FC4F77" w:rsidP="00424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 we do not track</w:t>
            </w:r>
            <w:r w:rsidR="00391865">
              <w:t>.</w:t>
            </w:r>
          </w:p>
        </w:tc>
        <w:tc>
          <w:tcPr>
            <w:tcW w:w="48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24FAA1C" w14:textId="77777777" w:rsidR="00FC4F77" w:rsidRPr="00903B63" w:rsidRDefault="00FC4F77" w:rsidP="001558DD">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FC4F77" w14:paraId="1233CCA6" w14:textId="77777777" w:rsidTr="00FC4F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7354A88C" w14:textId="77777777" w:rsidR="00FC4F77" w:rsidRDefault="00FC4F77"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719D7982" w14:textId="67F543D4" w:rsidR="00FC4F77" w:rsidRPr="00903B63" w:rsidRDefault="00FC4F77" w:rsidP="00AB19BE">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 xml:space="preserve">Not applicable </w:t>
            </w:r>
            <w:r w:rsidRPr="00424998">
              <w:t>(there are no microenterprise loans in the portfolio)</w:t>
            </w:r>
            <w:r w:rsidR="00391865">
              <w:t>.</w:t>
            </w:r>
          </w:p>
        </w:tc>
        <w:tc>
          <w:tcPr>
            <w:tcW w:w="4819"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5E2F5A2" w14:textId="77777777" w:rsidR="00FC4F77" w:rsidRPr="00903B63" w:rsidRDefault="00FC4F77" w:rsidP="001558DD">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9435E2" w14:paraId="0706ECB6" w14:textId="77777777" w:rsidTr="001558DD">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21F94FB3" w14:textId="77777777" w:rsidR="009435E2" w:rsidRDefault="009435E2" w:rsidP="009435E2">
            <w:pPr>
              <w:pStyle w:val="INDICATORNUMBER"/>
              <w:rPr>
                <w:rStyle w:val="IntenseEmphasis"/>
                <w:b/>
                <w:bCs w:val="0"/>
                <w:i w:val="0"/>
                <w:iCs w:val="0"/>
                <w:color w:val="595959"/>
              </w:rPr>
            </w:pPr>
            <w:r>
              <w:rPr>
                <w:rStyle w:val="IntenseEmphasis"/>
                <w:b/>
                <w:bCs w:val="0"/>
                <w:i w:val="0"/>
                <w:iCs w:val="0"/>
                <w:color w:val="595959"/>
              </w:rPr>
              <w:t>IFD 07.2</w:t>
            </w:r>
          </w:p>
        </w:tc>
        <w:tc>
          <w:tcPr>
            <w:tcW w:w="8121" w:type="dxa"/>
            <w:gridSpan w:val="2"/>
            <w:tcBorders>
              <w:top w:val="single" w:sz="4" w:space="0" w:color="0070C0"/>
              <w:right w:val="single" w:sz="4" w:space="0" w:color="0070C0"/>
            </w:tcBorders>
            <w:shd w:val="clear" w:color="auto" w:fill="DAEEF3" w:themeFill="accent5" w:themeFillTint="33"/>
          </w:tcPr>
          <w:p w14:paraId="0C10D2BD" w14:textId="20C7B731" w:rsidR="009435E2" w:rsidRPr="003939E2" w:rsidRDefault="009435E2" w:rsidP="00391865">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9435E2">
              <w:t xml:space="preserve">Indicate </w:t>
            </w:r>
            <w:r w:rsidR="00391865">
              <w:t>whether</w:t>
            </w:r>
            <w:r w:rsidR="00391865" w:rsidRPr="009435E2">
              <w:t xml:space="preserve"> </w:t>
            </w:r>
            <w:r w:rsidRPr="009435E2">
              <w:t>you track the percentage of your microfinance investees’ portfolio that is in loans for immediate household needs (</w:t>
            </w:r>
            <w:r w:rsidR="00880346">
              <w:t xml:space="preserve">i.e., </w:t>
            </w:r>
            <w:r w:rsidRPr="009435E2">
              <w:t>consumer loans).</w:t>
            </w:r>
          </w:p>
        </w:tc>
      </w:tr>
      <w:tr w:rsidR="009435E2" w14:paraId="1334EA7F" w14:textId="77777777" w:rsidTr="009435E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6B58162" w14:textId="77777777" w:rsidR="009435E2" w:rsidRDefault="009435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tcPr>
          <w:p w14:paraId="10632961" w14:textId="7773031E" w:rsidR="009435E2" w:rsidRPr="005308EE" w:rsidRDefault="009435E2" w:rsidP="001558DD">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r>
              <w:t>, we track</w:t>
            </w:r>
            <w:r w:rsidR="00391865">
              <w:t>.</w:t>
            </w:r>
          </w:p>
        </w:tc>
        <w:tc>
          <w:tcPr>
            <w:tcW w:w="481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589ECD0" w14:textId="77777777" w:rsidR="009435E2" w:rsidRPr="00FC4F77" w:rsidRDefault="009435E2" w:rsidP="009B4A6B">
            <w:pPr>
              <w:shd w:val="clear" w:color="auto" w:fill="FFFFFF"/>
              <w:spacing w:before="0" w:after="150" w:line="270" w:lineRule="atLeas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8"/>
              </w:rPr>
            </w:pPr>
            <w:r w:rsidRPr="00FC4F77">
              <w:rPr>
                <w:b/>
                <w:color w:val="595959"/>
                <w:sz w:val="18"/>
              </w:rPr>
              <w:t xml:space="preserve">If you aggregate this information at an organisational level, </w:t>
            </w:r>
            <w:r w:rsidRPr="009435E2">
              <w:rPr>
                <w:b/>
                <w:color w:val="595959"/>
                <w:sz w:val="18"/>
              </w:rPr>
              <w:t xml:space="preserve">indicate the percentage of your portfolio in loans for immediate household needs. </w:t>
            </w:r>
            <w:r w:rsidRPr="009B4A6B">
              <w:rPr>
                <w:caps/>
                <w:color w:val="0082C8"/>
                <w:sz w:val="18"/>
                <w:szCs w:val="18"/>
              </w:rPr>
              <w:t>[Optional]</w:t>
            </w:r>
          </w:p>
        </w:tc>
      </w:tr>
      <w:tr w:rsidR="009435E2" w14:paraId="0CD470C9" w14:textId="77777777" w:rsidTr="009435E2">
        <w:trPr>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9DF6117" w14:textId="77777777" w:rsidR="009435E2" w:rsidRDefault="009435E2" w:rsidP="001558DD">
            <w:pPr>
              <w:pStyle w:val="INDICATORNUMBER"/>
              <w:rPr>
                <w:rStyle w:val="IntenseEmphasis"/>
                <w:b/>
                <w:bCs w:val="0"/>
                <w:i w:val="0"/>
                <w:iCs w:val="0"/>
                <w:color w:val="595959"/>
              </w:rPr>
            </w:pPr>
          </w:p>
        </w:tc>
        <w:tc>
          <w:tcPr>
            <w:tcW w:w="3302" w:type="dxa"/>
            <w:vMerge/>
            <w:tcBorders>
              <w:bottom w:val="nil"/>
              <w:right w:val="single" w:sz="4" w:space="0" w:color="A6A6A6" w:themeColor="background1" w:themeShade="A6"/>
            </w:tcBorders>
            <w:shd w:val="clear" w:color="auto" w:fill="auto"/>
          </w:tcPr>
          <w:p w14:paraId="3263EBED" w14:textId="77777777" w:rsidR="009435E2" w:rsidRPr="00903B63" w:rsidRDefault="009435E2"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4819"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157EA436" w14:textId="77777777" w:rsidR="009435E2" w:rsidRPr="00FC4F77" w:rsidRDefault="009435E2" w:rsidP="00B75FC2">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FC4F77">
              <w:t>&lt;20</w:t>
            </w:r>
            <w:r w:rsidR="00B75FC2">
              <w:t>,</w:t>
            </w:r>
            <w:r w:rsidRPr="00FC4F77">
              <w:t xml:space="preserve"> </w:t>
            </w:r>
            <w:r w:rsidRPr="00903B63">
              <w:sym w:font="Wingdings" w:char="F06D"/>
            </w:r>
            <w:r>
              <w:t xml:space="preserve"> </w:t>
            </w:r>
            <w:r w:rsidRPr="00FC4F77">
              <w:t>20-40</w:t>
            </w:r>
            <w:r w:rsidR="00B75FC2">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9435E2" w14:paraId="4DED37E3" w14:textId="77777777" w:rsidTr="009435E2">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8CF7680" w14:textId="77777777" w:rsidR="009435E2" w:rsidRDefault="009435E2" w:rsidP="001558DD">
            <w:pPr>
              <w:pStyle w:val="INDICATORNUMBER"/>
              <w:rPr>
                <w:rStyle w:val="IntenseEmphasis"/>
                <w:b/>
                <w:bCs w:val="0"/>
                <w:i w:val="0"/>
                <w:iCs w:val="0"/>
                <w:color w:val="595959"/>
              </w:rPr>
            </w:pPr>
          </w:p>
        </w:tc>
        <w:tc>
          <w:tcPr>
            <w:tcW w:w="3302" w:type="dxa"/>
            <w:tcBorders>
              <w:top w:val="single" w:sz="4" w:space="0" w:color="A6A6A6" w:themeColor="background1" w:themeShade="A6"/>
              <w:right w:val="single" w:sz="4" w:space="0" w:color="A6A6A6" w:themeColor="background1" w:themeShade="A6"/>
            </w:tcBorders>
            <w:shd w:val="clear" w:color="auto" w:fill="auto"/>
          </w:tcPr>
          <w:p w14:paraId="6C6C0202" w14:textId="613DD5A0" w:rsidR="009435E2" w:rsidRPr="00903B63" w:rsidRDefault="009435E2" w:rsidP="001558DD">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 we do not track</w:t>
            </w:r>
            <w:r w:rsidR="00391865">
              <w:t>.</w:t>
            </w:r>
          </w:p>
        </w:tc>
        <w:tc>
          <w:tcPr>
            <w:tcW w:w="481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D5420C5" w14:textId="77777777" w:rsidR="009435E2" w:rsidRPr="0020237F" w:rsidRDefault="009435E2" w:rsidP="001558DD">
            <w:pPr>
              <w:pStyle w:val="INDICATORTEXT"/>
              <w:jc w:val="center"/>
              <w:cnfStyle w:val="000000100000" w:firstRow="0" w:lastRow="0" w:firstColumn="0" w:lastColumn="0" w:oddVBand="0" w:evenVBand="0" w:oddHBand="1" w:evenHBand="0" w:firstRowFirstColumn="0" w:firstRowLastColumn="0" w:lastRowFirstColumn="0" w:lastRowLastColumn="0"/>
              <w:rPr>
                <w:b/>
              </w:rPr>
            </w:pPr>
          </w:p>
        </w:tc>
      </w:tr>
      <w:tr w:rsidR="009435E2" w14:paraId="161ECF20" w14:textId="77777777" w:rsidTr="009435E2">
        <w:trPr>
          <w:trHeight w:val="79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7A3EB2B" w14:textId="77777777" w:rsidR="009435E2" w:rsidRDefault="009435E2" w:rsidP="001558DD">
            <w:pPr>
              <w:pStyle w:val="INDICATORNUMBER"/>
              <w:rPr>
                <w:rStyle w:val="IntenseEmphasis"/>
                <w:b/>
                <w:bCs w:val="0"/>
                <w:i w:val="0"/>
                <w:iCs w:val="0"/>
                <w:color w:val="595959"/>
              </w:rPr>
            </w:pPr>
          </w:p>
        </w:tc>
        <w:tc>
          <w:tcPr>
            <w:tcW w:w="3302" w:type="dxa"/>
            <w:tcBorders>
              <w:top w:val="single" w:sz="4" w:space="0" w:color="A6A6A6" w:themeColor="background1" w:themeShade="A6"/>
              <w:right w:val="single" w:sz="4" w:space="0" w:color="A6A6A6" w:themeColor="background1" w:themeShade="A6"/>
            </w:tcBorders>
            <w:shd w:val="clear" w:color="auto" w:fill="auto"/>
          </w:tcPr>
          <w:p w14:paraId="3EE5952B" w14:textId="4A929A82" w:rsidR="009435E2" w:rsidRPr="005308EE" w:rsidRDefault="009435E2" w:rsidP="001558D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9435E2">
              <w:t>Not applicable (there are no loans for immediate household needs in the portfolio)</w:t>
            </w:r>
            <w:r w:rsidR="00391865">
              <w:t>.</w:t>
            </w:r>
          </w:p>
        </w:tc>
        <w:tc>
          <w:tcPr>
            <w:tcW w:w="481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A0B1DC0" w14:textId="77777777" w:rsidR="009435E2" w:rsidRPr="0020237F" w:rsidRDefault="009435E2" w:rsidP="001558DD">
            <w:pPr>
              <w:pStyle w:val="INDICATORTEXT"/>
              <w:jc w:val="center"/>
              <w:cnfStyle w:val="000000000000" w:firstRow="0" w:lastRow="0" w:firstColumn="0" w:lastColumn="0" w:oddVBand="0" w:evenVBand="0" w:oddHBand="0" w:evenHBand="0" w:firstRowFirstColumn="0" w:firstRowLastColumn="0" w:lastRowFirstColumn="0" w:lastRowLastColumn="0"/>
              <w:rPr>
                <w:b/>
              </w:rPr>
            </w:pPr>
          </w:p>
        </w:tc>
      </w:tr>
      <w:tr w:rsidR="000D45B1" w14:paraId="1BB891B6" w14:textId="77777777" w:rsidTr="000D45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3593A058" w14:textId="77777777" w:rsidR="000D45B1" w:rsidRDefault="000D45B1" w:rsidP="001558DD">
            <w:pPr>
              <w:pStyle w:val="INDICATORNUMBER"/>
              <w:rPr>
                <w:rStyle w:val="IntenseEmphasis"/>
                <w:b/>
                <w:bCs w:val="0"/>
                <w:i w:val="0"/>
                <w:iCs w:val="0"/>
                <w:color w:val="595959"/>
              </w:rPr>
            </w:pPr>
            <w:r>
              <w:rPr>
                <w:rStyle w:val="IntenseEmphasis"/>
                <w:b/>
                <w:bCs w:val="0"/>
                <w:i w:val="0"/>
                <w:iCs w:val="0"/>
                <w:color w:val="595959"/>
              </w:rPr>
              <w:t>IFD 07.3</w:t>
            </w:r>
          </w:p>
        </w:tc>
        <w:tc>
          <w:tcPr>
            <w:tcW w:w="8121" w:type="dxa"/>
            <w:gridSpan w:val="2"/>
            <w:tcBorders>
              <w:top w:val="single" w:sz="4" w:space="0" w:color="0070C0"/>
              <w:right w:val="single" w:sz="4" w:space="0" w:color="0070C0"/>
            </w:tcBorders>
            <w:shd w:val="clear" w:color="auto" w:fill="DAEEF3" w:themeFill="accent5" w:themeFillTint="33"/>
          </w:tcPr>
          <w:p w14:paraId="78E89101" w14:textId="28CB8C7F" w:rsidR="000D45B1" w:rsidRDefault="000D45B1" w:rsidP="00391865">
            <w:pPr>
              <w:pStyle w:val="INDICATORTEXT"/>
              <w:cnfStyle w:val="000000100000" w:firstRow="0" w:lastRow="0" w:firstColumn="0" w:lastColumn="0" w:oddVBand="0" w:evenVBand="0" w:oddHBand="1" w:evenHBand="0" w:firstRowFirstColumn="0" w:firstRowLastColumn="0" w:lastRowFirstColumn="0" w:lastRowLastColumn="0"/>
            </w:pPr>
            <w:r w:rsidRPr="00F66900">
              <w:t xml:space="preserve">Indicate </w:t>
            </w:r>
            <w:r w:rsidR="00391865">
              <w:t>whether</w:t>
            </w:r>
            <w:r w:rsidR="00391865" w:rsidRPr="00F66900">
              <w:t xml:space="preserve"> </w:t>
            </w:r>
            <w:r w:rsidRPr="00F66900">
              <w:t>you track the percentage of your investees' portfolio in housing loans.</w:t>
            </w:r>
          </w:p>
        </w:tc>
      </w:tr>
      <w:tr w:rsidR="000D45B1" w14:paraId="6C8954CA" w14:textId="77777777" w:rsidTr="000D45B1">
        <w:trPr>
          <w:trHeight w:val="51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FC6D901" w14:textId="77777777" w:rsidR="000D45B1" w:rsidRDefault="000D45B1" w:rsidP="001558DD">
            <w:pPr>
              <w:pStyle w:val="INDICATORNUMBER"/>
              <w:rPr>
                <w:rStyle w:val="IntenseEmphasis"/>
                <w:b/>
                <w:bCs w:val="0"/>
                <w:i w:val="0"/>
                <w:iCs w:val="0"/>
                <w:color w:val="595959"/>
              </w:rPr>
            </w:pPr>
          </w:p>
        </w:tc>
        <w:tc>
          <w:tcPr>
            <w:tcW w:w="3302" w:type="dxa"/>
            <w:vMerge w:val="restart"/>
            <w:tcBorders>
              <w:top w:val="nil"/>
              <w:bottom w:val="single" w:sz="4" w:space="0" w:color="A6A6A6" w:themeColor="background1" w:themeShade="A6"/>
              <w:right w:val="single" w:sz="4" w:space="0" w:color="A6A6A6" w:themeColor="background1" w:themeShade="A6"/>
            </w:tcBorders>
            <w:shd w:val="clear" w:color="auto" w:fill="auto"/>
          </w:tcPr>
          <w:p w14:paraId="7D026177" w14:textId="645941F2" w:rsidR="000D45B1" w:rsidRPr="00F66900" w:rsidRDefault="000D45B1" w:rsidP="001558DD">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r>
              <w:t>, we track</w:t>
            </w:r>
            <w:r w:rsidR="00391865">
              <w:t>.</w:t>
            </w:r>
          </w:p>
        </w:tc>
        <w:tc>
          <w:tcPr>
            <w:tcW w:w="481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5FFBD06" w14:textId="77777777" w:rsidR="000D45B1" w:rsidRPr="00F66900" w:rsidRDefault="000D45B1" w:rsidP="001558DD">
            <w:pPr>
              <w:pStyle w:val="INDICATORTEXT"/>
              <w:cnfStyle w:val="000000000000" w:firstRow="0" w:lastRow="0" w:firstColumn="0" w:lastColumn="0" w:oddVBand="0" w:evenVBand="0" w:oddHBand="0" w:evenHBand="0" w:firstRowFirstColumn="0" w:firstRowLastColumn="0" w:lastRowFirstColumn="0" w:lastRowLastColumn="0"/>
            </w:pPr>
            <w:r w:rsidRPr="000D45B1">
              <w:rPr>
                <w:b/>
              </w:rPr>
              <w:t>If you aggregate this information at an organisational level, indicate the percentage of your portfolio in loans for other categories</w:t>
            </w:r>
            <w:r w:rsidR="006E7CF2">
              <w:rPr>
                <w:b/>
              </w:rPr>
              <w:t>.</w:t>
            </w:r>
            <w:r w:rsidRPr="009B4A6B">
              <w:rPr>
                <w:b/>
                <w:szCs w:val="18"/>
              </w:rPr>
              <w:t xml:space="preserve"> </w:t>
            </w:r>
            <w:r w:rsidRPr="009B4A6B">
              <w:rPr>
                <w:caps/>
                <w:color w:val="0082C8"/>
                <w:szCs w:val="18"/>
              </w:rPr>
              <w:t>[Optional]</w:t>
            </w:r>
          </w:p>
        </w:tc>
      </w:tr>
      <w:tr w:rsidR="000D45B1" w14:paraId="1EC76AF5" w14:textId="77777777" w:rsidTr="000D45B1">
        <w:trPr>
          <w:cnfStyle w:val="000000100000" w:firstRow="0" w:lastRow="0" w:firstColumn="0" w:lastColumn="0" w:oddVBand="0" w:evenVBand="0" w:oddHBand="1" w:evenHBand="0" w:firstRowFirstColumn="0" w:firstRowLastColumn="0" w:lastRowFirstColumn="0" w:lastRowLastColumn="0"/>
          <w:trHeight w:val="51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01DDBEF" w14:textId="77777777" w:rsidR="000D45B1" w:rsidRDefault="000D45B1" w:rsidP="001558DD">
            <w:pPr>
              <w:pStyle w:val="INDICATORNUMBER"/>
              <w:rPr>
                <w:rStyle w:val="IntenseEmphasis"/>
                <w:b/>
                <w:bCs w:val="0"/>
                <w:i w:val="0"/>
                <w:iCs w:val="0"/>
                <w:color w:val="595959"/>
              </w:rPr>
            </w:pPr>
          </w:p>
        </w:tc>
        <w:tc>
          <w:tcPr>
            <w:tcW w:w="3302" w:type="dxa"/>
            <w:vMerge/>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B2D23F" w14:textId="77777777" w:rsidR="000D45B1" w:rsidRPr="00903B63" w:rsidRDefault="000D45B1"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48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27528E8" w14:textId="77777777" w:rsidR="000D45B1" w:rsidRPr="00FC4F77" w:rsidRDefault="000D45B1" w:rsidP="00B75FC2">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w:t>
            </w:r>
            <w:r w:rsidRPr="00FC4F77">
              <w:t>&lt;20</w:t>
            </w:r>
            <w:r w:rsidR="00B75FC2">
              <w:t>,</w:t>
            </w:r>
            <w:r w:rsidRPr="00FC4F77">
              <w:t xml:space="preserve"> </w:t>
            </w:r>
            <w:r w:rsidRPr="00903B63">
              <w:sym w:font="Wingdings" w:char="F06D"/>
            </w:r>
            <w:r>
              <w:t xml:space="preserve"> </w:t>
            </w:r>
            <w:r w:rsidR="00B75FC2">
              <w:t>20-40,</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7C43AF" w14:paraId="56A4F209" w14:textId="77777777" w:rsidTr="006E7CF2">
        <w:trPr>
          <w:trHeight w:val="153"/>
        </w:trPr>
        <w:tc>
          <w:tcPr>
            <w:cnfStyle w:val="001000000000" w:firstRow="0" w:lastRow="0" w:firstColumn="1" w:lastColumn="0" w:oddVBand="0" w:evenVBand="0" w:oddHBand="0" w:evenHBand="0" w:firstRowFirstColumn="0" w:firstRowLastColumn="0" w:lastRowFirstColumn="0" w:lastRowLastColumn="0"/>
            <w:tcW w:w="1093" w:type="dxa"/>
            <w:tcBorders>
              <w:left w:val="single" w:sz="4" w:space="0" w:color="0070C0"/>
              <w:bottom w:val="single" w:sz="4" w:space="0" w:color="A6A6A6" w:themeColor="background1" w:themeShade="A6"/>
            </w:tcBorders>
            <w:vAlign w:val="top"/>
          </w:tcPr>
          <w:p w14:paraId="303EC688" w14:textId="77777777" w:rsidR="007C43AF" w:rsidRDefault="007C43AF"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3293A9" w14:textId="0744B4D7" w:rsidR="007C43AF" w:rsidRPr="00F66900" w:rsidRDefault="007C43AF" w:rsidP="001558DD">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 we do not track</w:t>
            </w:r>
            <w:r w:rsidR="00391865">
              <w:t>.</w:t>
            </w:r>
          </w:p>
        </w:tc>
        <w:tc>
          <w:tcPr>
            <w:tcW w:w="48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2B12DCC" w14:textId="77777777" w:rsidR="007C43AF" w:rsidRPr="00F66900" w:rsidRDefault="007C43AF" w:rsidP="001558DD">
            <w:pPr>
              <w:pStyle w:val="INDICATORTEXT"/>
              <w:cnfStyle w:val="000000000000" w:firstRow="0" w:lastRow="0" w:firstColumn="0" w:lastColumn="0" w:oddVBand="0" w:evenVBand="0" w:oddHBand="0" w:evenHBand="0" w:firstRowFirstColumn="0" w:firstRowLastColumn="0" w:lastRowFirstColumn="0" w:lastRowLastColumn="0"/>
            </w:pPr>
          </w:p>
        </w:tc>
      </w:tr>
      <w:tr w:rsidR="007C43AF" w14:paraId="41B4AAD5" w14:textId="77777777" w:rsidTr="006E7CF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A6A6A6" w:themeColor="background1" w:themeShade="A6"/>
              <w:left w:val="single" w:sz="4" w:space="0" w:color="0070C0"/>
              <w:bottom w:val="single" w:sz="4" w:space="0" w:color="0070C0"/>
            </w:tcBorders>
            <w:vAlign w:val="top"/>
          </w:tcPr>
          <w:p w14:paraId="46907AD6" w14:textId="77777777" w:rsidR="007C43AF" w:rsidRDefault="007C43AF"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12241059" w14:textId="505E5305" w:rsidR="007C43AF" w:rsidRPr="00F66900" w:rsidRDefault="007C43AF" w:rsidP="001558DD">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rsidRPr="009435E2">
              <w:t xml:space="preserve">Not applicable </w:t>
            </w:r>
            <w:r w:rsidRPr="007C43AF">
              <w:t>(there are no loans for housing in the portfolio)</w:t>
            </w:r>
            <w:r w:rsidR="00391865">
              <w:t>.</w:t>
            </w:r>
          </w:p>
        </w:tc>
        <w:tc>
          <w:tcPr>
            <w:tcW w:w="4819"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F3708AB" w14:textId="77777777" w:rsidR="007C43AF" w:rsidRPr="00F66900" w:rsidRDefault="007C43AF" w:rsidP="001558DD">
            <w:pPr>
              <w:pStyle w:val="INDICATORTEXT"/>
              <w:cnfStyle w:val="000000100000" w:firstRow="0" w:lastRow="0" w:firstColumn="0" w:lastColumn="0" w:oddVBand="0" w:evenVBand="0" w:oddHBand="1" w:evenHBand="0" w:firstRowFirstColumn="0" w:firstRowLastColumn="0" w:lastRowFirstColumn="0" w:lastRowLastColumn="0"/>
            </w:pPr>
          </w:p>
        </w:tc>
      </w:tr>
      <w:tr w:rsidR="009435E2" w14:paraId="24D03FA7" w14:textId="77777777" w:rsidTr="006E7CF2">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E39374C" w14:textId="77777777" w:rsidR="009435E2" w:rsidRPr="00AE100E" w:rsidRDefault="009435E2" w:rsidP="006E7CF2">
            <w:pPr>
              <w:pStyle w:val="INDICATORNUMBER"/>
              <w:rPr>
                <w:rStyle w:val="IntenseEmphasis"/>
                <w:b/>
                <w:bCs w:val="0"/>
                <w:i w:val="0"/>
                <w:iCs w:val="0"/>
                <w:color w:val="595959"/>
              </w:rPr>
            </w:pPr>
            <w:r>
              <w:rPr>
                <w:rStyle w:val="IntenseEmphasis"/>
                <w:b/>
                <w:bCs w:val="0"/>
                <w:i w:val="0"/>
                <w:iCs w:val="0"/>
                <w:color w:val="595959"/>
              </w:rPr>
              <w:lastRenderedPageBreak/>
              <w:t>IFD 0</w:t>
            </w:r>
            <w:r w:rsidR="006E7CF2">
              <w:rPr>
                <w:rStyle w:val="IntenseEmphasis"/>
                <w:b/>
                <w:bCs w:val="0"/>
                <w:i w:val="0"/>
                <w:iCs w:val="0"/>
                <w:color w:val="595959"/>
              </w:rPr>
              <w:t>7.4</w:t>
            </w:r>
          </w:p>
        </w:tc>
        <w:tc>
          <w:tcPr>
            <w:tcW w:w="8121" w:type="dxa"/>
            <w:gridSpan w:val="2"/>
            <w:tcBorders>
              <w:top w:val="single" w:sz="4" w:space="0" w:color="0070C0"/>
              <w:right w:val="single" w:sz="4" w:space="0" w:color="0070C0"/>
            </w:tcBorders>
            <w:shd w:val="clear" w:color="auto" w:fill="DAEEF3" w:themeFill="accent5" w:themeFillTint="33"/>
          </w:tcPr>
          <w:p w14:paraId="35C8543D" w14:textId="23D9B8BC" w:rsidR="009435E2" w:rsidRPr="001C0916" w:rsidRDefault="009435E2" w:rsidP="001558D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02B1FCF5" w14:textId="77777777" w:rsidR="009435E2" w:rsidRPr="005B4C52" w:rsidRDefault="009435E2" w:rsidP="001558DD">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9435E2" w14:paraId="0A2553F4" w14:textId="77777777" w:rsidTr="001558D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tcPr>
          <w:p w14:paraId="0655FD9F" w14:textId="77777777" w:rsidR="009435E2" w:rsidRDefault="009435E2" w:rsidP="001558DD">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1042DE23" w14:textId="77777777" w:rsidR="009435E2" w:rsidRDefault="009435E2" w:rsidP="001558DD">
            <w:pPr>
              <w:pStyle w:val="INDICATORTEXT"/>
              <w:cnfStyle w:val="000000100000" w:firstRow="0" w:lastRow="0" w:firstColumn="0" w:lastColumn="0" w:oddVBand="0" w:evenVBand="0" w:oddHBand="1" w:evenHBand="0" w:firstRowFirstColumn="0" w:firstRowLastColumn="0" w:lastRowFirstColumn="0" w:lastRowLastColumn="0"/>
            </w:pPr>
          </w:p>
        </w:tc>
      </w:tr>
    </w:tbl>
    <w:p w14:paraId="4B4B3780" w14:textId="77777777" w:rsidR="001D2DAA" w:rsidRPr="009C5624" w:rsidRDefault="001D2DAA" w:rsidP="001D2DAA">
      <w:pPr>
        <w:shd w:val="clear" w:color="auto" w:fill="FFFFFF"/>
        <w:spacing w:after="135" w:line="270" w:lineRule="atLeast"/>
        <w:rPr>
          <w:rFonts w:ascii="Helvetica" w:hAnsi="Helvetica"/>
          <w:b/>
          <w:i/>
          <w:color w:val="333333"/>
        </w:rPr>
      </w:pPr>
    </w:p>
    <w:tbl>
      <w:tblPr>
        <w:tblStyle w:val="SubSectionIndicatorTableMANDATORY"/>
        <w:tblW w:w="9134" w:type="dxa"/>
        <w:tblInd w:w="5" w:type="dxa"/>
        <w:tblLook w:val="04A0" w:firstRow="1" w:lastRow="0" w:firstColumn="1" w:lastColumn="0" w:noHBand="0" w:noVBand="1"/>
      </w:tblPr>
      <w:tblGrid>
        <w:gridCol w:w="1097"/>
        <w:gridCol w:w="8037"/>
      </w:tblGrid>
      <w:tr w:rsidR="005E53EB" w14:paraId="419FCD34" w14:textId="77777777" w:rsidTr="005E53E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363D284E" w14:textId="77777777" w:rsidR="005E53EB" w:rsidRPr="00DC20FA" w:rsidRDefault="005E53EB" w:rsidP="001558DD">
            <w:pPr>
              <w:pStyle w:val="SectionIndicatorHeaderText"/>
              <w:rPr>
                <w:rStyle w:val="IntenseEmphasis"/>
                <w:b w:val="0"/>
                <w:bCs w:val="0"/>
                <w:i w:val="0"/>
                <w:iCs w:val="0"/>
                <w:color w:val="FFFFFF" w:themeColor="background1"/>
              </w:rPr>
            </w:pPr>
            <w:r>
              <w:rPr>
                <w:rStyle w:val="IntenseEmphasis"/>
                <w:b w:val="0"/>
                <w:i w:val="0"/>
                <w:color w:val="FFFFFF" w:themeColor="background1"/>
              </w:rPr>
              <w:t>IFD 07</w:t>
            </w:r>
          </w:p>
        </w:tc>
        <w:tc>
          <w:tcPr>
            <w:tcW w:w="8037" w:type="dxa"/>
            <w:tcBorders>
              <w:top w:val="single" w:sz="4" w:space="0" w:color="0082C8"/>
              <w:bottom w:val="single" w:sz="4" w:space="0" w:color="7F7F7F" w:themeColor="text1" w:themeTint="80"/>
            </w:tcBorders>
          </w:tcPr>
          <w:p w14:paraId="370C5D6A" w14:textId="77777777" w:rsidR="005E53EB" w:rsidRPr="00DC20FA" w:rsidRDefault="005E53EB"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E53EB" w:rsidRPr="00D5451C" w14:paraId="4DA85C39" w14:textId="77777777" w:rsidTr="005E53EB">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0AABBEF1" w14:textId="77777777" w:rsidR="005E53EB" w:rsidRPr="000D72DF" w:rsidRDefault="005E53EB" w:rsidP="001558DD">
            <w:pPr>
              <w:pStyle w:val="INDICATORNUMBER"/>
              <w:rPr>
                <w:rStyle w:val="IntenseEmphasis"/>
                <w:b/>
                <w:bCs w:val="0"/>
                <w:i w:val="0"/>
                <w:iCs w:val="0"/>
              </w:rPr>
            </w:pPr>
            <w:r>
              <w:rPr>
                <w:rStyle w:val="IntenseEmphasis"/>
                <w:b/>
                <w:bCs w:val="0"/>
                <w:i w:val="0"/>
                <w:iCs w:val="0"/>
                <w:color w:val="595959"/>
              </w:rPr>
              <w:t>IF</w:t>
            </w:r>
            <w:r w:rsidR="001D01AF">
              <w:rPr>
                <w:rStyle w:val="IntenseEmphasis"/>
                <w:b/>
                <w:bCs w:val="0"/>
                <w:i w:val="0"/>
                <w:iCs w:val="0"/>
                <w:color w:val="595959"/>
              </w:rPr>
              <w:t>D</w:t>
            </w:r>
            <w:r>
              <w:rPr>
                <w:rStyle w:val="IntenseEmphasis"/>
                <w:b/>
                <w:bCs w:val="0"/>
                <w:i w:val="0"/>
                <w:iCs w:val="0"/>
                <w:color w:val="595959"/>
              </w:rPr>
              <w:t xml:space="preserve"> 07</w:t>
            </w:r>
          </w:p>
        </w:tc>
        <w:tc>
          <w:tcPr>
            <w:tcW w:w="8037" w:type="dxa"/>
            <w:tcBorders>
              <w:top w:val="single" w:sz="4" w:space="0" w:color="7F7F7F" w:themeColor="text1" w:themeTint="80"/>
              <w:bottom w:val="single" w:sz="4" w:space="0" w:color="A6A6A6" w:themeColor="background1" w:themeShade="A6"/>
            </w:tcBorders>
            <w:shd w:val="clear" w:color="auto" w:fill="auto"/>
            <w:vAlign w:val="top"/>
          </w:tcPr>
          <w:p w14:paraId="534E377A" w14:textId="7290BA8B" w:rsidR="005E53EB" w:rsidRPr="00B13F96" w:rsidRDefault="005E53EB" w:rsidP="00391865">
            <w:pPr>
              <w:pStyle w:val="INDICATORTEXT"/>
              <w:cnfStyle w:val="000000100000" w:firstRow="0" w:lastRow="0" w:firstColumn="0" w:lastColumn="0" w:oddVBand="0" w:evenVBand="0" w:oddHBand="1" w:evenHBand="0" w:firstRowFirstColumn="0" w:firstRowLastColumn="0" w:lastRowFirstColumn="0" w:lastRowLastColumn="0"/>
            </w:pPr>
            <w:r w:rsidRPr="005E53EB">
              <w:t>Please note</w:t>
            </w:r>
            <w:r w:rsidR="00391865">
              <w:t xml:space="preserve"> that</w:t>
            </w:r>
            <w:r w:rsidRPr="005E53EB">
              <w:t xml:space="preserve"> these categories are not exhaustive and therefore are not intended to necessarily sum to 100%.</w:t>
            </w:r>
          </w:p>
        </w:tc>
      </w:tr>
      <w:tr w:rsidR="005E53EB" w:rsidRPr="00D5451C" w14:paraId="39498ACC" w14:textId="77777777" w:rsidTr="005E53EB">
        <w:trPr>
          <w:trHeight w:val="56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55E4E7CC" w14:textId="77777777" w:rsidR="005E53EB" w:rsidRDefault="005E53EB" w:rsidP="001558DD">
            <w:pPr>
              <w:pStyle w:val="INDICATORNUMBER"/>
              <w:rPr>
                <w:rStyle w:val="IntenseEmphasis"/>
                <w:b/>
                <w:bCs w:val="0"/>
                <w:i w:val="0"/>
                <w:iCs w:val="0"/>
                <w:color w:val="595959"/>
              </w:rPr>
            </w:pPr>
            <w:r>
              <w:rPr>
                <w:rStyle w:val="IntenseEmphasis"/>
                <w:b/>
                <w:bCs w:val="0"/>
                <w:i w:val="0"/>
                <w:iCs w:val="0"/>
                <w:color w:val="595959"/>
              </w:rPr>
              <w:t>IFD 07.1</w:t>
            </w:r>
          </w:p>
        </w:tc>
        <w:tc>
          <w:tcPr>
            <w:tcW w:w="8037" w:type="dxa"/>
            <w:tcBorders>
              <w:top w:val="single" w:sz="4" w:space="0" w:color="A6A6A6" w:themeColor="background1" w:themeShade="A6"/>
              <w:bottom w:val="single" w:sz="4" w:space="0" w:color="A6A6A6" w:themeColor="background1" w:themeShade="A6"/>
            </w:tcBorders>
            <w:shd w:val="clear" w:color="auto" w:fill="auto"/>
            <w:vAlign w:val="top"/>
          </w:tcPr>
          <w:p w14:paraId="204F554A" w14:textId="31B08BE4" w:rsidR="005E53EB" w:rsidRPr="005E53EB" w:rsidRDefault="005E53EB" w:rsidP="0067535E">
            <w:pPr>
              <w:pStyle w:val="INDICATORTEXT"/>
              <w:cnfStyle w:val="000000000000" w:firstRow="0" w:lastRow="0" w:firstColumn="0" w:lastColumn="0" w:oddVBand="0" w:evenVBand="0" w:oddHBand="0" w:evenHBand="0" w:firstRowFirstColumn="0" w:firstRowLastColumn="0" w:lastRowFirstColumn="0" w:lastRowLastColumn="0"/>
            </w:pPr>
            <w:r>
              <w:t xml:space="preserve">This </w:t>
            </w:r>
            <w:r w:rsidRPr="005E53EB">
              <w:t xml:space="preserve">is based on MIV Disclosure Guideline 3.2.6.1. Microenterprise loans are loans </w:t>
            </w:r>
            <w:r w:rsidR="00391865">
              <w:t xml:space="preserve">made </w:t>
            </w:r>
            <w:r w:rsidRPr="005E53EB">
              <w:t>to finance a microenterprise (five or fewer employees). Calculate as follows: sum of microfinance service providers' gross loan portfolio (in the direct microfinance portfolio) dedicated to microenterprise loans</w:t>
            </w:r>
            <w:r w:rsidR="00163E42">
              <w:t>/</w:t>
            </w:r>
            <w:r w:rsidR="0067535E">
              <w:t>s</w:t>
            </w:r>
            <w:r w:rsidR="0067535E" w:rsidRPr="005E53EB">
              <w:t xml:space="preserve">um </w:t>
            </w:r>
            <w:r w:rsidRPr="005E53EB">
              <w:t>of gross loan portfolio of each microfinance service provider in the direct microfinance portfolio.</w:t>
            </w:r>
          </w:p>
        </w:tc>
      </w:tr>
      <w:tr w:rsidR="005E53EB" w:rsidRPr="00D5451C" w14:paraId="0E1E5BB4" w14:textId="77777777" w:rsidTr="005E53EB">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356FFAE8" w14:textId="77777777" w:rsidR="005E53EB" w:rsidRDefault="005E53EB" w:rsidP="001558DD">
            <w:pPr>
              <w:pStyle w:val="INDICATORNUMBER"/>
              <w:rPr>
                <w:rStyle w:val="IntenseEmphasis"/>
                <w:b/>
                <w:bCs w:val="0"/>
                <w:i w:val="0"/>
                <w:iCs w:val="0"/>
                <w:color w:val="595959"/>
              </w:rPr>
            </w:pPr>
            <w:r>
              <w:rPr>
                <w:rStyle w:val="IntenseEmphasis"/>
                <w:b/>
                <w:bCs w:val="0"/>
                <w:i w:val="0"/>
                <w:iCs w:val="0"/>
                <w:color w:val="595959"/>
              </w:rPr>
              <w:t>IFD 07.2</w:t>
            </w:r>
          </w:p>
        </w:tc>
        <w:tc>
          <w:tcPr>
            <w:tcW w:w="8037" w:type="dxa"/>
            <w:tcBorders>
              <w:top w:val="single" w:sz="4" w:space="0" w:color="A6A6A6" w:themeColor="background1" w:themeShade="A6"/>
              <w:bottom w:val="single" w:sz="4" w:space="0" w:color="A6A6A6" w:themeColor="background1" w:themeShade="A6"/>
            </w:tcBorders>
            <w:shd w:val="clear" w:color="auto" w:fill="auto"/>
            <w:vAlign w:val="top"/>
          </w:tcPr>
          <w:p w14:paraId="0C49F9BB" w14:textId="232F9BB6" w:rsidR="005E53EB" w:rsidRPr="005E53EB" w:rsidRDefault="005E53EB" w:rsidP="0067535E">
            <w:pPr>
              <w:pStyle w:val="INDICATORTEXT"/>
              <w:cnfStyle w:val="000000100000" w:firstRow="0" w:lastRow="0" w:firstColumn="0" w:lastColumn="0" w:oddVBand="0" w:evenVBand="0" w:oddHBand="1" w:evenHBand="0" w:firstRowFirstColumn="0" w:firstRowLastColumn="0" w:lastRowFirstColumn="0" w:lastRowLastColumn="0"/>
            </w:pPr>
            <w:r>
              <w:t xml:space="preserve">This </w:t>
            </w:r>
            <w:r w:rsidRPr="005E53EB">
              <w:t>is based on MIV Disclosure Guideline 3.2.6.2. Loans for immediate household needs are loans mainly destined to finance consumption and other household needs. Calculate as follows: sum of microfinance service providers' loan portfolio (in the direct microfinance portfolio) dedicated to loans for immediate household needs</w:t>
            </w:r>
            <w:r w:rsidR="00163E42">
              <w:t>/</w:t>
            </w:r>
            <w:r w:rsidR="0067535E">
              <w:t>s</w:t>
            </w:r>
            <w:r w:rsidR="0067535E" w:rsidRPr="005E53EB">
              <w:t xml:space="preserve">um </w:t>
            </w:r>
            <w:r w:rsidRPr="005E53EB">
              <w:t>of gross loan portfolio of each microfinance service provider in the direct microfinance portfolio.</w:t>
            </w:r>
          </w:p>
        </w:tc>
      </w:tr>
      <w:tr w:rsidR="001D01AF" w:rsidRPr="00D5451C" w14:paraId="16328907" w14:textId="77777777" w:rsidTr="001D01AF">
        <w:trPr>
          <w:trHeight w:val="567"/>
        </w:trPr>
        <w:tc>
          <w:tcPr>
            <w:cnfStyle w:val="001000000000" w:firstRow="0" w:lastRow="0" w:firstColumn="1" w:lastColumn="0" w:oddVBand="0" w:evenVBand="0" w:oddHBand="0" w:evenHBand="0" w:firstRowFirstColumn="0" w:firstRowLastColumn="0" w:lastRowFirstColumn="0" w:lastRowLastColumn="0"/>
            <w:tcW w:w="9134" w:type="dxa"/>
            <w:gridSpan w:val="2"/>
            <w:tcBorders>
              <w:top w:val="nil"/>
              <w:bottom w:val="single" w:sz="4" w:space="0" w:color="A6A6A6" w:themeColor="background1" w:themeShade="A6"/>
            </w:tcBorders>
            <w:vAlign w:val="top"/>
          </w:tcPr>
          <w:p w14:paraId="50B5C45B" w14:textId="77777777" w:rsidR="001D01AF" w:rsidRPr="00151E4B" w:rsidRDefault="001D01AF" w:rsidP="001558DD">
            <w:pPr>
              <w:pStyle w:val="INDICATORTEXT"/>
              <w:rPr>
                <w:b/>
              </w:rPr>
            </w:pPr>
            <w:r w:rsidRPr="00151E4B">
              <w:rPr>
                <w:b/>
              </w:rPr>
              <w:t>LOGIC</w:t>
            </w:r>
          </w:p>
        </w:tc>
      </w:tr>
      <w:tr w:rsidR="001D01AF" w:rsidRPr="00D5451C" w14:paraId="719BBE6B" w14:textId="77777777" w:rsidTr="005E53EB">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656C10E1" w14:textId="77777777" w:rsidR="001D01AF" w:rsidRDefault="001D01AF" w:rsidP="002B037E">
            <w:pPr>
              <w:pStyle w:val="INDICATORNUMBER"/>
              <w:spacing w:after="0"/>
              <w:rPr>
                <w:rStyle w:val="IntenseEmphasis"/>
                <w:b/>
                <w:bCs w:val="0"/>
                <w:i w:val="0"/>
                <w:iCs w:val="0"/>
                <w:color w:val="595959"/>
              </w:rPr>
            </w:pPr>
            <w:r>
              <w:rPr>
                <w:rStyle w:val="IntenseEmphasis"/>
                <w:b/>
                <w:bCs w:val="0"/>
                <w:i w:val="0"/>
                <w:iCs w:val="0"/>
                <w:color w:val="595959"/>
              </w:rPr>
              <w:t>IFD 07</w:t>
            </w:r>
          </w:p>
        </w:tc>
        <w:tc>
          <w:tcPr>
            <w:tcW w:w="8037" w:type="dxa"/>
            <w:tcBorders>
              <w:top w:val="single" w:sz="4" w:space="0" w:color="A6A6A6" w:themeColor="background1" w:themeShade="A6"/>
              <w:bottom w:val="single" w:sz="4" w:space="0" w:color="A6A6A6" w:themeColor="background1" w:themeShade="A6"/>
            </w:tcBorders>
            <w:shd w:val="clear" w:color="auto" w:fill="auto"/>
            <w:vAlign w:val="top"/>
          </w:tcPr>
          <w:p w14:paraId="4C219E89" w14:textId="77777777" w:rsidR="001D01AF" w:rsidRPr="00CF0D90" w:rsidRDefault="00D3790B" w:rsidP="002B037E">
            <w:pPr>
              <w:spacing w:after="0"/>
              <w:cnfStyle w:val="000000100000" w:firstRow="0" w:lastRow="0" w:firstColumn="0" w:lastColumn="0" w:oddVBand="0" w:evenVBand="0" w:oddHBand="1" w:evenHBand="0" w:firstRowFirstColumn="0" w:firstRowLastColumn="0" w:lastRowFirstColumn="0" w:lastRowLastColumn="0"/>
              <w:rPr>
                <w:szCs w:val="18"/>
                <w:lang w:eastAsia="en-US"/>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 xml:space="preserve">≥20% of your total inclusive finance assets are invested directly in microfinance in [05]. </w:t>
            </w:r>
          </w:p>
        </w:tc>
      </w:tr>
      <w:tr w:rsidR="005E53EB" w:rsidRPr="00D5451C" w14:paraId="676A382E" w14:textId="77777777" w:rsidTr="001558D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5BBEF9E3" w14:textId="77777777" w:rsidR="005E53EB" w:rsidRPr="00367846" w:rsidRDefault="001D01AF" w:rsidP="001558DD">
            <w:pPr>
              <w:pStyle w:val="INDICATORTEXT"/>
              <w:rPr>
                <w:b/>
              </w:rPr>
            </w:pPr>
            <w:r>
              <w:rPr>
                <w:b/>
              </w:rPr>
              <w:t>ASSESSMENT</w:t>
            </w:r>
          </w:p>
        </w:tc>
      </w:tr>
      <w:tr w:rsidR="005E53EB" w:rsidRPr="00D5451C" w14:paraId="653FDDAD" w14:textId="77777777" w:rsidTr="001558D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70BAA439" w14:textId="77777777" w:rsidR="005E53EB" w:rsidRDefault="005E53EB" w:rsidP="001558DD">
            <w:pPr>
              <w:pStyle w:val="INDICATORNUMBER"/>
              <w:rPr>
                <w:rStyle w:val="IntenseEmphasis"/>
                <w:b/>
                <w:bCs w:val="0"/>
                <w:i w:val="0"/>
                <w:iCs w:val="0"/>
                <w:color w:val="595959"/>
              </w:rPr>
            </w:pPr>
            <w:r>
              <w:rPr>
                <w:rStyle w:val="IntenseEmphasis"/>
                <w:b/>
                <w:bCs w:val="0"/>
                <w:i w:val="0"/>
                <w:iCs w:val="0"/>
                <w:color w:val="595959"/>
              </w:rPr>
              <w:t>IFD 07</w:t>
            </w:r>
          </w:p>
        </w:tc>
        <w:tc>
          <w:tcPr>
            <w:tcW w:w="8037" w:type="dxa"/>
            <w:tcBorders>
              <w:top w:val="single" w:sz="4" w:space="0" w:color="A6A6A6" w:themeColor="background1" w:themeShade="A6"/>
              <w:bottom w:val="single" w:sz="4" w:space="0" w:color="0070C0"/>
            </w:tcBorders>
            <w:shd w:val="clear" w:color="auto" w:fill="auto"/>
          </w:tcPr>
          <w:p w14:paraId="261E48B3" w14:textId="77777777" w:rsidR="005E53EB" w:rsidRPr="005E53EB" w:rsidRDefault="005E53EB" w:rsidP="005E53EB">
            <w:pPr>
              <w:pStyle w:val="INDICATORTEXT"/>
              <w:cnfStyle w:val="000000100000" w:firstRow="0" w:lastRow="0" w:firstColumn="0" w:lastColumn="0" w:oddVBand="0" w:evenVBand="0" w:oddHBand="1" w:evenHBand="0" w:firstRowFirstColumn="0" w:firstRowLastColumn="0" w:lastRowFirstColumn="0" w:lastRowLastColumn="0"/>
            </w:pPr>
            <w:r w:rsidRPr="005E53EB">
              <w:t xml:space="preserve">Maximum score: Three </w:t>
            </w:r>
            <w:r w:rsidRPr="005E53EB">
              <w:sym w:font="Wingdings" w:char="F0AB"/>
            </w:r>
          </w:p>
          <w:p w14:paraId="2AB7572D" w14:textId="77777777" w:rsidR="005E53EB" w:rsidRPr="00367846" w:rsidRDefault="005E53EB" w:rsidP="005E53EB">
            <w:pPr>
              <w:pStyle w:val="INDICATORTEXT"/>
              <w:cnfStyle w:val="000000100000" w:firstRow="0" w:lastRow="0" w:firstColumn="0" w:lastColumn="0" w:oddVBand="0" w:evenVBand="0" w:oddHBand="1" w:evenHBand="0" w:firstRowFirstColumn="0" w:firstRowLastColumn="0" w:lastRowFirstColumn="0" w:lastRowLastColumn="0"/>
              <w:rPr>
                <w:b/>
              </w:rPr>
            </w:pPr>
            <w:r w:rsidRPr="005E53EB">
              <w:t>The assessment of this indicator is based on your responses to [07.1, 07.2 &amp; 07.3].</w:t>
            </w:r>
          </w:p>
        </w:tc>
      </w:tr>
    </w:tbl>
    <w:p w14:paraId="26C3A5EF" w14:textId="77777777" w:rsidR="001D2DAA" w:rsidRDefault="001D2DAA">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22525" w14:paraId="03FABEC7" w14:textId="77777777" w:rsidTr="001558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86CE27F" w14:textId="77777777" w:rsidR="00122525" w:rsidRPr="00356CDA" w:rsidRDefault="00122525" w:rsidP="001558DD">
            <w:pPr>
              <w:widowControl/>
              <w:autoSpaceDE/>
              <w:autoSpaceDN/>
              <w:adjustRightInd/>
              <w:spacing w:after="0" w:line="240" w:lineRule="auto"/>
              <w:rPr>
                <w:rStyle w:val="IntenseEmphasis"/>
                <w:b w:val="0"/>
                <w:bCs w:val="0"/>
                <w:iCs w:val="0"/>
                <w:color w:val="FFFFFF" w:themeColor="background1"/>
              </w:rPr>
            </w:pPr>
          </w:p>
        </w:tc>
        <w:tc>
          <w:tcPr>
            <w:tcW w:w="3402" w:type="dxa"/>
          </w:tcPr>
          <w:p w14:paraId="1A155584" w14:textId="77777777" w:rsidR="00122525" w:rsidRPr="00356CDA" w:rsidRDefault="00122525"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BD1E674" w14:textId="77777777" w:rsidR="00122525" w:rsidRPr="00356CDA" w:rsidRDefault="00122525"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5F03D78" w14:textId="77777777" w:rsidR="00122525" w:rsidRPr="00356CDA" w:rsidRDefault="00122525" w:rsidP="001558DD">
            <w:pPr>
              <w:widowControl/>
              <w:autoSpaceDE/>
              <w:autoSpaceDN/>
              <w:adjustRightInd/>
              <w:spacing w:after="0" w:line="240" w:lineRule="auto"/>
              <w:rPr>
                <w:rStyle w:val="IntenseEmphasis"/>
                <w:b w:val="0"/>
                <w:bCs w:val="0"/>
                <w:iCs w:val="0"/>
                <w:color w:val="FFFFFF" w:themeColor="background1"/>
              </w:rPr>
            </w:pPr>
            <w:r w:rsidRPr="00356CDA">
              <w:t>Principle</w:t>
            </w:r>
          </w:p>
        </w:tc>
      </w:tr>
      <w:tr w:rsidR="00122525" w14:paraId="32E1A363" w14:textId="77777777" w:rsidTr="001558D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EC33D0D" w14:textId="77777777" w:rsidR="00122525" w:rsidRPr="00356CDA" w:rsidRDefault="00122525" w:rsidP="001558DD">
            <w:pPr>
              <w:pStyle w:val="SectionIndicatorHeaderText"/>
              <w:rPr>
                <w:rStyle w:val="IntenseEmphasis"/>
                <w:bCs w:val="0"/>
                <w:i w:val="0"/>
                <w:iCs w:val="0"/>
                <w:color w:val="FFFFFF" w:themeColor="background1"/>
              </w:rPr>
            </w:pPr>
            <w:r>
              <w:rPr>
                <w:rStyle w:val="IntenseEmphasis"/>
                <w:i w:val="0"/>
                <w:color w:val="FFFFFF" w:themeColor="background1"/>
              </w:rPr>
              <w:t>IF</w:t>
            </w:r>
            <w:r w:rsidR="006A33B2">
              <w:rPr>
                <w:rStyle w:val="IntenseEmphasis"/>
                <w:i w:val="0"/>
                <w:color w:val="FFFFFF" w:themeColor="background1"/>
              </w:rPr>
              <w:t>D 08</w:t>
            </w:r>
          </w:p>
        </w:tc>
        <w:tc>
          <w:tcPr>
            <w:tcW w:w="3402" w:type="dxa"/>
          </w:tcPr>
          <w:p w14:paraId="6633572B" w14:textId="77777777" w:rsidR="00122525" w:rsidRPr="00356CDA" w:rsidRDefault="00122525"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F83FADE" w14:textId="77777777" w:rsidR="00122525" w:rsidRPr="00A57E01" w:rsidRDefault="00122525"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1B729F7" w14:textId="77777777" w:rsidR="00122525" w:rsidRPr="00356CDA" w:rsidRDefault="00122525" w:rsidP="001558DD">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145FEFD2" w14:textId="77777777" w:rsidR="00122525" w:rsidRDefault="00122525" w:rsidP="00122525">
      <w:pPr>
        <w:pStyle w:val="INDICATORNUMBER"/>
      </w:pPr>
    </w:p>
    <w:tbl>
      <w:tblPr>
        <w:tblStyle w:val="SubSectionIndicatorTableVOLUNTARY"/>
        <w:tblW w:w="9214" w:type="dxa"/>
        <w:tblInd w:w="5" w:type="dxa"/>
        <w:tblLook w:val="04A0" w:firstRow="1" w:lastRow="0" w:firstColumn="1" w:lastColumn="0" w:noHBand="0" w:noVBand="1"/>
      </w:tblPr>
      <w:tblGrid>
        <w:gridCol w:w="1093"/>
        <w:gridCol w:w="3302"/>
        <w:gridCol w:w="996"/>
        <w:gridCol w:w="1626"/>
        <w:gridCol w:w="166"/>
        <w:gridCol w:w="2031"/>
      </w:tblGrid>
      <w:tr w:rsidR="00122525" w14:paraId="688A42A6"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9117E84" w14:textId="77777777" w:rsidR="00122525" w:rsidRPr="00903B63" w:rsidRDefault="00122525"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w:t>
            </w:r>
            <w:r w:rsidR="006A33B2">
              <w:rPr>
                <w:rStyle w:val="IntenseEmphasis"/>
                <w:i w:val="0"/>
                <w:color w:val="FFFFFF" w:themeColor="background1"/>
              </w:rPr>
              <w:t>8</w:t>
            </w:r>
          </w:p>
        </w:tc>
        <w:tc>
          <w:tcPr>
            <w:tcW w:w="8121" w:type="dxa"/>
            <w:gridSpan w:val="5"/>
            <w:tcBorders>
              <w:top w:val="single" w:sz="4" w:space="0" w:color="0070C0"/>
              <w:bottom w:val="single" w:sz="4" w:space="0" w:color="0070C0"/>
              <w:right w:val="single" w:sz="4" w:space="0" w:color="0070C0"/>
            </w:tcBorders>
            <w:shd w:val="clear" w:color="auto" w:fill="0070C0"/>
          </w:tcPr>
          <w:p w14:paraId="730A7605" w14:textId="77777777" w:rsidR="00122525" w:rsidRPr="00903B63" w:rsidRDefault="00122525"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22525" w14:paraId="37C969F7" w14:textId="77777777" w:rsidTr="001558D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356BA8F" w14:textId="77777777" w:rsidR="00122525" w:rsidRDefault="006A33B2" w:rsidP="001558DD">
            <w:pPr>
              <w:pStyle w:val="INDICATORNUMBER"/>
              <w:rPr>
                <w:rStyle w:val="IntenseEmphasis"/>
                <w:b/>
                <w:bCs w:val="0"/>
                <w:i w:val="0"/>
                <w:iCs w:val="0"/>
                <w:color w:val="595959"/>
              </w:rPr>
            </w:pPr>
            <w:r>
              <w:rPr>
                <w:rStyle w:val="IntenseEmphasis"/>
                <w:b/>
                <w:bCs w:val="0"/>
                <w:i w:val="0"/>
                <w:iCs w:val="0"/>
                <w:color w:val="595959"/>
              </w:rPr>
              <w:t>IFD 08</w:t>
            </w:r>
            <w:r w:rsidR="00122525">
              <w:rPr>
                <w:rStyle w:val="IntenseEmphasis"/>
                <w:b/>
                <w:bCs w:val="0"/>
                <w:i w:val="0"/>
                <w:iCs w:val="0"/>
                <w:color w:val="595959"/>
              </w:rPr>
              <w:t>.1</w:t>
            </w:r>
          </w:p>
        </w:tc>
        <w:tc>
          <w:tcPr>
            <w:tcW w:w="8121" w:type="dxa"/>
            <w:gridSpan w:val="5"/>
            <w:tcBorders>
              <w:top w:val="single" w:sz="4" w:space="0" w:color="0070C0"/>
              <w:right w:val="single" w:sz="4" w:space="0" w:color="0070C0"/>
            </w:tcBorders>
            <w:shd w:val="clear" w:color="auto" w:fill="DAEEF3" w:themeFill="accent5" w:themeFillTint="33"/>
          </w:tcPr>
          <w:p w14:paraId="76F53BBB" w14:textId="74755E9E" w:rsidR="00122525" w:rsidRPr="00C2743E" w:rsidRDefault="006A33B2" w:rsidP="0067535E">
            <w:pPr>
              <w:pStyle w:val="INDICATORTEXT"/>
              <w:cnfStyle w:val="000000100000" w:firstRow="0" w:lastRow="0" w:firstColumn="0" w:lastColumn="0" w:oddVBand="0" w:evenVBand="0" w:oddHBand="1" w:evenHBand="0" w:firstRowFirstColumn="0" w:firstRowLastColumn="0" w:lastRowFirstColumn="0" w:lastRowLastColumn="0"/>
            </w:pPr>
            <w:r w:rsidRPr="006A33B2">
              <w:t xml:space="preserve">In your microfinance portfolio, indicate </w:t>
            </w:r>
            <w:r w:rsidR="0067535E">
              <w:t>whether</w:t>
            </w:r>
            <w:r w:rsidR="0067535E" w:rsidRPr="006A33B2">
              <w:t xml:space="preserve"> </w:t>
            </w:r>
            <w:r w:rsidRPr="006A33B2">
              <w:t>you support the provision of financial services beyond credit, compulsory savings and/or compulsory insurance.</w:t>
            </w:r>
          </w:p>
        </w:tc>
      </w:tr>
      <w:tr w:rsidR="00122525" w14:paraId="074DABDD" w14:textId="77777777" w:rsidTr="001558DD">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5261D882" w14:textId="77777777" w:rsidR="00122525" w:rsidRDefault="00122525" w:rsidP="001558DD">
            <w:pPr>
              <w:pStyle w:val="INDICATORNUMBER"/>
              <w:rPr>
                <w:rStyle w:val="IntenseEmphasis"/>
                <w:b/>
                <w:bCs w:val="0"/>
                <w:i w:val="0"/>
                <w:iCs w:val="0"/>
                <w:color w:val="595959"/>
              </w:rPr>
            </w:pPr>
          </w:p>
        </w:tc>
        <w:tc>
          <w:tcPr>
            <w:tcW w:w="4298" w:type="dxa"/>
            <w:gridSpan w:val="2"/>
            <w:tcBorders>
              <w:top w:val="nil"/>
              <w:bottom w:val="single" w:sz="4" w:space="0" w:color="0070C0"/>
              <w:right w:val="single" w:sz="4" w:space="0" w:color="A6A6A6" w:themeColor="background1" w:themeShade="A6"/>
            </w:tcBorders>
            <w:shd w:val="clear" w:color="auto" w:fill="auto"/>
          </w:tcPr>
          <w:p w14:paraId="33964F21" w14:textId="77777777" w:rsidR="00122525" w:rsidRPr="005308EE" w:rsidRDefault="00122525"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gridSpan w:val="3"/>
            <w:tcBorders>
              <w:top w:val="nil"/>
              <w:left w:val="single" w:sz="4" w:space="0" w:color="A6A6A6" w:themeColor="background1" w:themeShade="A6"/>
              <w:bottom w:val="single" w:sz="4" w:space="0" w:color="0070C0"/>
              <w:right w:val="single" w:sz="4" w:space="0" w:color="0070C0"/>
            </w:tcBorders>
            <w:shd w:val="clear" w:color="auto" w:fill="auto"/>
          </w:tcPr>
          <w:p w14:paraId="11207FEE" w14:textId="77777777" w:rsidR="00122525" w:rsidRPr="00B734A4" w:rsidRDefault="00122525"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122525" w14:paraId="05DA169E" w14:textId="77777777" w:rsidTr="0064101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49047FA4" w14:textId="77777777" w:rsidR="00122525" w:rsidRDefault="00122525" w:rsidP="001558DD">
            <w:pPr>
              <w:pStyle w:val="INDICATORNUMBER"/>
              <w:rPr>
                <w:rStyle w:val="IntenseEmphasis"/>
                <w:b/>
                <w:bCs w:val="0"/>
                <w:i w:val="0"/>
                <w:iCs w:val="0"/>
                <w:color w:val="595959"/>
              </w:rPr>
            </w:pPr>
            <w:r>
              <w:rPr>
                <w:rStyle w:val="IntenseEmphasis"/>
                <w:b/>
                <w:bCs w:val="0"/>
                <w:i w:val="0"/>
                <w:iCs w:val="0"/>
                <w:color w:val="595959"/>
              </w:rPr>
              <w:t>IFD 0</w:t>
            </w:r>
            <w:r w:rsidR="00641017">
              <w:rPr>
                <w:rStyle w:val="IntenseEmphasis"/>
                <w:b/>
                <w:bCs w:val="0"/>
                <w:i w:val="0"/>
                <w:iCs w:val="0"/>
                <w:color w:val="595959"/>
              </w:rPr>
              <w:t>8</w:t>
            </w:r>
            <w:r>
              <w:rPr>
                <w:rStyle w:val="IntenseEmphasis"/>
                <w:b/>
                <w:bCs w:val="0"/>
                <w:i w:val="0"/>
                <w:iCs w:val="0"/>
                <w:color w:val="595959"/>
              </w:rPr>
              <w:t>.2</w:t>
            </w:r>
          </w:p>
        </w:tc>
        <w:tc>
          <w:tcPr>
            <w:tcW w:w="8121" w:type="dxa"/>
            <w:gridSpan w:val="5"/>
            <w:tcBorders>
              <w:top w:val="single" w:sz="4" w:space="0" w:color="0070C0"/>
              <w:right w:val="single" w:sz="4" w:space="0" w:color="0070C0"/>
            </w:tcBorders>
            <w:shd w:val="clear" w:color="auto" w:fill="DAEEF3" w:themeFill="accent5" w:themeFillTint="33"/>
          </w:tcPr>
          <w:p w14:paraId="541A7B4B" w14:textId="55BBDADE" w:rsidR="00122525" w:rsidRPr="003939E2" w:rsidRDefault="00641017" w:rsidP="0067535E">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641017">
              <w:t>Indicate which of the following services you support</w:t>
            </w:r>
            <w:r w:rsidR="0067535E">
              <w:t>.</w:t>
            </w:r>
          </w:p>
        </w:tc>
      </w:tr>
      <w:tr w:rsidR="00561DE2" w14:paraId="2C9D78E0" w14:textId="77777777" w:rsidTr="009B4A6B">
        <w:trPr>
          <w:trHeight w:val="241"/>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nil"/>
              <w:left w:val="single" w:sz="4" w:space="0" w:color="0070C0"/>
            </w:tcBorders>
            <w:vAlign w:val="top"/>
          </w:tcPr>
          <w:p w14:paraId="505C435B" w14:textId="77777777" w:rsidR="00561DE2" w:rsidRDefault="00561DE2" w:rsidP="009B4A6B">
            <w:pPr>
              <w:pStyle w:val="INDICATORNUMBER"/>
              <w:spacing w:before="0" w:after="0"/>
              <w:rPr>
                <w:rStyle w:val="IntenseEmphasis"/>
                <w:b/>
                <w:bCs w:val="0"/>
                <w:i w:val="0"/>
                <w:iCs w:val="0"/>
                <w:color w:val="595959"/>
              </w:rPr>
            </w:pPr>
          </w:p>
        </w:tc>
        <w:tc>
          <w:tcPr>
            <w:tcW w:w="8121" w:type="dxa"/>
            <w:gridSpan w:val="5"/>
            <w:tcBorders>
              <w:top w:val="nil"/>
              <w:bottom w:val="nil"/>
              <w:right w:val="single" w:sz="4" w:space="0" w:color="0070C0"/>
            </w:tcBorders>
            <w:shd w:val="clear" w:color="auto" w:fill="A6A6A6" w:themeFill="background1" w:themeFillShade="A6"/>
          </w:tcPr>
          <w:p w14:paraId="36905E6B" w14:textId="77777777" w:rsidR="00561DE2" w:rsidRPr="005B6F56" w:rsidRDefault="00561DE2" w:rsidP="009B4A6B">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5B6F56">
              <w:rPr>
                <w:b/>
                <w:color w:val="FFFFFF" w:themeColor="background1"/>
              </w:rPr>
              <w:t>Voluntary savings products</w:t>
            </w:r>
          </w:p>
        </w:tc>
      </w:tr>
      <w:tr w:rsidR="00561DE2" w14:paraId="22BB1BC5" w14:textId="77777777" w:rsidTr="00561DE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A9703BB" w14:textId="77777777" w:rsidR="00561DE2" w:rsidRDefault="00561DE2" w:rsidP="001558DD">
            <w:pPr>
              <w:pStyle w:val="INDICATORNUMBER"/>
              <w:rPr>
                <w:rStyle w:val="IntenseEmphasis"/>
                <w:b/>
                <w:bCs w:val="0"/>
                <w:i w:val="0"/>
                <w:iCs w:val="0"/>
                <w:color w:val="595959"/>
              </w:rPr>
            </w:pPr>
          </w:p>
        </w:tc>
        <w:tc>
          <w:tcPr>
            <w:tcW w:w="3302" w:type="dxa"/>
            <w:tcBorders>
              <w:top w:val="nil"/>
              <w:bottom w:val="single" w:sz="4" w:space="0" w:color="A6A6A6" w:themeColor="background1" w:themeShade="A6"/>
              <w:right w:val="single" w:sz="4" w:space="0" w:color="A6A6A6" w:themeColor="background1" w:themeShade="A6"/>
            </w:tcBorders>
            <w:shd w:val="clear" w:color="auto" w:fill="auto"/>
            <w:vAlign w:val="top"/>
          </w:tcPr>
          <w:p w14:paraId="2B030075" w14:textId="77777777" w:rsidR="00561DE2" w:rsidRPr="005B6F56" w:rsidRDefault="00561DE2" w:rsidP="00A01A59">
            <w:pPr>
              <w:pStyle w:val="INDICATORTEXT"/>
              <w:cnfStyle w:val="000000100000" w:firstRow="0" w:lastRow="0" w:firstColumn="0" w:lastColumn="0" w:oddVBand="0" w:evenVBand="0" w:oddHBand="1" w:evenHBand="0" w:firstRowFirstColumn="0" w:firstRowLastColumn="0" w:lastRowFirstColumn="0" w:lastRowLastColumn="0"/>
              <w:rPr>
                <w:b/>
              </w:rPr>
            </w:pPr>
            <w:r w:rsidRPr="005B6F56">
              <w:rPr>
                <w:b/>
              </w:rPr>
              <w:t>Provide examples of how and what you support.</w:t>
            </w:r>
          </w:p>
        </w:tc>
        <w:tc>
          <w:tcPr>
            <w:tcW w:w="4819" w:type="dxa"/>
            <w:gridSpan w:val="4"/>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909346" w14:textId="22C86013" w:rsidR="00561DE2" w:rsidRPr="005B6F56" w:rsidRDefault="00561DE2" w:rsidP="0067535E">
            <w:pPr>
              <w:pStyle w:val="INDICATORTEXT"/>
              <w:cnfStyle w:val="000000100000" w:firstRow="0" w:lastRow="0" w:firstColumn="0" w:lastColumn="0" w:oddVBand="0" w:evenVBand="0" w:oddHBand="1" w:evenHBand="0" w:firstRowFirstColumn="0" w:firstRowLastColumn="0" w:lastRowFirstColumn="0" w:lastRowLastColumn="0"/>
              <w:rPr>
                <w:b/>
              </w:rPr>
            </w:pPr>
            <w:r w:rsidRPr="00CF22BA">
              <w:rPr>
                <w:b/>
              </w:rPr>
              <w:t xml:space="preserve">Indicate </w:t>
            </w:r>
            <w:r w:rsidR="0067535E">
              <w:rPr>
                <w:b/>
              </w:rPr>
              <w:t>whether</w:t>
            </w:r>
            <w:r w:rsidR="0067535E" w:rsidRPr="00CF22BA">
              <w:rPr>
                <w:b/>
              </w:rPr>
              <w:t xml:space="preserve"> </w:t>
            </w:r>
            <w:r w:rsidRPr="00CF22BA">
              <w:rPr>
                <w:b/>
              </w:rPr>
              <w:t>you gather data regarding the percentage of financial service providers in your portfolio that are offering such a service.</w:t>
            </w:r>
          </w:p>
        </w:tc>
      </w:tr>
      <w:tr w:rsidR="00561DE2" w14:paraId="1B818481" w14:textId="77777777" w:rsidTr="00561DE2">
        <w:trPr>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B85D121"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vAlign w:val="top"/>
          </w:tcPr>
          <w:p w14:paraId="1048B77B" w14:textId="77777777" w:rsidR="00561DE2" w:rsidRPr="00372783" w:rsidRDefault="00561DE2" w:rsidP="00A01A59">
            <w:pPr>
              <w:pStyle w:val="INDICATORTEXT"/>
              <w:cnfStyle w:val="000000000000" w:firstRow="0" w:lastRow="0" w:firstColumn="0" w:lastColumn="0" w:oddVBand="0" w:evenVBand="0" w:oddHBand="0" w:evenHBand="0" w:firstRowFirstColumn="0" w:firstRowLastColumn="0" w:lastRowFirstColumn="0" w:lastRowLastColumn="0"/>
            </w:pPr>
          </w:p>
        </w:tc>
        <w:tc>
          <w:tcPr>
            <w:tcW w:w="2788"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9AD9D72" w14:textId="77777777" w:rsidR="00561DE2" w:rsidRPr="005308EE"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0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23EDC71" w14:textId="77777777" w:rsidR="00561DE2" w:rsidRPr="00B734A4"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3938E1F6" w14:textId="77777777" w:rsidTr="00BC357D">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D77A458"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6FF4AA53" w14:textId="77777777" w:rsidR="00561DE2" w:rsidRPr="00372783" w:rsidRDefault="00561DE2" w:rsidP="00A01A59">
            <w:pPr>
              <w:pStyle w:val="INDICATORTEXT"/>
              <w:cnfStyle w:val="000000100000" w:firstRow="0" w:lastRow="0" w:firstColumn="0" w:lastColumn="0" w:oddVBand="0" w:evenVBand="0" w:oddHBand="1" w:evenHBand="0" w:firstRowFirstColumn="0" w:firstRowLastColumn="0" w:lastRowFirstColumn="0" w:lastRowLastColumn="0"/>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D6DB1E6" w14:textId="77777777" w:rsidR="00561DE2" w:rsidRPr="00561DE2" w:rsidRDefault="00561DE2"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1F5B1EA6" w14:textId="77777777" w:rsidTr="00561DE2">
        <w:trPr>
          <w:trHeight w:val="32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F3CA3BC" w14:textId="77777777" w:rsidR="00561DE2" w:rsidRDefault="00561DE2" w:rsidP="001558DD">
            <w:pPr>
              <w:pStyle w:val="INDICATORNUMBER"/>
              <w:rPr>
                <w:rStyle w:val="IntenseEmphasis"/>
                <w:b/>
                <w:bCs w:val="0"/>
                <w:i w:val="0"/>
                <w:iCs w:val="0"/>
                <w:color w:val="595959"/>
              </w:rPr>
            </w:pPr>
          </w:p>
        </w:tc>
        <w:tc>
          <w:tcPr>
            <w:tcW w:w="3302" w:type="dxa"/>
            <w:vMerge/>
            <w:tcBorders>
              <w:bottom w:val="single" w:sz="4" w:space="0" w:color="A6A6A6" w:themeColor="background1" w:themeShade="A6"/>
              <w:right w:val="single" w:sz="4" w:space="0" w:color="A6A6A6" w:themeColor="background1" w:themeShade="A6"/>
            </w:tcBorders>
            <w:shd w:val="clear" w:color="auto" w:fill="auto"/>
            <w:vAlign w:val="top"/>
          </w:tcPr>
          <w:p w14:paraId="1CC5FEDC" w14:textId="77777777" w:rsidR="00561DE2" w:rsidRPr="00372783" w:rsidRDefault="00561DE2" w:rsidP="00A01A59">
            <w:pPr>
              <w:pStyle w:val="INDICATORTEXT"/>
              <w:cnfStyle w:val="000000000000" w:firstRow="0" w:lastRow="0" w:firstColumn="0" w:lastColumn="0" w:oddVBand="0" w:evenVBand="0" w:oddHBand="0" w:evenHBand="0" w:firstRowFirstColumn="0" w:firstRowLastColumn="0" w:lastRowFirstColumn="0" w:lastRowLastColumn="0"/>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47B5F0F" w14:textId="77777777" w:rsidR="00561DE2" w:rsidRPr="00561DE2" w:rsidRDefault="009B4A6B" w:rsidP="00A01A59">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561DE2" w14:paraId="3C55D489" w14:textId="77777777" w:rsidTr="00561DE2">
        <w:trPr>
          <w:cnfStyle w:val="000000100000" w:firstRow="0" w:lastRow="0" w:firstColumn="0" w:lastColumn="0" w:oddVBand="0" w:evenVBand="0" w:oddHBand="1" w:evenHBand="0" w:firstRowFirstColumn="0" w:firstRowLastColumn="0" w:lastRowFirstColumn="0" w:lastRowLastColumn="0"/>
          <w:trHeight w:val="2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09117BC5" w14:textId="77777777" w:rsidR="00561DE2" w:rsidRDefault="00561DE2" w:rsidP="00561DE2">
            <w:pPr>
              <w:pStyle w:val="INDICATORNUMBER"/>
              <w:spacing w:before="0" w:after="0"/>
              <w:rPr>
                <w:rStyle w:val="IntenseEmphasis"/>
                <w:b/>
                <w:bCs w:val="0"/>
                <w:i w:val="0"/>
                <w:iCs w:val="0"/>
                <w:color w:val="595959"/>
              </w:rPr>
            </w:pPr>
          </w:p>
        </w:tc>
        <w:tc>
          <w:tcPr>
            <w:tcW w:w="8121" w:type="dxa"/>
            <w:gridSpan w:val="5"/>
            <w:tcBorders>
              <w:top w:val="single" w:sz="4" w:space="0" w:color="A6A6A6" w:themeColor="background1" w:themeShade="A6"/>
              <w:right w:val="single" w:sz="4" w:space="0" w:color="0070C0"/>
            </w:tcBorders>
            <w:shd w:val="clear" w:color="auto" w:fill="A6A6A6" w:themeFill="background1" w:themeFillShade="A6"/>
          </w:tcPr>
          <w:p w14:paraId="0C5A925D" w14:textId="77777777" w:rsidR="00561DE2" w:rsidRPr="005B6F56" w:rsidRDefault="00561DE2" w:rsidP="00561DE2">
            <w:pPr>
              <w:pStyle w:val="INDICATORTEXT"/>
              <w:spacing w:before="0" w:after="0"/>
              <w:cnfStyle w:val="000000100000" w:firstRow="0" w:lastRow="0" w:firstColumn="0" w:lastColumn="0" w:oddVBand="0" w:evenVBand="0" w:oddHBand="1" w:evenHBand="0" w:firstRowFirstColumn="0" w:firstRowLastColumn="0" w:lastRowFirstColumn="0" w:lastRowLastColumn="0"/>
              <w:rPr>
                <w:b/>
                <w:color w:val="FFFFFF" w:themeColor="background1"/>
              </w:rPr>
            </w:pPr>
            <w:r w:rsidRPr="005B6F56">
              <w:rPr>
                <w:b/>
                <w:color w:val="FFFFFF" w:themeColor="background1"/>
              </w:rPr>
              <w:t>Voluntary insurance products</w:t>
            </w:r>
          </w:p>
        </w:tc>
      </w:tr>
      <w:tr w:rsidR="00561DE2" w14:paraId="59172883" w14:textId="77777777" w:rsidTr="00561DE2">
        <w:trPr>
          <w:trHeight w:val="41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nil"/>
              <w:left w:val="single" w:sz="4" w:space="0" w:color="0070C0"/>
            </w:tcBorders>
            <w:vAlign w:val="top"/>
          </w:tcPr>
          <w:p w14:paraId="2FA0CE37" w14:textId="77777777" w:rsidR="00561DE2" w:rsidRDefault="00561DE2" w:rsidP="001558DD">
            <w:pPr>
              <w:pStyle w:val="INDICATORNUMBER"/>
              <w:rPr>
                <w:rStyle w:val="IntenseEmphasis"/>
                <w:b/>
                <w:bCs w:val="0"/>
                <w:i w:val="0"/>
                <w:iCs w:val="0"/>
                <w:color w:val="595959"/>
              </w:rPr>
            </w:pPr>
          </w:p>
        </w:tc>
        <w:tc>
          <w:tcPr>
            <w:tcW w:w="3302" w:type="dxa"/>
            <w:tcBorders>
              <w:top w:val="nil"/>
              <w:bottom w:val="single" w:sz="4" w:space="0" w:color="A6A6A6" w:themeColor="background1" w:themeShade="A6"/>
              <w:right w:val="single" w:sz="4" w:space="0" w:color="A6A6A6" w:themeColor="background1" w:themeShade="A6"/>
            </w:tcBorders>
            <w:shd w:val="clear" w:color="auto" w:fill="auto"/>
            <w:vAlign w:val="top"/>
          </w:tcPr>
          <w:p w14:paraId="58683F54"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5B6F56">
              <w:rPr>
                <w:b/>
              </w:rPr>
              <w:t>Provide examples of how and what you support.</w:t>
            </w:r>
          </w:p>
        </w:tc>
        <w:tc>
          <w:tcPr>
            <w:tcW w:w="4819" w:type="dxa"/>
            <w:gridSpan w:val="4"/>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E4AA1F1" w14:textId="7C1A822E" w:rsidR="00561DE2" w:rsidRPr="005B6F56" w:rsidRDefault="00561DE2" w:rsidP="0067535E">
            <w:pPr>
              <w:pStyle w:val="INDICATORTEXT"/>
              <w:cnfStyle w:val="000000000000" w:firstRow="0" w:lastRow="0" w:firstColumn="0" w:lastColumn="0" w:oddVBand="0" w:evenVBand="0" w:oddHBand="0" w:evenHBand="0" w:firstRowFirstColumn="0" w:firstRowLastColumn="0" w:lastRowFirstColumn="0" w:lastRowLastColumn="0"/>
              <w:rPr>
                <w:b/>
              </w:rPr>
            </w:pPr>
            <w:r w:rsidRPr="00CF22BA">
              <w:rPr>
                <w:b/>
              </w:rPr>
              <w:t xml:space="preserve">Indicate </w:t>
            </w:r>
            <w:r w:rsidR="0067535E">
              <w:rPr>
                <w:b/>
              </w:rPr>
              <w:t>whether</w:t>
            </w:r>
            <w:r w:rsidR="0067535E" w:rsidRPr="00CF22BA">
              <w:rPr>
                <w:b/>
              </w:rPr>
              <w:t xml:space="preserve"> </w:t>
            </w:r>
            <w:r w:rsidRPr="00CF22BA">
              <w:rPr>
                <w:b/>
              </w:rPr>
              <w:t>you gather data regarding the percentage of financial service providers in your portfolio that are offering such a service.</w:t>
            </w:r>
          </w:p>
        </w:tc>
      </w:tr>
      <w:tr w:rsidR="00561DE2" w14:paraId="696CF85C" w14:textId="77777777" w:rsidTr="00BC357D">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3BC7030"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vAlign w:val="top"/>
          </w:tcPr>
          <w:p w14:paraId="7721080B"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2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A32601" w14:textId="77777777" w:rsidR="00561DE2" w:rsidRPr="005308EE" w:rsidRDefault="00561DE2" w:rsidP="00132D17">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E20A828" w14:textId="77777777" w:rsidR="00561DE2" w:rsidRPr="00B734A4" w:rsidRDefault="00561DE2"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6F6862DA" w14:textId="77777777" w:rsidTr="00BC357D">
        <w:trPr>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5FADA38"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6F346D93"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593FA1D" w14:textId="77777777" w:rsidR="00561DE2" w:rsidRPr="00561DE2" w:rsidRDefault="00561DE2" w:rsidP="00561DE2">
            <w:pPr>
              <w:pStyle w:val="INDICATORTEXT"/>
              <w:cnfStyle w:val="000000000000" w:firstRow="0" w:lastRow="0" w:firstColumn="0" w:lastColumn="0" w:oddVBand="0" w:evenVBand="0" w:oddHBand="0"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7C5144F7" w14:textId="77777777" w:rsidTr="00561DE2">
        <w:trPr>
          <w:cnfStyle w:val="000000100000" w:firstRow="0" w:lastRow="0" w:firstColumn="0" w:lastColumn="0" w:oddVBand="0" w:evenVBand="0" w:oddHBand="1" w:evenHBand="0" w:firstRowFirstColumn="0" w:firstRowLastColumn="0" w:lastRowFirstColumn="0" w:lastRowLastColumn="0"/>
          <w:trHeight w:val="42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4C082148"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3B9C5370"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480FA69" w14:textId="77777777" w:rsidR="00561DE2" w:rsidRPr="00561DE2" w:rsidRDefault="009B4A6B"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561DE2" w14:paraId="572696B0" w14:textId="77777777" w:rsidTr="00B75FC2">
        <w:trPr>
          <w:trHeight w:val="271"/>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8DE6B50" w14:textId="77777777" w:rsidR="00561DE2" w:rsidRDefault="00561DE2" w:rsidP="00561DE2">
            <w:pPr>
              <w:pStyle w:val="INDICATORNUMBER"/>
              <w:spacing w:after="0"/>
              <w:rPr>
                <w:rStyle w:val="IntenseEmphasis"/>
                <w:b/>
                <w:bCs w:val="0"/>
                <w:i w:val="0"/>
                <w:iCs w:val="0"/>
                <w:color w:val="595959"/>
              </w:rPr>
            </w:pPr>
          </w:p>
        </w:tc>
        <w:tc>
          <w:tcPr>
            <w:tcW w:w="8121" w:type="dxa"/>
            <w:gridSpan w:val="5"/>
            <w:tcBorders>
              <w:top w:val="nil"/>
              <w:bottom w:val="single" w:sz="4" w:space="0" w:color="A6A6A6" w:themeColor="background1" w:themeShade="A6"/>
              <w:right w:val="single" w:sz="4" w:space="0" w:color="0070C0"/>
            </w:tcBorders>
            <w:shd w:val="clear" w:color="auto" w:fill="A6A6A6" w:themeFill="background1" w:themeFillShade="A6"/>
            <w:vAlign w:val="top"/>
          </w:tcPr>
          <w:p w14:paraId="5D047185" w14:textId="20011147" w:rsidR="00561DE2" w:rsidRPr="00A43D43" w:rsidRDefault="00561DE2" w:rsidP="00561DE2">
            <w:pPr>
              <w:pStyle w:val="INDICATORTEXT"/>
              <w:spacing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A43D43">
              <w:rPr>
                <w:b/>
                <w:color w:val="FFFFFF" w:themeColor="background1"/>
              </w:rPr>
              <w:t>Other financial services</w:t>
            </w:r>
            <w:r w:rsidR="00985401">
              <w:rPr>
                <w:b/>
                <w:color w:val="FFFFFF" w:themeColor="background1"/>
              </w:rPr>
              <w:t>; specify</w:t>
            </w:r>
            <w:r>
              <w:rPr>
                <w:b/>
                <w:color w:val="FFFFFF" w:themeColor="background1"/>
              </w:rPr>
              <w:t>________</w:t>
            </w:r>
          </w:p>
        </w:tc>
      </w:tr>
      <w:tr w:rsidR="00561DE2" w14:paraId="48C8C709" w14:textId="77777777" w:rsidTr="00561DE2">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95CD893" w14:textId="77777777" w:rsidR="00561DE2" w:rsidRDefault="00561DE2"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58A8D85"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r w:rsidRPr="005B6F56">
              <w:rPr>
                <w:b/>
              </w:rPr>
              <w:t>Provide examples of how and what you support.</w:t>
            </w: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A1DD898" w14:textId="6400A04A" w:rsidR="00561DE2" w:rsidRPr="005B6F56" w:rsidRDefault="00561DE2" w:rsidP="0067535E">
            <w:pPr>
              <w:pStyle w:val="INDICATORTEXT"/>
              <w:cnfStyle w:val="000000100000" w:firstRow="0" w:lastRow="0" w:firstColumn="0" w:lastColumn="0" w:oddVBand="0" w:evenVBand="0" w:oddHBand="1" w:evenHBand="0" w:firstRowFirstColumn="0" w:firstRowLastColumn="0" w:lastRowFirstColumn="0" w:lastRowLastColumn="0"/>
              <w:rPr>
                <w:b/>
              </w:rPr>
            </w:pPr>
            <w:r w:rsidRPr="00CF22BA">
              <w:rPr>
                <w:b/>
              </w:rPr>
              <w:t xml:space="preserve">Indicate </w:t>
            </w:r>
            <w:r w:rsidR="0067535E">
              <w:rPr>
                <w:b/>
              </w:rPr>
              <w:t>whether</w:t>
            </w:r>
            <w:r w:rsidR="0067535E" w:rsidRPr="00CF22BA">
              <w:rPr>
                <w:b/>
              </w:rPr>
              <w:t xml:space="preserve"> </w:t>
            </w:r>
            <w:r w:rsidRPr="00CF22BA">
              <w:rPr>
                <w:b/>
              </w:rPr>
              <w:t>you gather data regarding the percentage of financial service providers in your portfolio that are offering such a service.</w:t>
            </w:r>
          </w:p>
        </w:tc>
      </w:tr>
      <w:tr w:rsidR="00561DE2" w14:paraId="597D9763" w14:textId="77777777" w:rsidTr="00BC357D">
        <w:trPr>
          <w:trHeight w:val="412"/>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17590189"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A6A6A6" w:themeColor="background1" w:themeShade="A6"/>
            </w:tcBorders>
            <w:shd w:val="clear" w:color="auto" w:fill="auto"/>
            <w:vAlign w:val="top"/>
          </w:tcPr>
          <w:p w14:paraId="64F4269B"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262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3B307B" w14:textId="77777777" w:rsidR="00561DE2" w:rsidRPr="005308EE"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1E3DC31" w14:textId="77777777" w:rsidR="00561DE2" w:rsidRPr="00B734A4" w:rsidRDefault="00561DE2"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691417C1" w14:textId="77777777" w:rsidTr="00BC357D">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64892094"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A6A6A6" w:themeColor="background1" w:themeShade="A6"/>
            </w:tcBorders>
            <w:shd w:val="clear" w:color="auto" w:fill="auto"/>
            <w:vAlign w:val="top"/>
          </w:tcPr>
          <w:p w14:paraId="17C4A6C2"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38BFD1B" w14:textId="77777777" w:rsidR="00561DE2" w:rsidRPr="00561DE2" w:rsidRDefault="00561DE2"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4401B0FE" w14:textId="77777777" w:rsidTr="00561DE2">
        <w:trPr>
          <w:trHeight w:val="37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5D7935E7" w14:textId="77777777" w:rsidR="00561DE2" w:rsidRDefault="00561DE2" w:rsidP="001558DD">
            <w:pPr>
              <w:pStyle w:val="INDICATORNUMBER"/>
              <w:rPr>
                <w:rStyle w:val="IntenseEmphasis"/>
                <w:b/>
                <w:bCs w:val="0"/>
                <w:i w:val="0"/>
                <w:iCs w:val="0"/>
                <w:color w:val="595959"/>
              </w:rPr>
            </w:pPr>
          </w:p>
        </w:tc>
        <w:tc>
          <w:tcPr>
            <w:tcW w:w="3302" w:type="dxa"/>
            <w:vMerge/>
            <w:tcBorders>
              <w:bottom w:val="single" w:sz="4" w:space="0" w:color="A6A6A6" w:themeColor="background1" w:themeShade="A6"/>
              <w:right w:val="single" w:sz="4" w:space="0" w:color="A6A6A6" w:themeColor="background1" w:themeShade="A6"/>
            </w:tcBorders>
            <w:shd w:val="clear" w:color="auto" w:fill="auto"/>
            <w:vAlign w:val="top"/>
          </w:tcPr>
          <w:p w14:paraId="731A4D8D"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481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22EC466" w14:textId="77777777" w:rsidR="00561DE2" w:rsidRPr="00561DE2" w:rsidRDefault="00561DE2" w:rsidP="009B4A6B">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w:t>
            </w:r>
            <w:r w:rsidR="009B4A6B">
              <w:t>&lt;20,</w:t>
            </w:r>
            <w:r w:rsidRPr="00FC4F77">
              <w:t xml:space="preserve"> </w:t>
            </w:r>
            <w:r w:rsidRPr="00903B63">
              <w:sym w:font="Wingdings" w:char="F06D"/>
            </w:r>
            <w:r>
              <w:t xml:space="preserve"> </w:t>
            </w:r>
            <w:r w:rsidRPr="00FC4F77">
              <w:t>20-40</w:t>
            </w:r>
            <w:r w:rsidR="009B4A6B">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561DE2" w14:paraId="3CB85E83" w14:textId="77777777" w:rsidTr="009B4A6B">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1239AE9" w14:textId="77777777" w:rsidR="00561DE2" w:rsidRDefault="00561DE2" w:rsidP="00561DE2">
            <w:pPr>
              <w:pStyle w:val="INDICATORNUMBER"/>
              <w:spacing w:before="0" w:after="0"/>
              <w:rPr>
                <w:rStyle w:val="IntenseEmphasis"/>
                <w:b/>
                <w:bCs w:val="0"/>
                <w:i w:val="0"/>
                <w:iCs w:val="0"/>
                <w:color w:val="595959"/>
              </w:rPr>
            </w:pPr>
          </w:p>
        </w:tc>
        <w:tc>
          <w:tcPr>
            <w:tcW w:w="8121" w:type="dxa"/>
            <w:gridSpan w:val="5"/>
            <w:tcBorders>
              <w:top w:val="single" w:sz="4" w:space="0" w:color="A6A6A6" w:themeColor="background1" w:themeShade="A6"/>
              <w:right w:val="single" w:sz="4" w:space="0" w:color="0070C0"/>
            </w:tcBorders>
            <w:shd w:val="clear" w:color="auto" w:fill="A6A6A6" w:themeFill="background1" w:themeFillShade="A6"/>
          </w:tcPr>
          <w:p w14:paraId="47C51450" w14:textId="07122C60" w:rsidR="00561DE2" w:rsidRPr="005B6F56" w:rsidRDefault="00561DE2" w:rsidP="00561DE2">
            <w:pPr>
              <w:pStyle w:val="INDICATORTEXT"/>
              <w:spacing w:before="0" w:after="0"/>
              <w:cnfStyle w:val="000000100000" w:firstRow="0" w:lastRow="0" w:firstColumn="0" w:lastColumn="0" w:oddVBand="0" w:evenVBand="0" w:oddHBand="1" w:evenHBand="0" w:firstRowFirstColumn="0" w:firstRowLastColumn="0" w:lastRowFirstColumn="0" w:lastRowLastColumn="0"/>
              <w:rPr>
                <w:b/>
                <w:color w:val="FFFFFF" w:themeColor="background1"/>
              </w:rPr>
            </w:pPr>
            <w:r w:rsidRPr="00334CC8">
              <w:rPr>
                <w:b/>
                <w:color w:val="FFFFFF" w:themeColor="background1"/>
              </w:rPr>
              <w:t>Non-financial services</w:t>
            </w:r>
            <w:r w:rsidR="00985401">
              <w:rPr>
                <w:b/>
                <w:color w:val="FFFFFF" w:themeColor="background1"/>
              </w:rPr>
              <w:t>; specify</w:t>
            </w:r>
            <w:r>
              <w:rPr>
                <w:b/>
                <w:color w:val="FFFFFF" w:themeColor="background1"/>
              </w:rPr>
              <w:t>_________</w:t>
            </w:r>
          </w:p>
        </w:tc>
      </w:tr>
      <w:tr w:rsidR="00561DE2" w14:paraId="1464C915" w14:textId="77777777" w:rsidTr="00561DE2">
        <w:trPr>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AA59179" w14:textId="77777777" w:rsidR="00561DE2" w:rsidRDefault="00561DE2" w:rsidP="001558DD">
            <w:pPr>
              <w:pStyle w:val="INDICATORNUMBER"/>
              <w:rPr>
                <w:rStyle w:val="IntenseEmphasis"/>
                <w:b/>
                <w:bCs w:val="0"/>
                <w:i w:val="0"/>
                <w:iCs w:val="0"/>
                <w:color w:val="595959"/>
              </w:rPr>
            </w:pPr>
          </w:p>
        </w:tc>
        <w:tc>
          <w:tcPr>
            <w:tcW w:w="3302"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B8CF549"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r w:rsidRPr="005B6F56">
              <w:rPr>
                <w:b/>
              </w:rPr>
              <w:t>Provide examples of how and what you support.</w:t>
            </w:r>
          </w:p>
        </w:tc>
        <w:tc>
          <w:tcPr>
            <w:tcW w:w="4819" w:type="dxa"/>
            <w:gridSpan w:val="4"/>
            <w:tcBorders>
              <w:top w:val="single" w:sz="4" w:space="0" w:color="A6A6A6" w:themeColor="background1" w:themeShade="A6"/>
              <w:right w:val="single" w:sz="4" w:space="0" w:color="0070C0"/>
            </w:tcBorders>
            <w:shd w:val="clear" w:color="auto" w:fill="auto"/>
          </w:tcPr>
          <w:p w14:paraId="62D67996" w14:textId="5F3D0B28" w:rsidR="00561DE2" w:rsidRPr="005B6F56" w:rsidRDefault="00561DE2" w:rsidP="0067535E">
            <w:pPr>
              <w:pStyle w:val="INDICATORTEXT"/>
              <w:cnfStyle w:val="000000000000" w:firstRow="0" w:lastRow="0" w:firstColumn="0" w:lastColumn="0" w:oddVBand="0" w:evenVBand="0" w:oddHBand="0" w:evenHBand="0" w:firstRowFirstColumn="0" w:firstRowLastColumn="0" w:lastRowFirstColumn="0" w:lastRowLastColumn="0"/>
              <w:rPr>
                <w:b/>
              </w:rPr>
            </w:pPr>
            <w:r w:rsidRPr="00CF22BA">
              <w:rPr>
                <w:b/>
              </w:rPr>
              <w:t xml:space="preserve">Indicate </w:t>
            </w:r>
            <w:r w:rsidR="0067535E">
              <w:rPr>
                <w:b/>
              </w:rPr>
              <w:t>whether</w:t>
            </w:r>
            <w:r w:rsidR="0067535E" w:rsidRPr="00CF22BA">
              <w:rPr>
                <w:b/>
              </w:rPr>
              <w:t xml:space="preserve"> </w:t>
            </w:r>
            <w:r w:rsidRPr="00CF22BA">
              <w:rPr>
                <w:b/>
              </w:rPr>
              <w:t>you gather data regarding the percentage of financial service providers in your portfolio that are offering such a service.</w:t>
            </w:r>
          </w:p>
        </w:tc>
      </w:tr>
      <w:tr w:rsidR="00561DE2" w14:paraId="733E07BD" w14:textId="77777777" w:rsidTr="00561DE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E4336C4" w14:textId="77777777" w:rsidR="00561DE2" w:rsidRDefault="00561DE2" w:rsidP="001558DD">
            <w:pPr>
              <w:pStyle w:val="INDICATORNUMBER"/>
              <w:rPr>
                <w:rStyle w:val="IntenseEmphasis"/>
                <w:b/>
                <w:bCs w:val="0"/>
                <w:i w:val="0"/>
                <w:iCs w:val="0"/>
                <w:color w:val="595959"/>
              </w:rPr>
            </w:pPr>
          </w:p>
        </w:tc>
        <w:tc>
          <w:tcPr>
            <w:tcW w:w="3302" w:type="dxa"/>
            <w:vMerge w:val="restart"/>
            <w:tcBorders>
              <w:top w:val="single" w:sz="4" w:space="0" w:color="A6A6A6" w:themeColor="background1" w:themeShade="A6"/>
              <w:right w:val="single" w:sz="4" w:space="0" w:color="0070C0"/>
            </w:tcBorders>
            <w:shd w:val="clear" w:color="auto" w:fill="auto"/>
            <w:vAlign w:val="top"/>
          </w:tcPr>
          <w:p w14:paraId="5A60B036"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2622"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711C6CEE" w14:textId="77777777" w:rsidR="00561DE2" w:rsidRPr="005308EE" w:rsidRDefault="00561DE2"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7"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5352FD5D" w14:textId="77777777" w:rsidR="00561DE2" w:rsidRPr="00B734A4" w:rsidRDefault="00561DE2"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561DE2" w14:paraId="13A0504C" w14:textId="77777777" w:rsidTr="00BC357D">
        <w:trPr>
          <w:trHeight w:val="56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8450472" w14:textId="77777777" w:rsidR="00561DE2" w:rsidRDefault="00561DE2" w:rsidP="001558DD">
            <w:pPr>
              <w:pStyle w:val="INDICATORNUMBER"/>
              <w:rPr>
                <w:rStyle w:val="IntenseEmphasis"/>
                <w:b/>
                <w:bCs w:val="0"/>
                <w:i w:val="0"/>
                <w:iCs w:val="0"/>
                <w:color w:val="595959"/>
              </w:rPr>
            </w:pPr>
          </w:p>
        </w:tc>
        <w:tc>
          <w:tcPr>
            <w:tcW w:w="3302" w:type="dxa"/>
            <w:vMerge/>
            <w:tcBorders>
              <w:right w:val="single" w:sz="4" w:space="0" w:color="0070C0"/>
            </w:tcBorders>
            <w:shd w:val="clear" w:color="auto" w:fill="auto"/>
            <w:vAlign w:val="top"/>
          </w:tcPr>
          <w:p w14:paraId="0D54C85F" w14:textId="77777777" w:rsidR="00561DE2" w:rsidRPr="005B6F56" w:rsidRDefault="00561DE2" w:rsidP="001558DD">
            <w:pPr>
              <w:pStyle w:val="INDICATORTEXT"/>
              <w:cnfStyle w:val="000000000000" w:firstRow="0" w:lastRow="0" w:firstColumn="0" w:lastColumn="0" w:oddVBand="0" w:evenVBand="0" w:oddHBand="0" w:evenHBand="0" w:firstRowFirstColumn="0" w:firstRowLastColumn="0" w:lastRowFirstColumn="0" w:lastRowLastColumn="0"/>
              <w:rPr>
                <w:b/>
              </w:rPr>
            </w:pPr>
          </w:p>
        </w:tc>
        <w:tc>
          <w:tcPr>
            <w:tcW w:w="4819" w:type="dxa"/>
            <w:gridSpan w:val="4"/>
            <w:tcBorders>
              <w:top w:val="single" w:sz="4" w:space="0" w:color="A6A6A6" w:themeColor="background1" w:themeShade="A6"/>
              <w:bottom w:val="single" w:sz="4" w:space="0" w:color="0070C0"/>
              <w:right w:val="single" w:sz="4" w:space="0" w:color="0070C0"/>
            </w:tcBorders>
            <w:shd w:val="clear" w:color="auto" w:fill="auto"/>
          </w:tcPr>
          <w:p w14:paraId="43776938" w14:textId="77777777" w:rsidR="00561DE2" w:rsidRPr="00561DE2" w:rsidRDefault="00561DE2" w:rsidP="00561DE2">
            <w:pPr>
              <w:pStyle w:val="INDICATORTEXT"/>
              <w:cnfStyle w:val="000000000000" w:firstRow="0" w:lastRow="0" w:firstColumn="0" w:lastColumn="0" w:oddVBand="0" w:evenVBand="0" w:oddHBand="0" w:evenHBand="0" w:firstRowFirstColumn="0" w:firstRowLastColumn="0" w:lastRowFirstColumn="0" w:lastRowLastColumn="0"/>
              <w:rPr>
                <w:b/>
              </w:rPr>
            </w:pPr>
            <w:r w:rsidRPr="00561DE2">
              <w:rPr>
                <w:b/>
              </w:rPr>
              <w:t>If you aggregate this information at an organisational level, indicate the percentage of microfinance providers in the MIV or organisational direct p</w:t>
            </w:r>
            <w:r>
              <w:rPr>
                <w:b/>
              </w:rPr>
              <w:t>ortfolio offering such products.</w:t>
            </w:r>
          </w:p>
        </w:tc>
      </w:tr>
      <w:tr w:rsidR="00561DE2" w14:paraId="2C0D0A3F" w14:textId="77777777" w:rsidTr="00561DE2">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4391CB53" w14:textId="77777777" w:rsidR="00561DE2" w:rsidRDefault="00561DE2" w:rsidP="001558DD">
            <w:pPr>
              <w:pStyle w:val="INDICATORNUMBER"/>
              <w:rPr>
                <w:rStyle w:val="IntenseEmphasis"/>
                <w:b/>
                <w:bCs w:val="0"/>
                <w:i w:val="0"/>
                <w:iCs w:val="0"/>
                <w:color w:val="595959"/>
              </w:rPr>
            </w:pPr>
          </w:p>
        </w:tc>
        <w:tc>
          <w:tcPr>
            <w:tcW w:w="3302" w:type="dxa"/>
            <w:vMerge/>
            <w:tcBorders>
              <w:bottom w:val="single" w:sz="4" w:space="0" w:color="0070C0"/>
              <w:right w:val="single" w:sz="4" w:space="0" w:color="0070C0"/>
            </w:tcBorders>
            <w:shd w:val="clear" w:color="auto" w:fill="auto"/>
            <w:vAlign w:val="top"/>
          </w:tcPr>
          <w:p w14:paraId="2FBA4FF0" w14:textId="77777777" w:rsidR="00561DE2" w:rsidRPr="005B6F56" w:rsidRDefault="00561DE2" w:rsidP="001558DD">
            <w:pPr>
              <w:pStyle w:val="INDICATORTEXT"/>
              <w:cnfStyle w:val="000000100000" w:firstRow="0" w:lastRow="0" w:firstColumn="0" w:lastColumn="0" w:oddVBand="0" w:evenVBand="0" w:oddHBand="1" w:evenHBand="0" w:firstRowFirstColumn="0" w:firstRowLastColumn="0" w:lastRowFirstColumn="0" w:lastRowLastColumn="0"/>
              <w:rPr>
                <w:b/>
              </w:rPr>
            </w:pPr>
          </w:p>
        </w:tc>
        <w:tc>
          <w:tcPr>
            <w:tcW w:w="4819" w:type="dxa"/>
            <w:gridSpan w:val="4"/>
            <w:tcBorders>
              <w:top w:val="single" w:sz="4" w:space="0" w:color="A6A6A6" w:themeColor="background1" w:themeShade="A6"/>
              <w:bottom w:val="single" w:sz="4" w:space="0" w:color="0070C0"/>
              <w:right w:val="single" w:sz="4" w:space="0" w:color="0070C0"/>
            </w:tcBorders>
            <w:shd w:val="clear" w:color="auto" w:fill="auto"/>
          </w:tcPr>
          <w:p w14:paraId="4A1640B1" w14:textId="77777777" w:rsidR="00561DE2" w:rsidRPr="00561DE2" w:rsidRDefault="009B4A6B" w:rsidP="00561DE2">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351788" w14:paraId="0E4A66BC" w14:textId="77777777" w:rsidTr="00DD12E8">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4CD0A8E" w14:textId="77777777" w:rsidR="00351788" w:rsidRPr="00AE100E" w:rsidRDefault="00DD12E8" w:rsidP="001558DD">
            <w:pPr>
              <w:pStyle w:val="INDICATORNUMBER"/>
              <w:rPr>
                <w:rStyle w:val="IntenseEmphasis"/>
                <w:b/>
                <w:bCs w:val="0"/>
                <w:i w:val="0"/>
                <w:iCs w:val="0"/>
                <w:color w:val="595959"/>
              </w:rPr>
            </w:pPr>
            <w:r>
              <w:rPr>
                <w:rStyle w:val="IntenseEmphasis"/>
                <w:b/>
                <w:bCs w:val="0"/>
                <w:i w:val="0"/>
                <w:iCs w:val="0"/>
                <w:color w:val="595959"/>
              </w:rPr>
              <w:t>IFD 08</w:t>
            </w:r>
            <w:r w:rsidR="00351788">
              <w:rPr>
                <w:rStyle w:val="IntenseEmphasis"/>
                <w:b/>
                <w:bCs w:val="0"/>
                <w:i w:val="0"/>
                <w:iCs w:val="0"/>
                <w:color w:val="595959"/>
              </w:rPr>
              <w:t>.3</w:t>
            </w:r>
          </w:p>
        </w:tc>
        <w:tc>
          <w:tcPr>
            <w:tcW w:w="8121" w:type="dxa"/>
            <w:gridSpan w:val="5"/>
            <w:tcBorders>
              <w:top w:val="single" w:sz="4" w:space="0" w:color="0070C0"/>
              <w:bottom w:val="nil"/>
              <w:right w:val="single" w:sz="4" w:space="0" w:color="0070C0"/>
            </w:tcBorders>
            <w:shd w:val="clear" w:color="auto" w:fill="DAEEF3" w:themeFill="accent5" w:themeFillTint="33"/>
          </w:tcPr>
          <w:p w14:paraId="5213F6D3" w14:textId="43E1E4C8" w:rsidR="00351788" w:rsidRPr="001C0916" w:rsidRDefault="00351788" w:rsidP="001558D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EC84994" w14:textId="77777777" w:rsidR="00351788" w:rsidRPr="005B4C52" w:rsidRDefault="00351788" w:rsidP="001558DD">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351788" w14:paraId="62E5D790" w14:textId="77777777" w:rsidTr="00DD12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tcPr>
          <w:p w14:paraId="53BF49CF" w14:textId="77777777" w:rsidR="00351788" w:rsidRDefault="00351788" w:rsidP="001558DD">
            <w:pPr>
              <w:pStyle w:val="INDICATORNUMBER"/>
              <w:rPr>
                <w:rStyle w:val="IntenseEmphasis"/>
                <w:b/>
                <w:bCs w:val="0"/>
                <w:i w:val="0"/>
                <w:iCs w:val="0"/>
                <w:color w:val="595959"/>
              </w:rPr>
            </w:pPr>
          </w:p>
        </w:tc>
        <w:tc>
          <w:tcPr>
            <w:tcW w:w="8121" w:type="dxa"/>
            <w:gridSpan w:val="5"/>
            <w:tcBorders>
              <w:top w:val="nil"/>
              <w:bottom w:val="single" w:sz="4" w:space="0" w:color="0070C0"/>
              <w:right w:val="single" w:sz="4" w:space="0" w:color="0070C0"/>
            </w:tcBorders>
            <w:shd w:val="clear" w:color="auto" w:fill="auto"/>
          </w:tcPr>
          <w:p w14:paraId="150C9067" w14:textId="77777777" w:rsidR="00351788" w:rsidRDefault="00351788" w:rsidP="001558DD">
            <w:pPr>
              <w:pStyle w:val="INDICATORTEXT"/>
              <w:cnfStyle w:val="000000100000" w:firstRow="0" w:lastRow="0" w:firstColumn="0" w:lastColumn="0" w:oddVBand="0" w:evenVBand="0" w:oddHBand="1" w:evenHBand="0" w:firstRowFirstColumn="0" w:firstRowLastColumn="0" w:lastRowFirstColumn="0" w:lastRowLastColumn="0"/>
            </w:pPr>
          </w:p>
        </w:tc>
      </w:tr>
    </w:tbl>
    <w:p w14:paraId="0ADF4246" w14:textId="77777777" w:rsidR="008D2D8A" w:rsidRDefault="008D2D8A" w:rsidP="002B037E">
      <w:pPr>
        <w:pStyle w:val="INDICATORNUMBER"/>
      </w:pPr>
    </w:p>
    <w:p w14:paraId="2E363376" w14:textId="77777777" w:rsidR="00F123F9" w:rsidRDefault="00F123F9" w:rsidP="002B037E">
      <w:pPr>
        <w:pStyle w:val="INDICATORNUMBER"/>
      </w:pPr>
    </w:p>
    <w:p w14:paraId="4BA87078" w14:textId="77777777" w:rsidR="00F123F9" w:rsidRPr="002B037E" w:rsidRDefault="00F123F9" w:rsidP="002B037E">
      <w:pPr>
        <w:pStyle w:val="INDICATORNUMBER"/>
      </w:pPr>
    </w:p>
    <w:tbl>
      <w:tblPr>
        <w:tblStyle w:val="SubSectionIndicatorTableMANDATORY"/>
        <w:tblW w:w="9106" w:type="dxa"/>
        <w:tblInd w:w="5" w:type="dxa"/>
        <w:tblLook w:val="04A0" w:firstRow="1" w:lastRow="0" w:firstColumn="1" w:lastColumn="0" w:noHBand="0" w:noVBand="1"/>
      </w:tblPr>
      <w:tblGrid>
        <w:gridCol w:w="1069"/>
        <w:gridCol w:w="8037"/>
      </w:tblGrid>
      <w:tr w:rsidR="008D2D8A" w:rsidRPr="00DC20FA" w14:paraId="5192491E" w14:textId="77777777" w:rsidTr="00E760C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9" w:type="dxa"/>
            <w:tcBorders>
              <w:top w:val="single" w:sz="4" w:space="0" w:color="0082C8"/>
              <w:bottom w:val="nil"/>
            </w:tcBorders>
          </w:tcPr>
          <w:p w14:paraId="1ED80F10" w14:textId="77777777" w:rsidR="008D2D8A" w:rsidRPr="00DC20FA" w:rsidRDefault="008D2D8A" w:rsidP="001558DD">
            <w:pPr>
              <w:pStyle w:val="SectionIndicatorHeaderText"/>
              <w:rPr>
                <w:rStyle w:val="IntenseEmphasis"/>
                <w:b w:val="0"/>
                <w:bCs w:val="0"/>
                <w:i w:val="0"/>
                <w:iCs w:val="0"/>
                <w:color w:val="FFFFFF" w:themeColor="background1"/>
              </w:rPr>
            </w:pPr>
            <w:r>
              <w:rPr>
                <w:rStyle w:val="IntenseEmphasis"/>
                <w:b w:val="0"/>
                <w:i w:val="0"/>
                <w:color w:val="FFFFFF" w:themeColor="background1"/>
              </w:rPr>
              <w:t>IFD 08</w:t>
            </w:r>
          </w:p>
        </w:tc>
        <w:tc>
          <w:tcPr>
            <w:tcW w:w="8037" w:type="dxa"/>
            <w:tcBorders>
              <w:top w:val="single" w:sz="4" w:space="0" w:color="0082C8"/>
              <w:bottom w:val="single" w:sz="4" w:space="0" w:color="7F7F7F" w:themeColor="text1" w:themeTint="80"/>
            </w:tcBorders>
          </w:tcPr>
          <w:p w14:paraId="58EDD3BA" w14:textId="77777777" w:rsidR="008D2D8A" w:rsidRPr="00DC20FA" w:rsidRDefault="008D2D8A"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1E5FDE" w:rsidRPr="00B13F96" w14:paraId="696D8F09" w14:textId="77777777" w:rsidTr="001E5FDE">
        <w:trPr>
          <w:cnfStyle w:val="000000100000" w:firstRow="0" w:lastRow="0" w:firstColumn="0" w:lastColumn="0" w:oddVBand="0" w:evenVBand="0" w:oddHBand="1" w:evenHBand="0" w:firstRowFirstColumn="0" w:firstRowLastColumn="0" w:lastRowFirstColumn="0" w:lastRowLastColumn="0"/>
          <w:trHeight w:val="8105"/>
        </w:trPr>
        <w:tc>
          <w:tcPr>
            <w:cnfStyle w:val="001000000000" w:firstRow="0" w:lastRow="0" w:firstColumn="1" w:lastColumn="0" w:oddVBand="0" w:evenVBand="0" w:oddHBand="0" w:evenHBand="0" w:firstRowFirstColumn="0" w:firstRowLastColumn="0" w:lastRowFirstColumn="0" w:lastRowLastColumn="0"/>
            <w:tcW w:w="1069" w:type="dxa"/>
            <w:tcBorders>
              <w:top w:val="nil"/>
            </w:tcBorders>
            <w:vAlign w:val="top"/>
          </w:tcPr>
          <w:p w14:paraId="07C89BE6" w14:textId="77777777" w:rsidR="001E5FDE" w:rsidRPr="000D72DF" w:rsidRDefault="001E5FDE" w:rsidP="001558DD">
            <w:pPr>
              <w:pStyle w:val="INDICATORNUMBER"/>
              <w:rPr>
                <w:rStyle w:val="IntenseEmphasis"/>
                <w:b/>
                <w:bCs w:val="0"/>
                <w:i w:val="0"/>
                <w:iCs w:val="0"/>
              </w:rPr>
            </w:pPr>
            <w:r>
              <w:rPr>
                <w:rStyle w:val="IntenseEmphasis"/>
                <w:b/>
                <w:bCs w:val="0"/>
                <w:i w:val="0"/>
                <w:iCs w:val="0"/>
                <w:color w:val="595959"/>
              </w:rPr>
              <w:t>IFD 08.1</w:t>
            </w:r>
          </w:p>
        </w:tc>
        <w:tc>
          <w:tcPr>
            <w:tcW w:w="8037" w:type="dxa"/>
            <w:tcBorders>
              <w:top w:val="single" w:sz="4" w:space="0" w:color="7F7F7F" w:themeColor="text1" w:themeTint="80"/>
            </w:tcBorders>
            <w:shd w:val="clear" w:color="auto" w:fill="auto"/>
            <w:vAlign w:val="top"/>
          </w:tcPr>
          <w:p w14:paraId="6602FBC6" w14:textId="5F81BCC0"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The PRI recognises that in some jurisdictions, microfinance service providers are not permitted to provide savings and other financial services products. Please indicate </w:t>
            </w:r>
            <w:r w:rsidR="00B80B41">
              <w:t>whether</w:t>
            </w:r>
            <w:r w:rsidR="00B80B41" w:rsidRPr="00E760CB">
              <w:t xml:space="preserve"> </w:t>
            </w:r>
            <w:r w:rsidRPr="00E760CB">
              <w:t>this is the case in your own portfolio in the box below</w:t>
            </w:r>
            <w:r w:rsidR="00B80B41">
              <w:t>. Y</w:t>
            </w:r>
            <w:r>
              <w:t>ou can elaborate on your 'N</w:t>
            </w:r>
            <w:r w:rsidRPr="00E760CB">
              <w:t xml:space="preserve">o' response </w:t>
            </w:r>
            <w:r w:rsidR="00B80B41">
              <w:t xml:space="preserve">there </w:t>
            </w:r>
            <w:r w:rsidRPr="00E760CB">
              <w:t>should you wish</w:t>
            </w:r>
            <w:r w:rsidR="00B80B41">
              <w:t xml:space="preserve"> to</w:t>
            </w:r>
            <w:r w:rsidRPr="00E760CB">
              <w:t>.</w:t>
            </w:r>
          </w:p>
          <w:p w14:paraId="31195700" w14:textId="73BB9C2B"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Percentage of inclusive finance portfolio offering in these categories can be calculated as: </w:t>
            </w:r>
            <w:r w:rsidR="00B80B41">
              <w:t>n</w:t>
            </w:r>
            <w:r w:rsidR="00B80B41" w:rsidRPr="00E760CB">
              <w:t xml:space="preserve">umber </w:t>
            </w:r>
            <w:r w:rsidRPr="00E760CB">
              <w:t>of microfinance providers in the MIV or organisational direct portfolio offering such products</w:t>
            </w:r>
            <w:r w:rsidR="00163E42">
              <w:t>/</w:t>
            </w:r>
            <w:r w:rsidR="00B80B41">
              <w:t>t</w:t>
            </w:r>
            <w:r w:rsidR="00B80B41" w:rsidRPr="00E760CB">
              <w:t xml:space="preserve">otal </w:t>
            </w:r>
            <w:r w:rsidRPr="00E760CB">
              <w:t>number of microfinance service providers in the MIV or organisational direct portfolio</w:t>
            </w:r>
            <w:r>
              <w:t>.</w:t>
            </w:r>
          </w:p>
          <w:p w14:paraId="489FA870" w14:textId="77777777" w:rsidR="001E5FDE" w:rsidRPr="00E760CB"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Savings products indicator is based on MIV Disclosure Guideline 3.2.7.1 and the MIX Market MFI data submission form. </w:t>
            </w:r>
          </w:p>
          <w:p w14:paraId="4E23358F" w14:textId="7BAAB2E0" w:rsidR="001E5FDE" w:rsidRPr="00B13F96"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Microsavings products mainly refer to 1) current</w:t>
            </w:r>
            <w:r w:rsidR="00163E42">
              <w:t>/</w:t>
            </w:r>
            <w:r w:rsidRPr="00E760CB">
              <w:t>checking accounts</w:t>
            </w:r>
            <w:r w:rsidR="00B80B41">
              <w:t>—</w:t>
            </w:r>
            <w:r w:rsidRPr="00E760CB">
              <w:t>an account that allows the holder to write cheques against deposited funds; 2) savings accounts</w:t>
            </w:r>
            <w:r w:rsidR="00B80B41">
              <w:t>—</w:t>
            </w:r>
            <w:r w:rsidRPr="00E760CB">
              <w:t>an account used to deposit money and earn interest on the account over time; 3) fixed-term deposits</w:t>
            </w:r>
            <w:r w:rsidR="00B80B41">
              <w:t>—</w:t>
            </w:r>
            <w:r w:rsidRPr="00E760CB">
              <w:t xml:space="preserve">deposits that cannot be withdrawn before a </w:t>
            </w:r>
            <w:r w:rsidR="00B80B41" w:rsidRPr="00E760CB">
              <w:t>dat</w:t>
            </w:r>
            <w:r w:rsidR="00B80B41">
              <w:t>e</w:t>
            </w:r>
            <w:r w:rsidR="00B80B41" w:rsidRPr="00E760CB">
              <w:t xml:space="preserve"> </w:t>
            </w:r>
            <w:r w:rsidRPr="00E760CB">
              <w:t xml:space="preserve">specified at the time of deposit; </w:t>
            </w:r>
            <w:r w:rsidR="00B80B41">
              <w:t xml:space="preserve">and/or </w:t>
            </w:r>
            <w:r w:rsidRPr="00E760CB">
              <w:t>4) special purpose savings accounts</w:t>
            </w:r>
            <w:r w:rsidR="00B80B41">
              <w:t>—</w:t>
            </w:r>
            <w:r w:rsidRPr="00E760CB">
              <w:t>a deposit account for private individuals to accrue money for a special purpose and receive interest on the deposited account. Savings required as a condition of an existing or future loan should not be included.</w:t>
            </w:r>
          </w:p>
          <w:p w14:paraId="5DCFE349" w14:textId="77777777" w:rsidR="001E5FDE" w:rsidRPr="00E760CB"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 xml:space="preserve">Insurance indicator is based on MIV Disclosure Guideline 3.2.7.2 and the MIX Market MFI data submission form. </w:t>
            </w:r>
          </w:p>
          <w:p w14:paraId="02B413EF" w14:textId="385527F8" w:rsidR="001E5FDE" w:rsidRPr="00B13F96" w:rsidRDefault="001E5FDE" w:rsidP="00E760CB">
            <w:pPr>
              <w:pStyle w:val="INDICATORTEXT"/>
              <w:cnfStyle w:val="000000100000" w:firstRow="0" w:lastRow="0" w:firstColumn="0" w:lastColumn="0" w:oddVBand="0" w:evenVBand="0" w:oddHBand="1" w:evenHBand="0" w:firstRowFirstColumn="0" w:firstRowLastColumn="0" w:lastRowFirstColumn="0" w:lastRowLastColumn="0"/>
            </w:pPr>
            <w:r w:rsidRPr="00E760CB">
              <w:t>Microinsurance refers mainly to the following four products: 1) credit life insurance</w:t>
            </w:r>
            <w:r w:rsidR="00B80B41">
              <w:t>—</w:t>
            </w:r>
            <w:r w:rsidRPr="00E760CB">
              <w:t>insurance issued to cover the life of a borrower for an outstanding loan. If the debtor dies prior to repayment of the debt, the policy will pay off the balance of the amount outstanding; 2) life insurance</w:t>
            </w:r>
            <w:r w:rsidR="00B80B41">
              <w:t>—</w:t>
            </w:r>
            <w:r w:rsidRPr="00E760CB">
              <w:t>insurance that guarantees a specific sum of money to a designated beneficiary upon the death of the insured or to the insured if he or she lives beyond a certain age; 3) house insurance</w:t>
            </w:r>
            <w:r w:rsidR="00B80B41">
              <w:t>—</w:t>
            </w:r>
            <w:r w:rsidRPr="00E760CB">
              <w:t xml:space="preserve">property insurance that covers losses occurring to one's home, its contents, loss of its use, or loss of other personal possessions of the homeowner; </w:t>
            </w:r>
            <w:r w:rsidR="0061455D">
              <w:t xml:space="preserve">and/or </w:t>
            </w:r>
            <w:r w:rsidRPr="00E760CB">
              <w:t>4) livestock and agriculture insurance</w:t>
            </w:r>
            <w:r w:rsidR="00B80B41">
              <w:t>—</w:t>
            </w:r>
            <w:r w:rsidRPr="00E760CB">
              <w:t xml:space="preserve">coverage for crops in the event of loss or damage and coverage for </w:t>
            </w:r>
            <w:r w:rsidR="0061455D">
              <w:t xml:space="preserve">loss of </w:t>
            </w:r>
            <w:r w:rsidRPr="00E760CB">
              <w:t>domestic animals raised for home use or for profit, especially on a farm. Insurance required as a condition of an existing or future loan should not be included.</w:t>
            </w:r>
          </w:p>
          <w:p w14:paraId="56DFD0DA" w14:textId="77777777"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Other financial services indicator is based on MIV Disclosure Guideline 3.2.7.3. Other financial services refer to services such as micro pensions, debit/credit cards, money transfers and payments by cheque.</w:t>
            </w:r>
          </w:p>
          <w:p w14:paraId="2B3A609F" w14:textId="77777777" w:rsidR="001E5FDE" w:rsidRPr="00B13F96" w:rsidRDefault="001E5FDE" w:rsidP="001558DD">
            <w:pPr>
              <w:pStyle w:val="INDICATORTEXT"/>
              <w:cnfStyle w:val="000000100000" w:firstRow="0" w:lastRow="0" w:firstColumn="0" w:lastColumn="0" w:oddVBand="0" w:evenVBand="0" w:oddHBand="1" w:evenHBand="0" w:firstRowFirstColumn="0" w:firstRowLastColumn="0" w:lastRowFirstColumn="0" w:lastRowLastColumn="0"/>
            </w:pPr>
            <w:r w:rsidRPr="00E760CB">
              <w:t>Non-financial services indicator is based on MIV Disclosure Guideline 3.2.8. Non-financial services refer to enterprise services, adult education, health services, agricultural extension and training and women's empowerment.</w:t>
            </w:r>
          </w:p>
        </w:tc>
      </w:tr>
      <w:tr w:rsidR="008D2D8A" w:rsidRPr="00367846" w14:paraId="3CF85152" w14:textId="77777777" w:rsidTr="00E760CB">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2"/>
            <w:tcBorders>
              <w:top w:val="single" w:sz="4" w:space="0" w:color="A6A6A6" w:themeColor="background1" w:themeShade="A6"/>
              <w:bottom w:val="single" w:sz="4" w:space="0" w:color="A6A6A6" w:themeColor="background1" w:themeShade="A6"/>
            </w:tcBorders>
            <w:vAlign w:val="top"/>
          </w:tcPr>
          <w:p w14:paraId="73D7B9AC" w14:textId="77777777" w:rsidR="008D2D8A" w:rsidRPr="00367846" w:rsidRDefault="008D2D8A" w:rsidP="001558DD">
            <w:pPr>
              <w:pStyle w:val="INDICATORTEXT"/>
              <w:rPr>
                <w:b/>
              </w:rPr>
            </w:pPr>
            <w:r>
              <w:rPr>
                <w:b/>
              </w:rPr>
              <w:t>LOGIC</w:t>
            </w:r>
          </w:p>
        </w:tc>
      </w:tr>
      <w:tr w:rsidR="008D2D8A" w:rsidRPr="00367846" w14:paraId="40E8331D" w14:textId="77777777" w:rsidTr="0056762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A6A6A6" w:themeColor="background1" w:themeShade="A6"/>
            </w:tcBorders>
            <w:vAlign w:val="top"/>
          </w:tcPr>
          <w:p w14:paraId="2E438BE5" w14:textId="77777777" w:rsidR="008D2D8A" w:rsidRDefault="008D2D8A" w:rsidP="001558DD">
            <w:pPr>
              <w:pStyle w:val="INDICATORNUMBER"/>
              <w:rPr>
                <w:rStyle w:val="IntenseEmphasis"/>
                <w:b/>
                <w:bCs w:val="0"/>
                <w:i w:val="0"/>
                <w:iCs w:val="0"/>
                <w:color w:val="595959"/>
              </w:rPr>
            </w:pPr>
            <w:r>
              <w:rPr>
                <w:rStyle w:val="IntenseEmphasis"/>
                <w:b/>
                <w:bCs w:val="0"/>
                <w:i w:val="0"/>
                <w:iCs w:val="0"/>
                <w:color w:val="595959"/>
              </w:rPr>
              <w:t>IFD 0</w:t>
            </w:r>
            <w:r w:rsidR="00E760CB">
              <w:rPr>
                <w:rStyle w:val="IntenseEmphasis"/>
                <w:b/>
                <w:bCs w:val="0"/>
                <w:i w:val="0"/>
                <w:iCs w:val="0"/>
                <w:color w:val="595959"/>
              </w:rPr>
              <w:t>8</w:t>
            </w:r>
          </w:p>
        </w:tc>
        <w:tc>
          <w:tcPr>
            <w:tcW w:w="8037" w:type="dxa"/>
            <w:tcBorders>
              <w:top w:val="single" w:sz="4" w:space="0" w:color="A6A6A6" w:themeColor="background1" w:themeShade="A6"/>
              <w:bottom w:val="single" w:sz="4" w:space="0" w:color="A6A6A6" w:themeColor="background1" w:themeShade="A6"/>
            </w:tcBorders>
            <w:shd w:val="clear" w:color="auto" w:fill="auto"/>
          </w:tcPr>
          <w:p w14:paraId="10CF134F" w14:textId="77777777" w:rsidR="00E760CB" w:rsidRPr="00E760CB" w:rsidRDefault="00D3790B" w:rsidP="00E760CB">
            <w:pPr>
              <w:pStyle w:val="INDICATORTEXT"/>
              <w:cnfStyle w:val="000000100000" w:firstRow="0" w:lastRow="0" w:firstColumn="0" w:lastColumn="0" w:oddVBand="0" w:evenVBand="0" w:oddHBand="1" w:evenHBand="0" w:firstRowFirstColumn="0" w:firstRowLastColumn="0" w:lastRowFirstColumn="0" w:lastRowLastColumn="0"/>
            </w:pPr>
            <w:r w:rsidRPr="00C329D9">
              <w:rPr>
                <w:szCs w:val="18"/>
              </w:rPr>
              <w:t>This indicator will be a</w:t>
            </w:r>
            <w:r>
              <w:rPr>
                <w:szCs w:val="18"/>
              </w:rPr>
              <w:t xml:space="preserve">pplicable if you reported that </w:t>
            </w:r>
            <w:r w:rsidRPr="00322ED9">
              <w:rPr>
                <w:szCs w:val="18"/>
              </w:rPr>
              <w:t>≥20% of your total inclusive finance assets are invested directly in microfinance in [05].</w:t>
            </w:r>
          </w:p>
          <w:p w14:paraId="57345835" w14:textId="77777777" w:rsidR="008D2D8A" w:rsidRPr="00367846" w:rsidRDefault="00E760CB" w:rsidP="00AB19BE">
            <w:pPr>
              <w:pStyle w:val="INDICATORTEXT"/>
              <w:cnfStyle w:val="000000100000" w:firstRow="0" w:lastRow="0" w:firstColumn="0" w:lastColumn="0" w:oddVBand="0" w:evenVBand="0" w:oddHBand="1" w:evenHBand="0" w:firstRowFirstColumn="0" w:firstRowLastColumn="0" w:lastRowFirstColumn="0" w:lastRowLastColumn="0"/>
              <w:rPr>
                <w:b/>
              </w:rPr>
            </w:pPr>
            <w:r w:rsidRPr="00E760CB">
              <w:lastRenderedPageBreak/>
              <w:t xml:space="preserve">[08.2] will be applicable if </w:t>
            </w:r>
            <w:r w:rsidR="00AB19BE">
              <w:t>‘</w:t>
            </w:r>
            <w:r w:rsidRPr="00E760CB">
              <w:t>Yes</w:t>
            </w:r>
            <w:r w:rsidR="00AB19BE">
              <w:t>’</w:t>
            </w:r>
            <w:r w:rsidRPr="00E760CB">
              <w:t xml:space="preserve"> </w:t>
            </w:r>
            <w:r w:rsidR="00D3790B">
              <w:t xml:space="preserve">is reported in </w:t>
            </w:r>
            <w:r w:rsidRPr="00E760CB">
              <w:t>[08.1]</w:t>
            </w:r>
            <w:r>
              <w:t>.</w:t>
            </w:r>
          </w:p>
        </w:tc>
      </w:tr>
      <w:tr w:rsidR="0056762D" w:rsidRPr="00367846" w14:paraId="544D3D89" w14:textId="77777777" w:rsidTr="001558DD">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2"/>
            <w:tcBorders>
              <w:top w:val="single" w:sz="4" w:space="0" w:color="A6A6A6" w:themeColor="background1" w:themeShade="A6"/>
              <w:bottom w:val="single" w:sz="4" w:space="0" w:color="A6A6A6" w:themeColor="background1" w:themeShade="A6"/>
            </w:tcBorders>
            <w:vAlign w:val="top"/>
          </w:tcPr>
          <w:p w14:paraId="777EF2DB" w14:textId="77777777" w:rsidR="0056762D" w:rsidRPr="0056762D" w:rsidRDefault="0056762D" w:rsidP="00E760CB">
            <w:pPr>
              <w:pStyle w:val="INDICATORTEXT"/>
              <w:rPr>
                <w:b/>
              </w:rPr>
            </w:pPr>
            <w:r w:rsidRPr="0056762D">
              <w:rPr>
                <w:b/>
              </w:rPr>
              <w:lastRenderedPageBreak/>
              <w:t>ASSESSMENT</w:t>
            </w:r>
          </w:p>
        </w:tc>
      </w:tr>
      <w:tr w:rsidR="0056762D" w:rsidRPr="00367846" w14:paraId="006FE5AB" w14:textId="77777777" w:rsidTr="00E760C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0070C0"/>
            </w:tcBorders>
            <w:vAlign w:val="top"/>
          </w:tcPr>
          <w:p w14:paraId="2DBEE5F7" w14:textId="77777777" w:rsidR="0056762D" w:rsidRDefault="0056762D" w:rsidP="001558DD">
            <w:pPr>
              <w:pStyle w:val="INDICATORNUMBER"/>
              <w:rPr>
                <w:rStyle w:val="IntenseEmphasis"/>
                <w:b/>
                <w:bCs w:val="0"/>
                <w:i w:val="0"/>
                <w:iCs w:val="0"/>
                <w:color w:val="595959"/>
              </w:rPr>
            </w:pPr>
            <w:r>
              <w:rPr>
                <w:rStyle w:val="IntenseEmphasis"/>
                <w:b/>
                <w:bCs w:val="0"/>
                <w:i w:val="0"/>
                <w:iCs w:val="0"/>
                <w:color w:val="595959"/>
              </w:rPr>
              <w:t>IFD 08</w:t>
            </w:r>
          </w:p>
        </w:tc>
        <w:tc>
          <w:tcPr>
            <w:tcW w:w="8037" w:type="dxa"/>
            <w:tcBorders>
              <w:top w:val="single" w:sz="4" w:space="0" w:color="A6A6A6" w:themeColor="background1" w:themeShade="A6"/>
              <w:bottom w:val="single" w:sz="4" w:space="0" w:color="0070C0"/>
            </w:tcBorders>
            <w:shd w:val="clear" w:color="auto" w:fill="auto"/>
          </w:tcPr>
          <w:p w14:paraId="29040CDC" w14:textId="77777777" w:rsidR="0056762D" w:rsidRPr="0056762D" w:rsidRDefault="0056762D" w:rsidP="0056762D">
            <w:pPr>
              <w:pStyle w:val="INDICATORTEXT"/>
              <w:cnfStyle w:val="000000100000" w:firstRow="0" w:lastRow="0" w:firstColumn="0" w:lastColumn="0" w:oddVBand="0" w:evenVBand="0" w:oddHBand="1" w:evenHBand="0" w:firstRowFirstColumn="0" w:firstRowLastColumn="0" w:lastRowFirstColumn="0" w:lastRowLastColumn="0"/>
            </w:pPr>
            <w:r w:rsidRPr="0056762D">
              <w:t xml:space="preserve">Maximum score: Three </w:t>
            </w:r>
            <w:r w:rsidRPr="0056762D">
              <w:sym w:font="Wingdings" w:char="F0AB"/>
            </w:r>
          </w:p>
          <w:p w14:paraId="43E45DAA" w14:textId="77777777" w:rsidR="0056762D" w:rsidRPr="00E760CB" w:rsidRDefault="0056762D" w:rsidP="0056762D">
            <w:pPr>
              <w:pStyle w:val="INDICATORTEXT"/>
              <w:cnfStyle w:val="000000100000" w:firstRow="0" w:lastRow="0" w:firstColumn="0" w:lastColumn="0" w:oddVBand="0" w:evenVBand="0" w:oddHBand="1" w:evenHBand="0" w:firstRowFirstColumn="0" w:firstRowLastColumn="0" w:lastRowFirstColumn="0" w:lastRowLastColumn="0"/>
            </w:pPr>
            <w:r w:rsidRPr="0056762D">
              <w:t>The assessment of this indicator is based on your responses to [08.1 &amp; 08.2].</w:t>
            </w:r>
          </w:p>
        </w:tc>
      </w:tr>
    </w:tbl>
    <w:p w14:paraId="27EB53F5" w14:textId="77777777" w:rsidR="00122525" w:rsidRDefault="00122525" w:rsidP="008D2D8A">
      <w:pPr>
        <w:pStyle w:val="INDICATORNUMBER"/>
      </w:pPr>
      <w:r>
        <w:br w:type="page"/>
      </w:r>
    </w:p>
    <w:p w14:paraId="1F0FA416" w14:textId="35EB3022" w:rsidR="00DC7F4E" w:rsidRPr="00DC7F4E" w:rsidRDefault="00DC7F4E" w:rsidP="00DC7F4E">
      <w:pPr>
        <w:pStyle w:val="INDICATORTEXT"/>
        <w:tabs>
          <w:tab w:val="left" w:pos="2040"/>
        </w:tabs>
        <w:rPr>
          <w:i/>
          <w:lang w:eastAsia="en-GB"/>
        </w:rPr>
      </w:pPr>
      <w:r w:rsidRPr="00DC7F4E">
        <w:rPr>
          <w:b/>
          <w:i/>
          <w:lang w:eastAsia="en-GB"/>
        </w:rPr>
        <w:lastRenderedPageBreak/>
        <w:t>Possible action</w:t>
      </w:r>
      <w:r w:rsidRPr="00DC7F4E">
        <w:rPr>
          <w:b/>
          <w:i/>
          <w:lang w:eastAsia="en-GB"/>
        </w:rPr>
        <w:tab/>
      </w:r>
      <w:r w:rsidRPr="00DC7F4E">
        <w:rPr>
          <w:b/>
          <w:i/>
          <w:lang w:eastAsia="en-GB"/>
        </w:rPr>
        <w:br/>
      </w:r>
      <w:r w:rsidRPr="00DC7F4E">
        <w:rPr>
          <w:i/>
          <w:lang w:eastAsia="en-GB"/>
        </w:rPr>
        <w:br/>
        <w:t>Encourage providers to introduce innovative products tailored to needs of low-income clients.</w:t>
      </w:r>
    </w:p>
    <w:p w14:paraId="58FCCABB" w14:textId="77777777" w:rsidR="00DC7F4E" w:rsidRPr="00DC7F4E" w:rsidRDefault="00DC7F4E" w:rsidP="00DC7F4E">
      <w:pPr>
        <w:pStyle w:val="INDICATORTEXT"/>
        <w:rPr>
          <w:i/>
          <w:lang w:eastAsia="en-GB"/>
        </w:rPr>
      </w:pPr>
      <w:r w:rsidRPr="00DC7F4E">
        <w:rPr>
          <w:i/>
          <w:lang w:eastAsia="en-GB"/>
        </w:rPr>
        <w:t>Encourage providers to expand their service offering to more remote areas and more vulnerable populations.</w:t>
      </w:r>
    </w:p>
    <w:p w14:paraId="317EF184" w14:textId="77777777" w:rsidR="00DC7F4E" w:rsidRDefault="00DC7F4E" w:rsidP="00DC7F4E">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1C5489" w14:paraId="26E647AA" w14:textId="77777777" w:rsidTr="001558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68064E2" w14:textId="77777777" w:rsidR="001C5489" w:rsidRPr="00903B63" w:rsidRDefault="001C5489" w:rsidP="001558DD">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7F73750" w14:textId="77777777" w:rsidR="001C5489" w:rsidRPr="00903B63" w:rsidRDefault="001C5489"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507D447" w14:textId="77777777" w:rsidR="001C5489" w:rsidRPr="00903B63" w:rsidRDefault="001C5489" w:rsidP="001558D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29AC64B" w14:textId="77777777" w:rsidR="001C5489" w:rsidRPr="00903B63" w:rsidRDefault="001C5489" w:rsidP="001558DD">
            <w:pPr>
              <w:widowControl/>
              <w:autoSpaceDE/>
              <w:autoSpaceDN/>
              <w:adjustRightInd/>
              <w:spacing w:after="0" w:line="240" w:lineRule="auto"/>
              <w:rPr>
                <w:rStyle w:val="IntenseEmphasis"/>
                <w:b w:val="0"/>
                <w:bCs w:val="0"/>
                <w:iCs w:val="0"/>
                <w:color w:val="FFFFFF" w:themeColor="background1"/>
              </w:rPr>
            </w:pPr>
            <w:r w:rsidRPr="00903B63">
              <w:t>Principle</w:t>
            </w:r>
          </w:p>
        </w:tc>
      </w:tr>
      <w:tr w:rsidR="001C5489" w14:paraId="08CE6718" w14:textId="77777777" w:rsidTr="001558DD">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2445DDE" w14:textId="77777777" w:rsidR="001C5489" w:rsidRPr="00903B63" w:rsidRDefault="001C5489" w:rsidP="001558DD">
            <w:pPr>
              <w:pStyle w:val="SectionIndicatorHeaderText"/>
              <w:rPr>
                <w:rStyle w:val="IntenseEmphasis"/>
                <w:bCs w:val="0"/>
                <w:i w:val="0"/>
                <w:iCs w:val="0"/>
                <w:color w:val="FFFFFF" w:themeColor="background1"/>
              </w:rPr>
            </w:pPr>
            <w:r>
              <w:rPr>
                <w:rStyle w:val="IntenseEmphasis"/>
                <w:i w:val="0"/>
                <w:color w:val="FFFFFF" w:themeColor="background1"/>
              </w:rPr>
              <w:t>IFD 09</w:t>
            </w:r>
          </w:p>
        </w:tc>
        <w:tc>
          <w:tcPr>
            <w:tcW w:w="3402" w:type="dxa"/>
            <w:shd w:val="clear" w:color="auto" w:fill="888888"/>
          </w:tcPr>
          <w:p w14:paraId="7A6529A2" w14:textId="77777777" w:rsidR="001C5489" w:rsidRPr="00903B63" w:rsidRDefault="001C5489"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A32C142" w14:textId="77777777" w:rsidR="001C5489" w:rsidRPr="00E41723" w:rsidRDefault="001C5489" w:rsidP="001558D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07C688C" w14:textId="77777777" w:rsidR="001C5489" w:rsidRPr="00903B63" w:rsidRDefault="001C5489" w:rsidP="001558DD">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2751CC98" w14:textId="77777777" w:rsidR="00DC7F4E" w:rsidRDefault="00EF74D1" w:rsidP="007C6290">
      <w:pPr>
        <w:pStyle w:val="INDICATORNUMBER"/>
      </w:pPr>
      <w:r>
        <w:tab/>
      </w:r>
      <w:r>
        <w:tab/>
      </w:r>
      <w:r>
        <w:tab/>
      </w:r>
      <w:r>
        <w:tab/>
      </w:r>
    </w:p>
    <w:tbl>
      <w:tblPr>
        <w:tblStyle w:val="SubSectionIndicatorTableVOLUNTARY"/>
        <w:tblW w:w="9214" w:type="dxa"/>
        <w:tblInd w:w="5" w:type="dxa"/>
        <w:tblLook w:val="04A0" w:firstRow="1" w:lastRow="0" w:firstColumn="1" w:lastColumn="0" w:noHBand="0" w:noVBand="1"/>
      </w:tblPr>
      <w:tblGrid>
        <w:gridCol w:w="1134"/>
        <w:gridCol w:w="2694"/>
        <w:gridCol w:w="2693"/>
        <w:gridCol w:w="142"/>
        <w:gridCol w:w="2551"/>
      </w:tblGrid>
      <w:tr w:rsidR="007C6290" w14:paraId="125E1238" w14:textId="77777777" w:rsidTr="00155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36D61CE" w14:textId="77777777" w:rsidR="007C6290" w:rsidRPr="00903B63" w:rsidRDefault="007C6290" w:rsidP="001558DD">
            <w:pPr>
              <w:pStyle w:val="SectionIndicatorHeaderText"/>
              <w:rPr>
                <w:rStyle w:val="IntenseEmphasis"/>
                <w:b w:val="0"/>
                <w:bCs w:val="0"/>
                <w:i w:val="0"/>
                <w:iCs w:val="0"/>
                <w:color w:val="FFFFFF" w:themeColor="background1"/>
              </w:rPr>
            </w:pPr>
            <w:r>
              <w:rPr>
                <w:rStyle w:val="IntenseEmphasis"/>
                <w:i w:val="0"/>
                <w:color w:val="FFFFFF" w:themeColor="background1"/>
              </w:rPr>
              <w:t>IFD 09</w:t>
            </w:r>
          </w:p>
        </w:tc>
        <w:tc>
          <w:tcPr>
            <w:tcW w:w="8080" w:type="dxa"/>
            <w:gridSpan w:val="4"/>
            <w:tcBorders>
              <w:top w:val="single" w:sz="4" w:space="0" w:color="595959" w:themeColor="text1" w:themeTint="A6"/>
              <w:bottom w:val="nil"/>
              <w:right w:val="single" w:sz="4" w:space="0" w:color="595959" w:themeColor="text1" w:themeTint="A6"/>
            </w:tcBorders>
            <w:shd w:val="clear" w:color="auto" w:fill="888888"/>
          </w:tcPr>
          <w:p w14:paraId="756E95C3" w14:textId="77777777" w:rsidR="007C6290" w:rsidRPr="00903B63" w:rsidRDefault="007C6290" w:rsidP="00155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C6290" w14:paraId="51EA6CA6" w14:textId="77777777" w:rsidTr="00E732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7622CC2" w14:textId="77777777" w:rsidR="007C6290" w:rsidRDefault="00DC7F4E" w:rsidP="001558DD">
            <w:pPr>
              <w:pStyle w:val="INDICATORNUMBER"/>
              <w:rPr>
                <w:rStyle w:val="IntenseEmphasis"/>
                <w:b/>
                <w:bCs w:val="0"/>
                <w:i w:val="0"/>
                <w:iCs w:val="0"/>
              </w:rPr>
            </w:pPr>
            <w:r>
              <w:rPr>
                <w:rStyle w:val="IntenseEmphasis"/>
                <w:b/>
                <w:bCs w:val="0"/>
                <w:i w:val="0"/>
                <w:iCs w:val="0"/>
                <w:color w:val="595959"/>
              </w:rPr>
              <w:t>IFD 09.1</w:t>
            </w:r>
          </w:p>
        </w:tc>
        <w:tc>
          <w:tcPr>
            <w:tcW w:w="8080" w:type="dxa"/>
            <w:gridSpan w:val="4"/>
            <w:tcBorders>
              <w:top w:val="nil"/>
              <w:right w:val="single" w:sz="4" w:space="0" w:color="595959" w:themeColor="text1" w:themeTint="A6"/>
            </w:tcBorders>
          </w:tcPr>
          <w:p w14:paraId="376A95E1" w14:textId="1AA2566E" w:rsidR="007C6290" w:rsidRPr="00392499" w:rsidRDefault="00EF74D1" w:rsidP="0061455D">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I</w:t>
            </w:r>
            <w:r w:rsidRPr="00EF74D1">
              <w:rPr>
                <w:bCs/>
                <w:szCs w:val="18"/>
              </w:rPr>
              <w:t xml:space="preserve">ndicate </w:t>
            </w:r>
            <w:r w:rsidR="0061455D">
              <w:rPr>
                <w:bCs/>
                <w:szCs w:val="18"/>
              </w:rPr>
              <w:t>whether</w:t>
            </w:r>
            <w:r w:rsidR="0061455D" w:rsidRPr="00EF74D1">
              <w:rPr>
                <w:bCs/>
                <w:szCs w:val="18"/>
              </w:rPr>
              <w:t xml:space="preserve"> </w:t>
            </w:r>
            <w:r w:rsidRPr="00EF74D1">
              <w:rPr>
                <w:bCs/>
                <w:szCs w:val="18"/>
              </w:rPr>
              <w:t>you support the introduction of services tailored to the following client groups.</w:t>
            </w:r>
          </w:p>
        </w:tc>
      </w:tr>
      <w:tr w:rsidR="00EE5F3F" w14:paraId="6992A9EE" w14:textId="77777777" w:rsidTr="00E7322B">
        <w:trPr>
          <w:trHeight w:val="22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bottom w:val="single" w:sz="4" w:space="0" w:color="A6A6A6"/>
            </w:tcBorders>
          </w:tcPr>
          <w:p w14:paraId="151BA581"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top w:val="nil"/>
              <w:bottom w:val="single" w:sz="4" w:space="0" w:color="A6A6A6" w:themeColor="background1" w:themeShade="A6"/>
              <w:right w:val="single" w:sz="4" w:space="0" w:color="A6A6A6" w:themeColor="background1" w:themeShade="A6"/>
            </w:tcBorders>
            <w:shd w:val="clear" w:color="auto" w:fill="auto"/>
          </w:tcPr>
          <w:p w14:paraId="7AF08FE7" w14:textId="77777777" w:rsidR="00EE5F3F" w:rsidRPr="00411BA5" w:rsidRDefault="00EE5F3F" w:rsidP="00250F90">
            <w:pPr>
              <w:pStyle w:val="INDICATORTEXT"/>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595959"/>
              </w:rPr>
            </w:pPr>
            <w:r w:rsidRPr="00411BA5">
              <w:t xml:space="preserve">The very poor </w:t>
            </w:r>
          </w:p>
        </w:tc>
        <w:tc>
          <w:tcPr>
            <w:tcW w:w="2835" w:type="dxa"/>
            <w:gridSpan w:val="2"/>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1FDA473" w14:textId="77777777" w:rsidR="00EE5F3F" w:rsidRDefault="00EE5F3F" w:rsidP="00EF74D1">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255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7BBDEA" w14:textId="77777777" w:rsidR="00EE5F3F" w:rsidRPr="00B734A4" w:rsidRDefault="00EE5F3F" w:rsidP="00EF74D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043D7D18" w14:textId="77777777" w:rsidTr="00E7322B">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33AAEA10"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59E8F5EC" w14:textId="77777777" w:rsidR="00EE5F3F" w:rsidRPr="00EF74D1" w:rsidRDefault="00EE5F3F" w:rsidP="00EF74D1">
            <w:pPr>
              <w:pStyle w:val="INDICATORTEXT"/>
              <w:jc w:val="center"/>
              <w:cnfStyle w:val="000000100000" w:firstRow="0" w:lastRow="0" w:firstColumn="0" w:lastColumn="0" w:oddVBand="0" w:evenVBand="0" w:oddHBand="1" w:evenHBand="0" w:firstRowFirstColumn="0" w:firstRowLastColumn="0" w:lastRowFirstColumn="0" w:lastRowLastColumn="0"/>
              <w:rPr>
                <w:b/>
              </w:rPr>
            </w:pPr>
          </w:p>
        </w:tc>
        <w:tc>
          <w:tcPr>
            <w:tcW w:w="5386" w:type="dxa"/>
            <w:gridSpan w:val="3"/>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4297D9C" w14:textId="77777777"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8A3ECB">
              <w:rPr>
                <w:b/>
              </w:rPr>
              <w:t>Describe how you support the introduction of such services.</w:t>
            </w:r>
          </w:p>
        </w:tc>
      </w:tr>
      <w:tr w:rsidR="00EE5F3F" w14:paraId="51226373" w14:textId="77777777" w:rsidTr="00E7322B">
        <w:trPr>
          <w:trHeight w:val="42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71192918"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2FE9C6DE" w14:textId="77777777" w:rsidR="00EE5F3F" w:rsidRPr="00EF74D1" w:rsidRDefault="00EE5F3F" w:rsidP="00EF74D1">
            <w:pPr>
              <w:pStyle w:val="INDICATORTEXT"/>
              <w:jc w:val="center"/>
              <w:cnfStyle w:val="000000000000" w:firstRow="0" w:lastRow="0" w:firstColumn="0" w:lastColumn="0" w:oddVBand="0" w:evenVBand="0" w:oddHBand="0" w:evenHBand="0" w:firstRowFirstColumn="0" w:firstRowLastColumn="0" w:lastRowFirstColumn="0" w:lastRowLastColumn="0"/>
              <w:rPr>
                <w:b/>
              </w:rPr>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89315F" w14:textId="77777777" w:rsidR="00EE5F3F" w:rsidRPr="008A3ECB" w:rsidRDefault="00EE5F3F" w:rsidP="008A3ECB">
            <w:pPr>
              <w:pStyle w:val="INDICATORTEXT"/>
              <w:cnfStyle w:val="000000000000" w:firstRow="0" w:lastRow="0" w:firstColumn="0" w:lastColumn="0" w:oddVBand="0" w:evenVBand="0" w:oddHBand="0" w:evenHBand="0" w:firstRowFirstColumn="0" w:firstRowLastColumn="0" w:lastRowFirstColumn="0" w:lastRowLastColumn="0"/>
              <w:rPr>
                <w:b/>
              </w:rPr>
            </w:pPr>
          </w:p>
        </w:tc>
      </w:tr>
      <w:tr w:rsidR="00EE5F3F" w14:paraId="5FDD47F0" w14:textId="77777777" w:rsidTr="00E7322B">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46F357B0"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vAlign w:val="top"/>
          </w:tcPr>
          <w:p w14:paraId="581C8C44" w14:textId="77777777" w:rsidR="00EE5F3F" w:rsidRPr="00903B63"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720B6EC" w14:textId="77777777"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273CEDE5" w14:textId="77777777" w:rsidTr="00E7322B">
        <w:trPr>
          <w:trHeight w:val="751"/>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cBorders>
          </w:tcPr>
          <w:p w14:paraId="274F7E67"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vAlign w:val="top"/>
          </w:tcPr>
          <w:p w14:paraId="2ABCDC9E" w14:textId="77777777" w:rsidR="00EE5F3F" w:rsidRPr="00903B63" w:rsidRDefault="00EE5F3F" w:rsidP="001558DD">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1D7FC93" w14:textId="77777777" w:rsidR="009B4A6B" w:rsidRDefault="009B4A6B"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489F9A53" w14:textId="40ABCF86" w:rsid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r w:rsidR="0061455D">
              <w:t>.</w:t>
            </w:r>
          </w:p>
          <w:p w14:paraId="3429EA3A" w14:textId="24F22591" w:rsidR="00EE5F3F" w:rsidRPr="008A3ECB"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w:t>
            </w:r>
            <w:r w:rsidRPr="0076550A">
              <w:t>We do not track at the investee level</w:t>
            </w:r>
            <w:r w:rsidR="0061455D">
              <w:t>.</w:t>
            </w:r>
          </w:p>
        </w:tc>
      </w:tr>
      <w:tr w:rsidR="00EE5F3F" w14:paraId="21935BCE" w14:textId="77777777" w:rsidTr="00E7322B">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cBorders>
          </w:tcPr>
          <w:p w14:paraId="4683097A"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10CAA3" w14:textId="77777777" w:rsidR="00EE5F3F" w:rsidRPr="00903B63"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r>
              <w:t>The poor</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052AAC2" w14:textId="77777777" w:rsidR="00EE5F3F"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FE28B9D" w14:textId="77777777" w:rsidR="00EE5F3F" w:rsidRPr="00B734A4"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41EF2B51" w14:textId="77777777" w:rsidTr="00EE5F3F">
        <w:trPr>
          <w:trHeight w:val="308"/>
        </w:trPr>
        <w:tc>
          <w:tcPr>
            <w:cnfStyle w:val="001000000000" w:firstRow="0" w:lastRow="0" w:firstColumn="1" w:lastColumn="0" w:oddVBand="0" w:evenVBand="0" w:oddHBand="0" w:evenHBand="0" w:firstRowFirstColumn="0" w:firstRowLastColumn="0" w:lastRowFirstColumn="0" w:lastRowLastColumn="0"/>
            <w:tcW w:w="1134" w:type="dxa"/>
            <w:vMerge/>
          </w:tcPr>
          <w:p w14:paraId="1411910D"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B014FE7"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BD47950" w14:textId="77777777" w:rsidR="00EE5F3F" w:rsidRPr="00903B63"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Describe how you support the introduction of such services.</w:t>
            </w:r>
          </w:p>
        </w:tc>
      </w:tr>
      <w:tr w:rsidR="00EE5F3F" w14:paraId="61A1E019" w14:textId="77777777" w:rsidTr="00EE5F3F">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34" w:type="dxa"/>
            <w:vMerge/>
          </w:tcPr>
          <w:p w14:paraId="0C79C7C9"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3E58AA06"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9F3FE95" w14:textId="77777777" w:rsidR="00EE5F3F" w:rsidRPr="008A3ECB" w:rsidRDefault="00EE5F3F" w:rsidP="001558DD">
            <w:pPr>
              <w:pStyle w:val="INDICATORTEXT"/>
              <w:jc w:val="center"/>
              <w:cnfStyle w:val="000000100000" w:firstRow="0" w:lastRow="0" w:firstColumn="0" w:lastColumn="0" w:oddVBand="0" w:evenVBand="0" w:oddHBand="1" w:evenHBand="0" w:firstRowFirstColumn="0" w:firstRowLastColumn="0" w:lastRowFirstColumn="0" w:lastRowLastColumn="0"/>
              <w:rPr>
                <w:b/>
              </w:rPr>
            </w:pPr>
          </w:p>
        </w:tc>
      </w:tr>
      <w:tr w:rsidR="00EE5F3F" w14:paraId="5E0C3AD3" w14:textId="77777777" w:rsidTr="00EE5F3F">
        <w:trPr>
          <w:trHeight w:val="437"/>
        </w:trPr>
        <w:tc>
          <w:tcPr>
            <w:cnfStyle w:val="001000000000" w:firstRow="0" w:lastRow="0" w:firstColumn="1" w:lastColumn="0" w:oddVBand="0" w:evenVBand="0" w:oddHBand="0" w:evenHBand="0" w:firstRowFirstColumn="0" w:firstRowLastColumn="0" w:lastRowFirstColumn="0" w:lastRowLastColumn="0"/>
            <w:tcW w:w="1134" w:type="dxa"/>
            <w:vMerge/>
          </w:tcPr>
          <w:p w14:paraId="0F814D11"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16A89C0"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242E7CA"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244C4D40" w14:textId="77777777" w:rsidTr="00BC357D">
        <w:trPr>
          <w:cnfStyle w:val="000000100000" w:firstRow="0" w:lastRow="0" w:firstColumn="0" w:lastColumn="0" w:oddVBand="0" w:evenVBand="0" w:oddHBand="1" w:evenHBand="0" w:firstRowFirstColumn="0" w:firstRowLastColumn="0" w:lastRowFirstColumn="0" w:lastRowLastColumn="0"/>
          <w:trHeight w:val="751"/>
        </w:trPr>
        <w:tc>
          <w:tcPr>
            <w:cnfStyle w:val="001000000000" w:firstRow="0" w:lastRow="0" w:firstColumn="1" w:lastColumn="0" w:oddVBand="0" w:evenVBand="0" w:oddHBand="0" w:evenHBand="0" w:firstRowFirstColumn="0" w:firstRowLastColumn="0" w:lastRowFirstColumn="0" w:lastRowLastColumn="0"/>
            <w:tcW w:w="1134" w:type="dxa"/>
            <w:vMerge/>
          </w:tcPr>
          <w:p w14:paraId="6B1EDE5A"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E7148AF"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7AC03A4" w14:textId="77777777" w:rsidR="009B4A6B" w:rsidRDefault="009B4A6B"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612B34C5" w14:textId="0B2732F7" w:rsidR="00EE5F3F"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r w:rsidR="0061455D">
              <w:t>.</w:t>
            </w:r>
          </w:p>
          <w:p w14:paraId="4A7B62C4" w14:textId="5ED6BACC"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w:t>
            </w:r>
            <w:r w:rsidRPr="0076550A">
              <w:t>We do not track at the investee level</w:t>
            </w:r>
            <w:r w:rsidR="0061455D">
              <w:t>.</w:t>
            </w:r>
          </w:p>
        </w:tc>
      </w:tr>
      <w:tr w:rsidR="00EE5F3F" w14:paraId="04A98FE3" w14:textId="77777777" w:rsidTr="001558DD">
        <w:trPr>
          <w:trHeight w:val="307"/>
        </w:trPr>
        <w:tc>
          <w:tcPr>
            <w:cnfStyle w:val="001000000000" w:firstRow="0" w:lastRow="0" w:firstColumn="1" w:lastColumn="0" w:oddVBand="0" w:evenVBand="0" w:oddHBand="0" w:evenHBand="0" w:firstRowFirstColumn="0" w:firstRowLastColumn="0" w:lastRowFirstColumn="0" w:lastRowLastColumn="0"/>
            <w:tcW w:w="1134" w:type="dxa"/>
            <w:vMerge/>
          </w:tcPr>
          <w:p w14:paraId="709F209B"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right w:val="single" w:sz="4" w:space="0" w:color="A6A6A6" w:themeColor="background1" w:themeShade="A6"/>
            </w:tcBorders>
            <w:shd w:val="clear" w:color="auto" w:fill="auto"/>
          </w:tcPr>
          <w:p w14:paraId="605E74E7"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r>
              <w:t>Low income clients</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4185F3" w14:textId="77777777" w:rsidR="00EE5F3F" w:rsidRDefault="00EE5F3F" w:rsidP="001558DD">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C4CAAE2" w14:textId="77777777" w:rsidR="00EE5F3F" w:rsidRPr="00B734A4" w:rsidRDefault="00EE5F3F" w:rsidP="001558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4E31A7DE" w14:textId="77777777" w:rsidTr="001558DD">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1134" w:type="dxa"/>
            <w:vMerge/>
          </w:tcPr>
          <w:p w14:paraId="2A9AEE3F"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1CA55024"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92994E" w14:textId="77777777" w:rsidR="00EE5F3F" w:rsidRPr="00903B63"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8A3ECB">
              <w:rPr>
                <w:b/>
              </w:rPr>
              <w:t>Describe how you support the introduction of such services.</w:t>
            </w:r>
          </w:p>
        </w:tc>
      </w:tr>
      <w:tr w:rsidR="00EE5F3F" w14:paraId="20F30F9B" w14:textId="77777777" w:rsidTr="001558DD">
        <w:trPr>
          <w:trHeight w:val="307"/>
        </w:trPr>
        <w:tc>
          <w:tcPr>
            <w:cnfStyle w:val="001000000000" w:firstRow="0" w:lastRow="0" w:firstColumn="1" w:lastColumn="0" w:oddVBand="0" w:evenVBand="0" w:oddHBand="0" w:evenHBand="0" w:firstRowFirstColumn="0" w:firstRowLastColumn="0" w:lastRowFirstColumn="0" w:lastRowLastColumn="0"/>
            <w:tcW w:w="1134" w:type="dxa"/>
            <w:vMerge/>
          </w:tcPr>
          <w:p w14:paraId="60F1BB46"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595D3419"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B7A9AF8" w14:textId="77777777" w:rsidR="00EE5F3F" w:rsidRPr="008A3ECB" w:rsidRDefault="00EE5F3F" w:rsidP="00001F09">
            <w:pPr>
              <w:pStyle w:val="INDICATORTEXT"/>
              <w:cnfStyle w:val="000000000000" w:firstRow="0" w:lastRow="0" w:firstColumn="0" w:lastColumn="0" w:oddVBand="0" w:evenVBand="0" w:oddHBand="0" w:evenHBand="0" w:firstRowFirstColumn="0" w:firstRowLastColumn="0" w:lastRowFirstColumn="0" w:lastRowLastColumn="0"/>
              <w:rPr>
                <w:b/>
              </w:rPr>
            </w:pPr>
          </w:p>
        </w:tc>
      </w:tr>
      <w:tr w:rsidR="00EE5F3F" w14:paraId="216AF347" w14:textId="77777777" w:rsidTr="00EE5F3F">
        <w:trPr>
          <w:cnfStyle w:val="000000100000" w:firstRow="0" w:lastRow="0" w:firstColumn="0" w:lastColumn="0" w:oddVBand="0" w:evenVBand="0" w:oddHBand="1" w:evenHBand="0" w:firstRowFirstColumn="0" w:firstRowLastColumn="0" w:lastRowFirstColumn="0" w:lastRowLastColumn="0"/>
          <w:trHeight w:val="579"/>
        </w:trPr>
        <w:tc>
          <w:tcPr>
            <w:cnfStyle w:val="001000000000" w:firstRow="0" w:lastRow="0" w:firstColumn="1" w:lastColumn="0" w:oddVBand="0" w:evenVBand="0" w:oddHBand="0" w:evenHBand="0" w:firstRowFirstColumn="0" w:firstRowLastColumn="0" w:lastRowFirstColumn="0" w:lastRowLastColumn="0"/>
            <w:tcW w:w="1134" w:type="dxa"/>
            <w:vMerge/>
          </w:tcPr>
          <w:p w14:paraId="43EAD255" w14:textId="77777777" w:rsidR="00EE5F3F" w:rsidRPr="00AE100E" w:rsidRDefault="00EE5F3F" w:rsidP="00EE5F3F">
            <w:pPr>
              <w:pStyle w:val="INDICATORNUMBER"/>
              <w:spacing w:after="0"/>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03C85E73" w14:textId="77777777" w:rsidR="00EE5F3F" w:rsidRDefault="00EE5F3F" w:rsidP="00EE5F3F">
            <w:pPr>
              <w:pStyle w:val="INDICATORTEXT"/>
              <w:spacing w:after="0"/>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7F9CA9B" w14:textId="77777777" w:rsidR="00EE5F3F" w:rsidRPr="00EE5F3F" w:rsidRDefault="00EE5F3F" w:rsidP="00EE5F3F">
            <w:pPr>
              <w:pStyle w:val="INDICATORTEXT"/>
              <w:spacing w:after="0"/>
              <w:cnfStyle w:val="000000100000" w:firstRow="0" w:lastRow="0" w:firstColumn="0" w:lastColumn="0" w:oddVBand="0" w:evenVBand="0" w:oddHBand="1"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4017EC8F" w14:textId="77777777" w:rsidTr="00EE5F3F">
        <w:trPr>
          <w:trHeight w:val="27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4621138C"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1544AFC8"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E47E6C4" w14:textId="77777777" w:rsidR="009B4A6B" w:rsidRDefault="009B4A6B"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190F6996" w14:textId="55406A1C" w:rsid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r w:rsidR="0061455D">
              <w:t>.</w:t>
            </w:r>
          </w:p>
          <w:p w14:paraId="21849DEA" w14:textId="281F58E2" w:rsidR="00EE5F3F" w:rsidRPr="008A3ECB"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903B63">
              <w:lastRenderedPageBreak/>
              <w:sym w:font="Wingdings" w:char="F06D"/>
            </w:r>
            <w:r>
              <w:t xml:space="preserve"> </w:t>
            </w:r>
            <w:r w:rsidRPr="0076550A">
              <w:t>We do not track at the investee level</w:t>
            </w:r>
            <w:r w:rsidR="0061455D">
              <w:t>.</w:t>
            </w:r>
          </w:p>
        </w:tc>
      </w:tr>
      <w:tr w:rsidR="00EE5F3F" w14:paraId="3CFF591B" w14:textId="77777777" w:rsidTr="00BC35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tcPr>
          <w:p w14:paraId="7A105170" w14:textId="77777777" w:rsidR="00EE5F3F" w:rsidRPr="00AE100E" w:rsidRDefault="00EE5F3F" w:rsidP="001558DD">
            <w:pPr>
              <w:pStyle w:val="INDICATORNUMBER"/>
              <w:rPr>
                <w:rStyle w:val="IntenseEmphasis"/>
                <w:b/>
                <w:bCs w:val="0"/>
                <w:i w:val="0"/>
                <w:iCs w:val="0"/>
                <w:color w:val="595959"/>
              </w:rPr>
            </w:pPr>
          </w:p>
        </w:tc>
        <w:tc>
          <w:tcPr>
            <w:tcW w:w="2694" w:type="dxa"/>
            <w:vMerge w:val="restart"/>
            <w:tcBorders>
              <w:top w:val="single" w:sz="4" w:space="0" w:color="A6A6A6" w:themeColor="background1" w:themeShade="A6"/>
              <w:right w:val="single" w:sz="4" w:space="0" w:color="A6A6A6" w:themeColor="background1" w:themeShade="A6"/>
            </w:tcBorders>
            <w:shd w:val="clear" w:color="auto" w:fill="auto"/>
          </w:tcPr>
          <w:p w14:paraId="079F69DB" w14:textId="60DA77C6" w:rsidR="00EE5F3F" w:rsidRDefault="00EE5F3F" w:rsidP="007016A8">
            <w:pPr>
              <w:pStyle w:val="INDICATORTEXT"/>
              <w:cnfStyle w:val="000000100000" w:firstRow="0" w:lastRow="0" w:firstColumn="0" w:lastColumn="0" w:oddVBand="0" w:evenVBand="0" w:oddHBand="1" w:evenHBand="0" w:firstRowFirstColumn="0" w:firstRowLastColumn="0" w:lastRowFirstColumn="0" w:lastRowLastColumn="0"/>
            </w:pPr>
            <w:r>
              <w:t>Other</w:t>
            </w:r>
            <w:r w:rsidR="00985401">
              <w:t>; specify</w:t>
            </w:r>
            <w:r>
              <w:t>_________</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5D26425" w14:textId="77777777" w:rsidR="00EE5F3F"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50C969C" w14:textId="77777777" w:rsidR="00EE5F3F" w:rsidRPr="00B734A4"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06708F5E" w14:textId="77777777" w:rsidTr="00BC357D">
        <w:trPr>
          <w:trHeight w:val="308"/>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bottom w:val="single" w:sz="4" w:space="0" w:color="5A5A5A"/>
            </w:tcBorders>
          </w:tcPr>
          <w:p w14:paraId="26B91E38"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3A2E51A4"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C7DE695" w14:textId="77777777" w:rsidR="00EE5F3F" w:rsidRPr="00903B63"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Describe how you support the introduction of such services.</w:t>
            </w:r>
          </w:p>
        </w:tc>
      </w:tr>
      <w:tr w:rsidR="00EE5F3F" w14:paraId="40682708" w14:textId="77777777" w:rsidTr="00BC35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5A5A5A"/>
            </w:tcBorders>
          </w:tcPr>
          <w:p w14:paraId="7C07A6B5"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7F673ABF"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FB38A26" w14:textId="77777777" w:rsidR="00EE5F3F" w:rsidRPr="008A3ECB" w:rsidRDefault="00EE5F3F" w:rsidP="007016A8">
            <w:pPr>
              <w:pStyle w:val="INDICATORTEXT"/>
              <w:cnfStyle w:val="000000100000" w:firstRow="0" w:lastRow="0" w:firstColumn="0" w:lastColumn="0" w:oddVBand="0" w:evenVBand="0" w:oddHBand="1" w:evenHBand="0" w:firstRowFirstColumn="0" w:firstRowLastColumn="0" w:lastRowFirstColumn="0" w:lastRowLastColumn="0"/>
              <w:rPr>
                <w:b/>
              </w:rPr>
            </w:pPr>
          </w:p>
        </w:tc>
      </w:tr>
      <w:tr w:rsidR="00EE5F3F" w14:paraId="4F8416B5" w14:textId="77777777" w:rsidTr="00EE5F3F">
        <w:trPr>
          <w:trHeight w:val="54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tcPr>
          <w:p w14:paraId="07ADA55E" w14:textId="77777777" w:rsidR="00EE5F3F" w:rsidRPr="00AE100E" w:rsidRDefault="00EE5F3F" w:rsidP="001558DD">
            <w:pPr>
              <w:pStyle w:val="INDICATORNUMBER"/>
              <w:rPr>
                <w:rStyle w:val="IntenseEmphasis"/>
                <w:b/>
                <w:bCs w:val="0"/>
                <w:i w:val="0"/>
                <w:iCs w:val="0"/>
                <w:color w:val="595959"/>
              </w:rPr>
            </w:pPr>
          </w:p>
        </w:tc>
        <w:tc>
          <w:tcPr>
            <w:tcW w:w="2694" w:type="dxa"/>
            <w:vMerge/>
            <w:tcBorders>
              <w:right w:val="single" w:sz="4" w:space="0" w:color="A6A6A6" w:themeColor="background1" w:themeShade="A6"/>
            </w:tcBorders>
            <w:shd w:val="clear" w:color="auto" w:fill="auto"/>
          </w:tcPr>
          <w:p w14:paraId="47C4E62A" w14:textId="77777777" w:rsidR="00EE5F3F" w:rsidRDefault="00EE5F3F" w:rsidP="006B62F0">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CCFA808"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pPr>
            <w:r w:rsidRPr="008A3ECB">
              <w:rPr>
                <w:b/>
              </w:rPr>
              <w:t>Indicate what percentage of assets you know to be supporting these clients</w:t>
            </w:r>
            <w:r w:rsidRPr="008A3ECB">
              <w:t>.</w:t>
            </w:r>
          </w:p>
        </w:tc>
      </w:tr>
      <w:tr w:rsidR="00EE5F3F" w14:paraId="31398B11" w14:textId="77777777" w:rsidTr="00BC357D">
        <w:trPr>
          <w:cnfStyle w:val="000000100000" w:firstRow="0" w:lastRow="0" w:firstColumn="0" w:lastColumn="0" w:oddVBand="0" w:evenVBand="0" w:oddHBand="1" w:evenHBand="0" w:firstRowFirstColumn="0" w:firstRowLastColumn="0" w:lastRowFirstColumn="0" w:lastRowLastColumn="0"/>
          <w:trHeight w:val="751"/>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44FC8FF5" w14:textId="77777777" w:rsidR="00EE5F3F" w:rsidRPr="00AE100E" w:rsidRDefault="00EE5F3F" w:rsidP="001558DD">
            <w:pPr>
              <w:pStyle w:val="INDICATORNUMBER"/>
              <w:rPr>
                <w:rStyle w:val="IntenseEmphasis"/>
                <w:b/>
                <w:bCs w:val="0"/>
                <w:i w:val="0"/>
                <w:iCs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66E72E7A" w14:textId="77777777" w:rsidR="00EE5F3F" w:rsidRDefault="00EE5F3F" w:rsidP="006B62F0">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D659A6B" w14:textId="77777777" w:rsidR="009B4A6B" w:rsidRDefault="009B4A6B"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2902434E" w14:textId="5FBBA630" w:rsidR="00EE5F3F" w:rsidRDefault="00EE5F3F" w:rsidP="00EE5F3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76550A">
              <w:t>We track at the investee level but do not aggregate this information</w:t>
            </w:r>
            <w:r w:rsidR="0061455D">
              <w:t>.</w:t>
            </w:r>
          </w:p>
          <w:p w14:paraId="04AF06BA" w14:textId="2F4766D3" w:rsidR="00EE5F3F" w:rsidRPr="008A3ECB"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w:t>
            </w:r>
            <w:r w:rsidRPr="0076550A">
              <w:t>We do not track at the investee level</w:t>
            </w:r>
            <w:r w:rsidR="00AA1CD1">
              <w:t>.</w:t>
            </w:r>
          </w:p>
        </w:tc>
      </w:tr>
      <w:tr w:rsidR="007016A8" w14:paraId="3406B218" w14:textId="77777777" w:rsidTr="0011046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5FFF9678" w14:textId="77777777" w:rsidR="007016A8" w:rsidRPr="00B734A4" w:rsidRDefault="00CD16F4" w:rsidP="001558DD">
            <w:pPr>
              <w:pStyle w:val="INDICATORNUMBER"/>
              <w:rPr>
                <w:b w:val="0"/>
                <w:i/>
                <w:color w:val="FFFFFF" w:themeColor="background1"/>
              </w:rPr>
            </w:pPr>
            <w:r>
              <w:rPr>
                <w:rStyle w:val="IntenseEmphasis"/>
                <w:b/>
                <w:i w:val="0"/>
                <w:color w:val="595959"/>
              </w:rPr>
              <w:t>IFD 09.2</w:t>
            </w:r>
          </w:p>
        </w:tc>
        <w:tc>
          <w:tcPr>
            <w:tcW w:w="8080" w:type="dxa"/>
            <w:gridSpan w:val="4"/>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6E581574" w14:textId="6CA53EB8" w:rsidR="007016A8" w:rsidRPr="00986592" w:rsidRDefault="00CD16F4" w:rsidP="0061455D">
            <w:pPr>
              <w:pStyle w:val="INDICATORTEXT"/>
              <w:jc w:val="both"/>
              <w:cnfStyle w:val="000000000000" w:firstRow="0" w:lastRow="0" w:firstColumn="0" w:lastColumn="0" w:oddVBand="0" w:evenVBand="0" w:oddHBand="0" w:evenHBand="0" w:firstRowFirstColumn="0" w:firstRowLastColumn="0" w:lastRowFirstColumn="0" w:lastRowLastColumn="0"/>
              <w:rPr>
                <w:b/>
                <w:color w:val="FFFFFF" w:themeColor="background1"/>
              </w:rPr>
            </w:pPr>
            <w:r w:rsidRPr="00CD16F4">
              <w:rPr>
                <w:bCs/>
                <w:szCs w:val="18"/>
              </w:rPr>
              <w:t xml:space="preserve">Indicate </w:t>
            </w:r>
            <w:r w:rsidR="0061455D">
              <w:rPr>
                <w:bCs/>
                <w:szCs w:val="18"/>
              </w:rPr>
              <w:t>whether</w:t>
            </w:r>
            <w:r w:rsidR="0061455D" w:rsidRPr="00CD16F4">
              <w:rPr>
                <w:bCs/>
                <w:szCs w:val="18"/>
              </w:rPr>
              <w:t xml:space="preserve"> </w:t>
            </w:r>
            <w:r w:rsidRPr="00CD16F4">
              <w:rPr>
                <w:bCs/>
                <w:szCs w:val="18"/>
              </w:rPr>
              <w:t xml:space="preserve">you collect data regarding the percentage or number of total active clients that </w:t>
            </w:r>
            <w:r w:rsidR="0061455D">
              <w:rPr>
                <w:bCs/>
                <w:szCs w:val="18"/>
              </w:rPr>
              <w:t>fall into the following categories.</w:t>
            </w:r>
          </w:p>
        </w:tc>
      </w:tr>
      <w:tr w:rsidR="00EE5F3F" w14:paraId="2083EECD" w14:textId="77777777" w:rsidTr="00EA69D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532513BF" w14:textId="77777777" w:rsidR="00EE5F3F" w:rsidRPr="00B734A4" w:rsidRDefault="00EE5F3F" w:rsidP="001558DD">
            <w:pPr>
              <w:pStyle w:val="INDICATORNUMBER"/>
              <w:rPr>
                <w:rStyle w:val="IntenseEmphasis"/>
                <w:b/>
                <w:i w:val="0"/>
                <w:color w:val="595959"/>
              </w:rPr>
            </w:pPr>
          </w:p>
        </w:tc>
        <w:tc>
          <w:tcPr>
            <w:tcW w:w="2694" w:type="dxa"/>
            <w:vMerge w:val="restart"/>
            <w:tcBorders>
              <w:top w:val="nil"/>
              <w:right w:val="single" w:sz="4" w:space="0" w:color="A6A6A6" w:themeColor="background1" w:themeShade="A6"/>
            </w:tcBorders>
            <w:shd w:val="clear" w:color="auto" w:fill="auto"/>
          </w:tcPr>
          <w:p w14:paraId="4E595C1F" w14:textId="77777777" w:rsidR="00EE5F3F" w:rsidRPr="0011046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r w:rsidRPr="0011046F">
              <w:t>Rural</w:t>
            </w:r>
          </w:p>
        </w:tc>
        <w:tc>
          <w:tcPr>
            <w:tcW w:w="269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18AF017" w14:textId="77777777" w:rsidR="00EE5F3F"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BE684FD" w14:textId="77777777" w:rsidR="00EE5F3F" w:rsidRPr="00B734A4"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7C337BFF" w14:textId="77777777" w:rsidTr="00BC357D">
        <w:trPr>
          <w:trHeight w:val="395"/>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B9A264C" w14:textId="77777777" w:rsidR="00EE5F3F" w:rsidRPr="00B734A4" w:rsidRDefault="00EE5F3F" w:rsidP="001558DD">
            <w:pPr>
              <w:pStyle w:val="INDICATORNUMBER"/>
              <w:rPr>
                <w:rStyle w:val="IntenseEmphasis"/>
                <w:b/>
                <w:i w:val="0"/>
                <w:color w:val="595959"/>
              </w:rPr>
            </w:pPr>
          </w:p>
        </w:tc>
        <w:tc>
          <w:tcPr>
            <w:tcW w:w="2694" w:type="dxa"/>
            <w:vMerge/>
            <w:tcBorders>
              <w:right w:val="single" w:sz="4" w:space="0" w:color="A6A6A6" w:themeColor="background1" w:themeShade="A6"/>
            </w:tcBorders>
            <w:shd w:val="clear" w:color="auto" w:fill="auto"/>
          </w:tcPr>
          <w:p w14:paraId="4F1A82B1" w14:textId="77777777" w:rsidR="00EE5F3F" w:rsidRPr="0011046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35F1BCC"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11046F">
              <w:rPr>
                <w:b/>
              </w:rPr>
              <w:t>Indicate what percentage of your direct portfolio this represents</w:t>
            </w:r>
            <w:r>
              <w:rPr>
                <w:b/>
              </w:rPr>
              <w:t>.</w:t>
            </w:r>
          </w:p>
        </w:tc>
      </w:tr>
      <w:tr w:rsidR="00EE5F3F" w14:paraId="40313482" w14:textId="77777777" w:rsidTr="005B1E75">
        <w:trPr>
          <w:cnfStyle w:val="000000100000" w:firstRow="0" w:lastRow="0" w:firstColumn="0" w:lastColumn="0" w:oddVBand="0" w:evenVBand="0" w:oddHBand="1" w:evenHBand="0" w:firstRowFirstColumn="0" w:firstRowLastColumn="0" w:lastRowFirstColumn="0" w:lastRowLastColumn="0"/>
          <w:trHeight w:val="39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4AD4107" w14:textId="77777777" w:rsidR="00EE5F3F" w:rsidRPr="00B734A4" w:rsidRDefault="00EE5F3F" w:rsidP="001558DD">
            <w:pPr>
              <w:pStyle w:val="INDICATORNUMBER"/>
              <w:rPr>
                <w:rStyle w:val="IntenseEmphasis"/>
                <w:b/>
                <w:i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285F43B9" w14:textId="77777777" w:rsidR="00EE5F3F" w:rsidRPr="0011046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58E57A2" w14:textId="77777777" w:rsidR="00EE5F3F" w:rsidRPr="0011046F" w:rsidRDefault="009B4A6B" w:rsidP="0011046F">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EE5F3F" w14:paraId="1634C0C6" w14:textId="77777777" w:rsidTr="0089546C">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7ED97B15" w14:textId="77777777" w:rsidR="00EE5F3F" w:rsidRPr="00B734A4" w:rsidRDefault="00EE5F3F" w:rsidP="001558DD">
            <w:pPr>
              <w:pStyle w:val="INDICATORNUMBER"/>
              <w:rPr>
                <w:rStyle w:val="IntenseEmphasis"/>
                <w:b/>
                <w:i w:val="0"/>
                <w:color w:val="595959"/>
              </w:rPr>
            </w:pPr>
          </w:p>
        </w:tc>
        <w:tc>
          <w:tcPr>
            <w:tcW w:w="2694" w:type="dxa"/>
            <w:vMerge w:val="restart"/>
            <w:tcBorders>
              <w:top w:val="single" w:sz="4" w:space="0" w:color="A6A6A6" w:themeColor="background1" w:themeShade="A6"/>
              <w:right w:val="single" w:sz="4" w:space="0" w:color="A6A6A6" w:themeColor="background1" w:themeShade="A6"/>
            </w:tcBorders>
            <w:shd w:val="clear" w:color="auto" w:fill="auto"/>
          </w:tcPr>
          <w:p w14:paraId="66C4BDF6" w14:textId="77777777" w:rsidR="00EE5F3F" w:rsidRPr="0011046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r>
              <w:t>Urban</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473D4B0" w14:textId="77777777" w:rsidR="00EE5F3F" w:rsidRDefault="00EE5F3F" w:rsidP="00EA69D0">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8F50D11" w14:textId="77777777" w:rsidR="00EE5F3F" w:rsidRPr="00B734A4" w:rsidRDefault="00EE5F3F"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5F72F442" w14:textId="77777777" w:rsidTr="00BC357D">
        <w:trPr>
          <w:cnfStyle w:val="000000100000" w:firstRow="0" w:lastRow="0" w:firstColumn="0" w:lastColumn="0" w:oddVBand="0" w:evenVBand="0" w:oddHBand="1" w:evenHBand="0" w:firstRowFirstColumn="0" w:firstRowLastColumn="0" w:lastRowFirstColumn="0" w:lastRowLastColumn="0"/>
          <w:trHeight w:val="395"/>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2203B887" w14:textId="77777777" w:rsidR="00EE5F3F" w:rsidRPr="00B734A4" w:rsidRDefault="00EE5F3F" w:rsidP="001558DD">
            <w:pPr>
              <w:pStyle w:val="INDICATORNUMBER"/>
              <w:rPr>
                <w:rStyle w:val="IntenseEmphasis"/>
                <w:b/>
                <w:i w:val="0"/>
                <w:color w:val="595959"/>
              </w:rPr>
            </w:pPr>
          </w:p>
        </w:tc>
        <w:tc>
          <w:tcPr>
            <w:tcW w:w="2694" w:type="dxa"/>
            <w:vMerge/>
            <w:tcBorders>
              <w:right w:val="single" w:sz="4" w:space="0" w:color="A6A6A6" w:themeColor="background1" w:themeShade="A6"/>
            </w:tcBorders>
            <w:shd w:val="clear" w:color="auto" w:fill="auto"/>
          </w:tcPr>
          <w:p w14:paraId="7437482E" w14:textId="77777777" w:rsidR="00EE5F3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44447BD" w14:textId="77777777" w:rsidR="00EE5F3F" w:rsidRPr="00EE5F3F" w:rsidRDefault="00EE5F3F" w:rsidP="00EE5F3F">
            <w:pPr>
              <w:pStyle w:val="INDICATORTEXT"/>
              <w:cnfStyle w:val="000000100000" w:firstRow="0" w:lastRow="0" w:firstColumn="0" w:lastColumn="0" w:oddVBand="0" w:evenVBand="0" w:oddHBand="1" w:evenHBand="0" w:firstRowFirstColumn="0" w:firstRowLastColumn="0" w:lastRowFirstColumn="0" w:lastRowLastColumn="0"/>
              <w:rPr>
                <w:b/>
              </w:rPr>
            </w:pPr>
            <w:r w:rsidRPr="0011046F">
              <w:rPr>
                <w:b/>
              </w:rPr>
              <w:t>Indicate what percentage of your direct portfolio this represents</w:t>
            </w:r>
            <w:r>
              <w:rPr>
                <w:b/>
              </w:rPr>
              <w:t>.</w:t>
            </w:r>
          </w:p>
        </w:tc>
      </w:tr>
      <w:tr w:rsidR="00EE5F3F" w14:paraId="104C253D" w14:textId="77777777" w:rsidTr="00BC357D">
        <w:trPr>
          <w:trHeight w:val="39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78530664" w14:textId="77777777" w:rsidR="00EE5F3F" w:rsidRPr="00B734A4" w:rsidRDefault="00EE5F3F" w:rsidP="001558DD">
            <w:pPr>
              <w:pStyle w:val="INDICATORNUMBER"/>
              <w:rPr>
                <w:rStyle w:val="IntenseEmphasis"/>
                <w:b/>
                <w:i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9516B84" w14:textId="77777777" w:rsidR="00EE5F3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640B24B6" w14:textId="77777777" w:rsidR="00EE5F3F" w:rsidRPr="0011046F" w:rsidRDefault="009B4A6B" w:rsidP="005B1E75">
            <w:pPr>
              <w:pStyle w:val="INDICATORTEXT"/>
              <w:cnfStyle w:val="000000000000" w:firstRow="0" w:lastRow="0" w:firstColumn="0" w:lastColumn="0" w:oddVBand="0" w:evenVBand="0" w:oddHBand="0"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EE5F3F" w14:paraId="094B56CF" w14:textId="77777777" w:rsidTr="0089546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32283B1B" w14:textId="77777777" w:rsidR="00EE5F3F" w:rsidRPr="00B734A4" w:rsidRDefault="00EE5F3F" w:rsidP="001558DD">
            <w:pPr>
              <w:pStyle w:val="INDICATORNUMBER"/>
              <w:rPr>
                <w:rStyle w:val="IntenseEmphasis"/>
                <w:b/>
                <w:i w:val="0"/>
                <w:color w:val="595959"/>
              </w:rPr>
            </w:pPr>
          </w:p>
        </w:tc>
        <w:tc>
          <w:tcPr>
            <w:tcW w:w="2694" w:type="dxa"/>
            <w:vMerge w:val="restart"/>
            <w:tcBorders>
              <w:top w:val="single" w:sz="4" w:space="0" w:color="A6A6A6" w:themeColor="background1" w:themeShade="A6"/>
              <w:right w:val="single" w:sz="4" w:space="0" w:color="A6A6A6" w:themeColor="background1" w:themeShade="A6"/>
            </w:tcBorders>
            <w:shd w:val="clear" w:color="auto" w:fill="auto"/>
          </w:tcPr>
          <w:p w14:paraId="041F037F" w14:textId="77777777" w:rsidR="00EE5F3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r>
              <w:t>Female</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3FD15CD" w14:textId="77777777" w:rsidR="00EE5F3F"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tc>
        <w:tc>
          <w:tcPr>
            <w:tcW w:w="269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5614AB6" w14:textId="77777777" w:rsidR="00EE5F3F" w:rsidRPr="00B734A4" w:rsidRDefault="00EE5F3F"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E5F3F" w14:paraId="5398B7C2" w14:textId="77777777" w:rsidTr="00BC357D">
        <w:trPr>
          <w:trHeight w:val="395"/>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5D2CDAC" w14:textId="77777777" w:rsidR="00EE5F3F" w:rsidRPr="00B734A4" w:rsidRDefault="00EE5F3F" w:rsidP="001558DD">
            <w:pPr>
              <w:pStyle w:val="INDICATORNUMBER"/>
              <w:rPr>
                <w:rStyle w:val="IntenseEmphasis"/>
                <w:b/>
                <w:i w:val="0"/>
                <w:color w:val="595959"/>
              </w:rPr>
            </w:pPr>
          </w:p>
        </w:tc>
        <w:tc>
          <w:tcPr>
            <w:tcW w:w="2694" w:type="dxa"/>
            <w:vMerge/>
            <w:tcBorders>
              <w:right w:val="single" w:sz="4" w:space="0" w:color="A6A6A6" w:themeColor="background1" w:themeShade="A6"/>
            </w:tcBorders>
            <w:shd w:val="clear" w:color="auto" w:fill="auto"/>
          </w:tcPr>
          <w:p w14:paraId="06B48128" w14:textId="77777777" w:rsidR="00EE5F3F" w:rsidRDefault="00EE5F3F" w:rsidP="001558DD">
            <w:pPr>
              <w:pStyle w:val="INDICATORTEXT"/>
              <w:cnfStyle w:val="000000000000" w:firstRow="0" w:lastRow="0" w:firstColumn="0" w:lastColumn="0" w:oddVBand="0" w:evenVBand="0" w:oddHBand="0"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65ECA090" w14:textId="77777777" w:rsidR="00EE5F3F" w:rsidRPr="00EE5F3F" w:rsidRDefault="00EE5F3F" w:rsidP="00EE5F3F">
            <w:pPr>
              <w:pStyle w:val="INDICATORTEXT"/>
              <w:cnfStyle w:val="000000000000" w:firstRow="0" w:lastRow="0" w:firstColumn="0" w:lastColumn="0" w:oddVBand="0" w:evenVBand="0" w:oddHBand="0" w:evenHBand="0" w:firstRowFirstColumn="0" w:firstRowLastColumn="0" w:lastRowFirstColumn="0" w:lastRowLastColumn="0"/>
              <w:rPr>
                <w:b/>
              </w:rPr>
            </w:pPr>
            <w:r w:rsidRPr="0011046F">
              <w:rPr>
                <w:b/>
              </w:rPr>
              <w:t>Indicate what percentage of your direct portfolio this represents</w:t>
            </w:r>
            <w:r>
              <w:rPr>
                <w:b/>
              </w:rPr>
              <w:t>.</w:t>
            </w:r>
          </w:p>
        </w:tc>
      </w:tr>
      <w:tr w:rsidR="00EE5F3F" w14:paraId="53940A78" w14:textId="77777777" w:rsidTr="00EA69D0">
        <w:trPr>
          <w:cnfStyle w:val="000000100000" w:firstRow="0" w:lastRow="0" w:firstColumn="0" w:lastColumn="0" w:oddVBand="0" w:evenVBand="0" w:oddHBand="1" w:evenHBand="0" w:firstRowFirstColumn="0" w:firstRowLastColumn="0" w:lastRowFirstColumn="0" w:lastRowLastColumn="0"/>
          <w:trHeight w:val="39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right w:val="single" w:sz="4" w:space="0" w:color="595959" w:themeColor="text1" w:themeTint="A6"/>
            </w:tcBorders>
          </w:tcPr>
          <w:p w14:paraId="6BD4F584" w14:textId="77777777" w:rsidR="00EE5F3F" w:rsidRPr="00B734A4" w:rsidRDefault="00EE5F3F" w:rsidP="001558DD">
            <w:pPr>
              <w:pStyle w:val="INDICATORNUMBER"/>
              <w:rPr>
                <w:rStyle w:val="IntenseEmphasis"/>
                <w:b/>
                <w:i w:val="0"/>
                <w:color w:val="595959"/>
              </w:rPr>
            </w:pPr>
          </w:p>
        </w:tc>
        <w:tc>
          <w:tcPr>
            <w:tcW w:w="2694" w:type="dxa"/>
            <w:vMerge/>
            <w:tcBorders>
              <w:bottom w:val="single" w:sz="4" w:space="0" w:color="A6A6A6" w:themeColor="background1" w:themeShade="A6"/>
              <w:right w:val="single" w:sz="4" w:space="0" w:color="A6A6A6" w:themeColor="background1" w:themeShade="A6"/>
            </w:tcBorders>
            <w:shd w:val="clear" w:color="auto" w:fill="auto"/>
          </w:tcPr>
          <w:p w14:paraId="0AF2F67E" w14:textId="77777777" w:rsidR="00EE5F3F" w:rsidRDefault="00EE5F3F" w:rsidP="001558DD">
            <w:pPr>
              <w:pStyle w:val="INDICATORTEXT"/>
              <w:cnfStyle w:val="000000100000" w:firstRow="0" w:lastRow="0" w:firstColumn="0" w:lastColumn="0" w:oddVBand="0" w:evenVBand="0" w:oddHBand="1" w:evenHBand="0" w:firstRowFirstColumn="0" w:firstRowLastColumn="0" w:lastRowFirstColumn="0" w:lastRowLastColumn="0"/>
            </w:pPr>
          </w:p>
        </w:tc>
        <w:tc>
          <w:tcPr>
            <w:tcW w:w="538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481A20A" w14:textId="77777777" w:rsidR="00EE5F3F" w:rsidRPr="0011046F" w:rsidRDefault="009B4A6B" w:rsidP="00053773">
            <w:pPr>
              <w:pStyle w:val="INDICATORTEXT"/>
              <w:cnfStyle w:val="000000100000" w:firstRow="0" w:lastRow="0" w:firstColumn="0" w:lastColumn="0" w:oddVBand="0" w:evenVBand="0" w:oddHBand="1" w:evenHBand="0" w:firstRowFirstColumn="0" w:firstRowLastColumn="0" w:lastRowFirstColumn="0" w:lastRowLastColumn="0"/>
              <w:rPr>
                <w:b/>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053773" w14:paraId="7FD42AB5" w14:textId="77777777" w:rsidTr="001558DD">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13CD1473" w14:textId="77777777" w:rsidR="00053773" w:rsidRPr="00B734A4" w:rsidRDefault="00297AAA" w:rsidP="001558DD">
            <w:pPr>
              <w:pStyle w:val="INDICATORNUMBER"/>
              <w:rPr>
                <w:rStyle w:val="IntenseEmphasis"/>
                <w:b/>
                <w:i w:val="0"/>
                <w:color w:val="595959"/>
              </w:rPr>
            </w:pPr>
            <w:r>
              <w:rPr>
                <w:rStyle w:val="IntenseEmphasis"/>
                <w:b/>
                <w:i w:val="0"/>
                <w:color w:val="595959"/>
              </w:rPr>
              <w:t>IFD 09.3</w:t>
            </w:r>
          </w:p>
        </w:tc>
        <w:tc>
          <w:tcPr>
            <w:tcW w:w="8080" w:type="dxa"/>
            <w:gridSpan w:val="4"/>
            <w:tcBorders>
              <w:top w:val="single" w:sz="4" w:space="0" w:color="A6A6A6" w:themeColor="background1" w:themeShade="A6"/>
              <w:right w:val="single" w:sz="4" w:space="0" w:color="595959" w:themeColor="text1" w:themeTint="A6"/>
            </w:tcBorders>
            <w:shd w:val="clear" w:color="auto" w:fill="F2F2F2" w:themeFill="background1" w:themeFillShade="F2"/>
          </w:tcPr>
          <w:p w14:paraId="00990775" w14:textId="1A641AC6" w:rsidR="00053773" w:rsidRPr="006D231C" w:rsidRDefault="00053773" w:rsidP="0061455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tc>
      </w:tr>
      <w:tr w:rsidR="00053773" w14:paraId="2C24FAE9" w14:textId="77777777" w:rsidTr="00EE5F3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477C70DB" w14:textId="77777777" w:rsidR="00053773" w:rsidRDefault="00053773" w:rsidP="001558DD">
            <w:pPr>
              <w:pStyle w:val="INDICATORNUMBER"/>
              <w:rPr>
                <w:rStyle w:val="IntenseEmphasis"/>
                <w:b/>
                <w:i w:val="0"/>
                <w:color w:val="595959"/>
              </w:rPr>
            </w:pPr>
          </w:p>
        </w:tc>
        <w:tc>
          <w:tcPr>
            <w:tcW w:w="8080" w:type="dxa"/>
            <w:gridSpan w:val="4"/>
            <w:tcBorders>
              <w:top w:val="nil"/>
              <w:bottom w:val="single" w:sz="4" w:space="0" w:color="A6A6A6" w:themeColor="background1" w:themeShade="A6"/>
              <w:right w:val="single" w:sz="4" w:space="0" w:color="595959" w:themeColor="text1" w:themeTint="A6"/>
            </w:tcBorders>
            <w:shd w:val="clear" w:color="auto" w:fill="auto"/>
          </w:tcPr>
          <w:p w14:paraId="0317A523" w14:textId="77777777" w:rsidR="00053773" w:rsidRPr="006D231C" w:rsidRDefault="00053773" w:rsidP="001558DD">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1470644F" w14:textId="77777777" w:rsidR="007C6290" w:rsidRDefault="007C6290" w:rsidP="00EE5F3F">
      <w:pPr>
        <w:pStyle w:val="NoSpacing"/>
      </w:pPr>
    </w:p>
    <w:p w14:paraId="7BAB336E" w14:textId="77777777" w:rsidR="001E5FDE" w:rsidRDefault="001E5FDE" w:rsidP="00EE5F3F">
      <w:pPr>
        <w:pStyle w:val="NoSpacing"/>
      </w:pPr>
    </w:p>
    <w:p w14:paraId="2EC7CF2F" w14:textId="77777777" w:rsidR="001E5FDE" w:rsidRDefault="001E5FDE" w:rsidP="00EE5F3F">
      <w:pPr>
        <w:pStyle w:val="NoSpacing"/>
      </w:pPr>
    </w:p>
    <w:p w14:paraId="680DB364" w14:textId="77777777" w:rsidR="001E5FDE" w:rsidRDefault="001E5FDE" w:rsidP="00EE5F3F">
      <w:pPr>
        <w:pStyle w:val="NoSpacing"/>
      </w:pPr>
    </w:p>
    <w:p w14:paraId="72E82530" w14:textId="67782319" w:rsidR="00580CA9" w:rsidRDefault="00580CA9">
      <w:pPr>
        <w:widowControl/>
        <w:autoSpaceDE/>
        <w:autoSpaceDN/>
        <w:adjustRightInd/>
        <w:spacing w:before="0" w:after="0" w:line="240" w:lineRule="auto"/>
        <w:rPr>
          <w:rFonts w:ascii="Calibri" w:eastAsia="Times New Roman" w:hAnsi="Calibri" w:cs="Times New Roman"/>
          <w:sz w:val="24"/>
          <w:szCs w:val="24"/>
        </w:rPr>
      </w:pPr>
      <w:r>
        <w:br w:type="page"/>
      </w:r>
    </w:p>
    <w:tbl>
      <w:tblPr>
        <w:tblStyle w:val="SubSectionMISCTableVOLUNTARY"/>
        <w:tblW w:w="9214" w:type="dxa"/>
        <w:tblInd w:w="5" w:type="dxa"/>
        <w:tblLook w:val="06A0" w:firstRow="1" w:lastRow="0" w:firstColumn="1" w:lastColumn="0" w:noHBand="1" w:noVBand="1"/>
      </w:tblPr>
      <w:tblGrid>
        <w:gridCol w:w="1134"/>
        <w:gridCol w:w="8080"/>
      </w:tblGrid>
      <w:tr w:rsidR="001E5FDE" w14:paraId="3971EB31" w14:textId="77777777" w:rsidTr="002B037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AFB7F32" w14:textId="77777777" w:rsidR="001E5FDE" w:rsidRPr="00191BC1" w:rsidRDefault="001E5FDE" w:rsidP="002B037E">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IFD 09</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0F6205FF" w14:textId="77777777" w:rsidR="001E5FDE" w:rsidRPr="00191BC1" w:rsidRDefault="001E5FDE" w:rsidP="002B037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1E5FDE" w:rsidRPr="00CF025D" w14:paraId="4ACFE9CB" w14:textId="77777777" w:rsidTr="002B037E">
        <w:trPr>
          <w:trHeight w:val="5242"/>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71148944" w14:textId="77777777" w:rsidR="001E5FDE" w:rsidRPr="000D72DF" w:rsidRDefault="001E5FDE" w:rsidP="002B037E">
            <w:pPr>
              <w:pStyle w:val="INDICATORNUMBER"/>
              <w:rPr>
                <w:rStyle w:val="IntenseEmphasis"/>
                <w:b/>
                <w:bCs w:val="0"/>
                <w:i w:val="0"/>
                <w:iCs w:val="0"/>
              </w:rPr>
            </w:pPr>
            <w:r>
              <w:rPr>
                <w:rStyle w:val="IntenseEmphasis"/>
                <w:b/>
                <w:bCs w:val="0"/>
                <w:i w:val="0"/>
                <w:iCs w:val="0"/>
                <w:color w:val="595959"/>
              </w:rPr>
              <w:t>IFD 09</w:t>
            </w:r>
          </w:p>
        </w:tc>
        <w:tc>
          <w:tcPr>
            <w:tcW w:w="8080" w:type="dxa"/>
            <w:tcBorders>
              <w:top w:val="single" w:sz="4" w:space="0" w:color="A6A6A6" w:themeColor="background1" w:themeShade="A6"/>
              <w:left w:val="single" w:sz="4" w:space="0" w:color="7F7F7F" w:themeColor="text1" w:themeTint="80"/>
              <w:right w:val="single" w:sz="4" w:space="0" w:color="595959" w:themeColor="text1" w:themeTint="A6"/>
            </w:tcBorders>
          </w:tcPr>
          <w:p w14:paraId="628C760C" w14:textId="0D63D036" w:rsidR="001E5FDE" w:rsidRPr="00B01D44"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There are various ways of supporting the introduction of such services, for example</w:t>
            </w:r>
            <w:r w:rsidR="00AA1CD1">
              <w:rPr>
                <w:bCs/>
                <w:szCs w:val="18"/>
              </w:rPr>
              <w:t>,</w:t>
            </w:r>
            <w:r w:rsidRPr="0089546C">
              <w:rPr>
                <w:bCs/>
                <w:szCs w:val="18"/>
              </w:rPr>
              <w:t xml:space="preserve"> via incentives or the provision of technical assistance to support the retail provider in developing such services.</w:t>
            </w:r>
          </w:p>
          <w:p w14:paraId="2ED9D67A" w14:textId="58AC8F63"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Rural indicator is based on MIV Disclosure Guideline 3.2.4.1. Rural areas are settled places outside towns and cities such as villages</w:t>
            </w:r>
            <w:r w:rsidR="00AA1CD1">
              <w:rPr>
                <w:bCs/>
                <w:szCs w:val="18"/>
              </w:rPr>
              <w:t xml:space="preserve"> and</w:t>
            </w:r>
            <w:r w:rsidRPr="0089546C">
              <w:rPr>
                <w:bCs/>
                <w:szCs w:val="18"/>
              </w:rPr>
              <w:t xml:space="preserve"> hamlets, where most livelihoods are farm-based. </w:t>
            </w:r>
            <w:r w:rsidR="00AA1CD1">
              <w:rPr>
                <w:bCs/>
                <w:szCs w:val="18"/>
              </w:rPr>
              <w:t>'</w:t>
            </w:r>
            <w:r w:rsidRPr="0089546C">
              <w:rPr>
                <w:bCs/>
                <w:szCs w:val="18"/>
              </w:rPr>
              <w:t>Farm</w:t>
            </w:r>
            <w:r w:rsidR="00AA1CD1">
              <w:rPr>
                <w:bCs/>
                <w:szCs w:val="18"/>
              </w:rPr>
              <w:t>'</w:t>
            </w:r>
            <w:r w:rsidRPr="0089546C">
              <w:rPr>
                <w:bCs/>
                <w:szCs w:val="18"/>
              </w:rPr>
              <w:t xml:space="preserve"> includes both crop and non-crop agriculture, </w:t>
            </w:r>
            <w:r w:rsidR="00F819B2">
              <w:rPr>
                <w:bCs/>
                <w:szCs w:val="18"/>
              </w:rPr>
              <w:t xml:space="preserve">e.g., </w:t>
            </w:r>
            <w:r w:rsidRPr="0089546C">
              <w:rPr>
                <w:bCs/>
                <w:szCs w:val="18"/>
              </w:rPr>
              <w:t>livestock, fishing.</w:t>
            </w:r>
          </w:p>
          <w:p w14:paraId="30482035" w14:textId="0E72F915" w:rsidR="001E5FDE" w:rsidRPr="00B01D44"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 xml:space="preserve">Calculate as: </w:t>
            </w:r>
            <w:r w:rsidR="00AA1CD1">
              <w:rPr>
                <w:bCs/>
                <w:szCs w:val="18"/>
              </w:rPr>
              <w:t>s</w:t>
            </w:r>
            <w:r w:rsidR="00AA1CD1" w:rsidRPr="0089546C">
              <w:rPr>
                <w:bCs/>
                <w:szCs w:val="18"/>
              </w:rPr>
              <w:t xml:space="preserve">um </w:t>
            </w:r>
            <w:r w:rsidRPr="0089546C">
              <w:rPr>
                <w:bCs/>
                <w:szCs w:val="18"/>
              </w:rPr>
              <w:t>of number of rural clients of each microfinance service provider in the MIV or organisational direct portfolio</w:t>
            </w:r>
            <w:r w:rsidR="00163E42">
              <w:rPr>
                <w:bCs/>
                <w:szCs w:val="18"/>
              </w:rPr>
              <w:t>/</w:t>
            </w:r>
            <w:r w:rsidR="00AA1CD1">
              <w:rPr>
                <w:bCs/>
                <w:szCs w:val="18"/>
              </w:rPr>
              <w:t>s</w:t>
            </w:r>
            <w:r w:rsidR="00AA1CD1" w:rsidRPr="0089546C">
              <w:rPr>
                <w:bCs/>
                <w:szCs w:val="18"/>
              </w:rPr>
              <w:t xml:space="preserve">um </w:t>
            </w:r>
            <w:r w:rsidRPr="0089546C">
              <w:rPr>
                <w:bCs/>
                <w:szCs w:val="18"/>
              </w:rPr>
              <w:t>of number of active clients of each microfinance service provider in the MIV or organisational direct portfolio.</w:t>
            </w:r>
          </w:p>
          <w:p w14:paraId="2B45709D" w14:textId="6228E500"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 xml:space="preserve">Urban indicator is based on MIV Disclosure Guideline 3.2.4.2. Areas constituting a city or town </w:t>
            </w:r>
            <w:r w:rsidR="00AA1CD1">
              <w:rPr>
                <w:bCs/>
                <w:szCs w:val="18"/>
              </w:rPr>
              <w:t>have</w:t>
            </w:r>
            <w:r w:rsidR="00AA1CD1" w:rsidRPr="0089546C">
              <w:rPr>
                <w:bCs/>
                <w:szCs w:val="18"/>
              </w:rPr>
              <w:t xml:space="preserve"> </w:t>
            </w:r>
            <w:r w:rsidRPr="0089546C">
              <w:rPr>
                <w:bCs/>
                <w:szCs w:val="18"/>
              </w:rPr>
              <w:t xml:space="preserve">higher density of population </w:t>
            </w:r>
            <w:r w:rsidR="00DE4B02">
              <w:rPr>
                <w:bCs/>
                <w:szCs w:val="18"/>
              </w:rPr>
              <w:t>compared</w:t>
            </w:r>
            <w:r w:rsidRPr="0089546C">
              <w:rPr>
                <w:bCs/>
                <w:szCs w:val="18"/>
              </w:rPr>
              <w:t xml:space="preserve"> to the surrounding areas, </w:t>
            </w:r>
            <w:r w:rsidR="00AA1CD1">
              <w:rPr>
                <w:bCs/>
                <w:szCs w:val="18"/>
              </w:rPr>
              <w:t>and</w:t>
            </w:r>
            <w:r w:rsidR="00AA1CD1" w:rsidRPr="0089546C">
              <w:rPr>
                <w:bCs/>
                <w:szCs w:val="18"/>
              </w:rPr>
              <w:t xml:space="preserve"> </w:t>
            </w:r>
            <w:r w:rsidRPr="0089546C">
              <w:rPr>
                <w:bCs/>
                <w:szCs w:val="18"/>
              </w:rPr>
              <w:t xml:space="preserve">the majority of </w:t>
            </w:r>
            <w:r w:rsidR="00AA1CD1">
              <w:rPr>
                <w:bCs/>
                <w:szCs w:val="18"/>
              </w:rPr>
              <w:t>residents</w:t>
            </w:r>
            <w:r w:rsidR="00AA1CD1" w:rsidRPr="0089546C">
              <w:rPr>
                <w:bCs/>
                <w:szCs w:val="18"/>
              </w:rPr>
              <w:t xml:space="preserve"> </w:t>
            </w:r>
            <w:r w:rsidRPr="0089546C">
              <w:rPr>
                <w:bCs/>
                <w:szCs w:val="18"/>
              </w:rPr>
              <w:t>do not depend on agriculture as their main economic activity.</w:t>
            </w:r>
          </w:p>
          <w:p w14:paraId="7AEFC871" w14:textId="1948DD33" w:rsidR="001E5FDE" w:rsidRPr="00B01D44"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 xml:space="preserve">Calculate as: </w:t>
            </w:r>
            <w:r w:rsidR="00AA1CD1">
              <w:rPr>
                <w:bCs/>
                <w:szCs w:val="18"/>
              </w:rPr>
              <w:t>s</w:t>
            </w:r>
            <w:r w:rsidR="00AA1CD1" w:rsidRPr="0089546C">
              <w:rPr>
                <w:bCs/>
                <w:szCs w:val="18"/>
              </w:rPr>
              <w:t xml:space="preserve">um </w:t>
            </w:r>
            <w:r w:rsidRPr="0089546C">
              <w:rPr>
                <w:bCs/>
                <w:szCs w:val="18"/>
              </w:rPr>
              <w:t>of number of urban clients of each microfinance service provider in the MIV or organisational direct portfolio</w:t>
            </w:r>
            <w:r w:rsidR="00163E42">
              <w:rPr>
                <w:bCs/>
                <w:szCs w:val="18"/>
              </w:rPr>
              <w:t>/</w:t>
            </w:r>
            <w:r w:rsidR="00AA1CD1">
              <w:rPr>
                <w:bCs/>
                <w:szCs w:val="18"/>
              </w:rPr>
              <w:t>s</w:t>
            </w:r>
            <w:r w:rsidR="00AA1CD1" w:rsidRPr="0089546C">
              <w:rPr>
                <w:bCs/>
                <w:szCs w:val="18"/>
              </w:rPr>
              <w:t xml:space="preserve">um </w:t>
            </w:r>
            <w:r w:rsidRPr="0089546C">
              <w:rPr>
                <w:bCs/>
                <w:szCs w:val="18"/>
              </w:rPr>
              <w:t>of number of active clients of each microfinance service provider in the MIV or organisational direct portfolio.</w:t>
            </w:r>
          </w:p>
          <w:p w14:paraId="5980DE32" w14:textId="77777777"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Gender indicator is based on MIV Disclosure Guideline 3.2.5.1. Share of female borrowers in all active borrowers.</w:t>
            </w:r>
          </w:p>
          <w:p w14:paraId="24736B06" w14:textId="3DC1586D" w:rsidR="001E5FDE" w:rsidRPr="00B01D44" w:rsidRDefault="001E5FDE" w:rsidP="00AA1CD1">
            <w:pPr>
              <w:pStyle w:val="INDICATORTEXT"/>
              <w:jc w:val="both"/>
              <w:cnfStyle w:val="000000000000" w:firstRow="0" w:lastRow="0" w:firstColumn="0" w:lastColumn="0" w:oddVBand="0" w:evenVBand="0" w:oddHBand="0" w:evenHBand="0" w:firstRowFirstColumn="0" w:firstRowLastColumn="0" w:lastRowFirstColumn="0" w:lastRowLastColumn="0"/>
            </w:pPr>
            <w:r w:rsidRPr="0089546C">
              <w:rPr>
                <w:bCs/>
                <w:szCs w:val="18"/>
              </w:rPr>
              <w:t xml:space="preserve">Calculate as: </w:t>
            </w:r>
            <w:r w:rsidR="00AA1CD1">
              <w:rPr>
                <w:bCs/>
                <w:szCs w:val="18"/>
              </w:rPr>
              <w:t>s</w:t>
            </w:r>
            <w:r w:rsidR="00AA1CD1" w:rsidRPr="0089546C">
              <w:rPr>
                <w:bCs/>
                <w:szCs w:val="18"/>
              </w:rPr>
              <w:t xml:space="preserve">um </w:t>
            </w:r>
            <w:r w:rsidRPr="0089546C">
              <w:rPr>
                <w:bCs/>
                <w:szCs w:val="18"/>
              </w:rPr>
              <w:t>of number of female borrowers of each microfinance service provider in the MIV or organisational direct portfolio</w:t>
            </w:r>
            <w:r w:rsidR="00163E42">
              <w:rPr>
                <w:bCs/>
                <w:szCs w:val="18"/>
              </w:rPr>
              <w:t>/</w:t>
            </w:r>
            <w:r w:rsidR="00AA1CD1">
              <w:rPr>
                <w:bCs/>
                <w:szCs w:val="18"/>
              </w:rPr>
              <w:t>s</w:t>
            </w:r>
            <w:r w:rsidR="00AA1CD1" w:rsidRPr="0089546C">
              <w:rPr>
                <w:bCs/>
                <w:szCs w:val="18"/>
              </w:rPr>
              <w:t xml:space="preserve">um </w:t>
            </w:r>
            <w:r w:rsidRPr="0089546C">
              <w:rPr>
                <w:bCs/>
                <w:szCs w:val="18"/>
              </w:rPr>
              <w:t xml:space="preserve">of number of </w:t>
            </w:r>
            <w:r w:rsidR="00AA1CD1">
              <w:rPr>
                <w:bCs/>
                <w:szCs w:val="18"/>
              </w:rPr>
              <w:t>male</w:t>
            </w:r>
            <w:r w:rsidR="00AA1CD1" w:rsidRPr="0089546C">
              <w:rPr>
                <w:bCs/>
                <w:szCs w:val="18"/>
              </w:rPr>
              <w:t xml:space="preserve"> </w:t>
            </w:r>
            <w:r w:rsidRPr="0089546C">
              <w:rPr>
                <w:bCs/>
                <w:szCs w:val="18"/>
              </w:rPr>
              <w:t xml:space="preserve">and </w:t>
            </w:r>
            <w:r w:rsidR="00AA1CD1">
              <w:rPr>
                <w:bCs/>
                <w:szCs w:val="18"/>
              </w:rPr>
              <w:t>female</w:t>
            </w:r>
            <w:r w:rsidR="00AA1CD1" w:rsidRPr="0089546C">
              <w:rPr>
                <w:bCs/>
                <w:szCs w:val="18"/>
              </w:rPr>
              <w:t xml:space="preserve"> </w:t>
            </w:r>
            <w:r w:rsidRPr="0089546C">
              <w:rPr>
                <w:bCs/>
                <w:szCs w:val="18"/>
              </w:rPr>
              <w:t>(excluding legal entities) active borrowers of each microfinance service provider in the MIV or organisational portfolio.</w:t>
            </w:r>
          </w:p>
        </w:tc>
      </w:tr>
      <w:tr w:rsidR="001E5FDE" w:rsidRPr="00CF025D" w14:paraId="5F9EC98C" w14:textId="77777777" w:rsidTr="002B037E">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0E36A414" w14:textId="77777777" w:rsidR="001E5FDE" w:rsidRDefault="001E5FDE" w:rsidP="002B037E">
            <w:pPr>
              <w:pStyle w:val="INDICATORTEXT"/>
              <w:jc w:val="both"/>
              <w:rPr>
                <w:rFonts w:ascii="Helvetica" w:hAnsi="Helvetica" w:cs="Helvetica"/>
                <w:color w:val="333333"/>
              </w:rPr>
            </w:pPr>
            <w:r w:rsidRPr="004C72FE">
              <w:rPr>
                <w:b/>
                <w:bCs/>
                <w:szCs w:val="18"/>
              </w:rPr>
              <w:t>ASSESSMENT</w:t>
            </w:r>
          </w:p>
        </w:tc>
      </w:tr>
      <w:tr w:rsidR="001E5FDE" w:rsidRPr="00CF025D" w14:paraId="739E40B9" w14:textId="77777777" w:rsidTr="002B037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081F4CD4" w14:textId="77777777" w:rsidR="001E5FDE" w:rsidRDefault="001E5FDE" w:rsidP="002B037E">
            <w:pPr>
              <w:pStyle w:val="INDICATORNUMBER"/>
              <w:rPr>
                <w:rStyle w:val="IntenseEmphasis"/>
                <w:b/>
                <w:bCs w:val="0"/>
                <w:i w:val="0"/>
                <w:iCs w:val="0"/>
                <w:color w:val="595959"/>
              </w:rPr>
            </w:pPr>
            <w:r>
              <w:rPr>
                <w:rStyle w:val="IntenseEmphasis"/>
                <w:b/>
                <w:bCs w:val="0"/>
                <w:i w:val="0"/>
                <w:iCs w:val="0"/>
                <w:color w:val="595959"/>
              </w:rPr>
              <w:t>IFD 09</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48CFB461" w14:textId="77777777" w:rsidR="001E5FDE" w:rsidRPr="0089546C"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546C">
              <w:rPr>
                <w:bCs/>
                <w:szCs w:val="18"/>
              </w:rPr>
              <w:t xml:space="preserve">Maximum score: Three </w:t>
            </w:r>
            <w:r w:rsidRPr="0089546C">
              <w:rPr>
                <w:bCs/>
                <w:szCs w:val="18"/>
              </w:rPr>
              <w:sym w:font="Wingdings" w:char="F0AB"/>
            </w:r>
          </w:p>
          <w:p w14:paraId="753B6141" w14:textId="77777777" w:rsidR="001E5FDE" w:rsidRDefault="001E5FDE" w:rsidP="002B037E">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89546C">
              <w:rPr>
                <w:bCs/>
                <w:szCs w:val="18"/>
              </w:rPr>
              <w:t>The assessment of this indicator is based on your responses to [09.1 &amp; 09.2].</w:t>
            </w:r>
          </w:p>
        </w:tc>
      </w:tr>
    </w:tbl>
    <w:p w14:paraId="74E10734" w14:textId="77777777" w:rsidR="001E5FDE" w:rsidRDefault="001E5FDE" w:rsidP="0089546C">
      <w:pPr>
        <w:pStyle w:val="INDICATORNUMBER"/>
      </w:pPr>
    </w:p>
    <w:tbl>
      <w:tblPr>
        <w:tblStyle w:val="SubSectionMISCTableVOLUNTARY"/>
        <w:tblW w:w="9214" w:type="dxa"/>
        <w:tblInd w:w="5" w:type="dxa"/>
        <w:tblLook w:val="06A0" w:firstRow="1" w:lastRow="0" w:firstColumn="1" w:lastColumn="0" w:noHBand="1" w:noVBand="1"/>
      </w:tblPr>
      <w:tblGrid>
        <w:gridCol w:w="2268"/>
        <w:gridCol w:w="6946"/>
      </w:tblGrid>
      <w:tr w:rsidR="006A044E" w:rsidRPr="00191BC1" w14:paraId="685FF147" w14:textId="77777777" w:rsidTr="0009534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268" w:type="dxa"/>
            <w:shd w:val="clear" w:color="auto" w:fill="606060"/>
          </w:tcPr>
          <w:p w14:paraId="5A83879F" w14:textId="77777777" w:rsidR="006A044E" w:rsidRPr="00191BC1" w:rsidRDefault="006A044E"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09</w:t>
            </w:r>
          </w:p>
        </w:tc>
        <w:tc>
          <w:tcPr>
            <w:tcW w:w="6946" w:type="dxa"/>
            <w:shd w:val="clear" w:color="auto" w:fill="A6A6A6" w:themeFill="background1" w:themeFillShade="A6"/>
          </w:tcPr>
          <w:p w14:paraId="4A1A87B6" w14:textId="77777777" w:rsidR="006A044E" w:rsidRPr="00191BC1" w:rsidRDefault="006A044E"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6A044E" w:rsidRPr="00CF025D" w14:paraId="4D7E270A" w14:textId="77777777" w:rsidTr="00095342">
        <w:trPr>
          <w:trHeight w:val="57"/>
        </w:trPr>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595959"/>
              <w:bottom w:val="single" w:sz="4" w:space="0" w:color="A6A6A6" w:themeColor="background1" w:themeShade="A6"/>
              <w:right w:val="single" w:sz="4" w:space="0" w:color="595959" w:themeColor="text1" w:themeTint="A6"/>
            </w:tcBorders>
          </w:tcPr>
          <w:p w14:paraId="4F6EA72F" w14:textId="77777777" w:rsidR="006A044E" w:rsidRPr="006A044E" w:rsidRDefault="006A044E" w:rsidP="00386C3B">
            <w:pPr>
              <w:pStyle w:val="INDICATORTEXT"/>
              <w:rPr>
                <w:b/>
                <w:bCs/>
                <w:szCs w:val="18"/>
              </w:rPr>
            </w:pPr>
            <w:r w:rsidRPr="006A044E">
              <w:rPr>
                <w:b/>
                <w:bCs/>
                <w:szCs w:val="18"/>
              </w:rPr>
              <w:t>The very poor</w:t>
            </w:r>
          </w:p>
        </w:tc>
        <w:tc>
          <w:tcPr>
            <w:tcW w:w="6946" w:type="dxa"/>
            <w:tcBorders>
              <w:top w:val="single" w:sz="4" w:space="0" w:color="595959"/>
              <w:left w:val="single" w:sz="4" w:space="0" w:color="595959" w:themeColor="text1" w:themeTint="A6"/>
              <w:bottom w:val="single" w:sz="4" w:space="0" w:color="A6A6A6" w:themeColor="background1" w:themeShade="A6"/>
            </w:tcBorders>
          </w:tcPr>
          <w:p w14:paraId="09A7510E" w14:textId="07F44FC0" w:rsidR="006A044E" w:rsidRPr="006A044E" w:rsidRDefault="006A044E" w:rsidP="00AA1CD1">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A044E">
              <w:rPr>
                <w:bCs/>
                <w:szCs w:val="18"/>
              </w:rPr>
              <w:t>Definition from the Impact Reporting &amp; Investment Standards (IRIS)</w:t>
            </w:r>
            <w:r w:rsidR="00AA1CD1">
              <w:rPr>
                <w:bCs/>
                <w:szCs w:val="18"/>
              </w:rPr>
              <w:t xml:space="preserve">: </w:t>
            </w:r>
            <w:r w:rsidRPr="006A044E">
              <w:rPr>
                <w:bCs/>
                <w:szCs w:val="18"/>
              </w:rPr>
              <w:t>"The very poor are people living below a recognized absolute extreme poverty line. Commonly recognized extreme poverty lines include (1) persons in the bottom 50% of those living below the poverty line established by the national government, (2) persons living on less than US $1.00 per day (technically $1.08 per day per capita at 1993 Purchasing Power Parity (PPP) or on less than of US $1.25 per day at 2005 PPP), or (3) the USAID extreme poverty line, which varies by country"</w:t>
            </w:r>
            <w:r w:rsidR="00AA1CD1">
              <w:rPr>
                <w:bCs/>
                <w:szCs w:val="18"/>
              </w:rPr>
              <w:t>.</w:t>
            </w:r>
            <w:r w:rsidRPr="006A044E">
              <w:rPr>
                <w:bCs/>
                <w:szCs w:val="18"/>
              </w:rPr>
              <w:t xml:space="preserve"> For update</w:t>
            </w:r>
            <w:r w:rsidR="00AA1CD1">
              <w:rPr>
                <w:bCs/>
                <w:szCs w:val="18"/>
              </w:rPr>
              <w:t>s</w:t>
            </w:r>
            <w:r w:rsidRPr="006A044E">
              <w:rPr>
                <w:bCs/>
                <w:szCs w:val="18"/>
              </w:rPr>
              <w:t xml:space="preserve"> about poverty lines and Purchasing Power Parity</w:t>
            </w:r>
            <w:r w:rsidR="003D3ECA">
              <w:rPr>
                <w:bCs/>
                <w:szCs w:val="18"/>
              </w:rPr>
              <w:t>,</w:t>
            </w:r>
            <w:r w:rsidRPr="006A044E">
              <w:rPr>
                <w:bCs/>
                <w:szCs w:val="18"/>
              </w:rPr>
              <w:t xml:space="preserve"> visit the website: </w:t>
            </w:r>
            <w:hyperlink r:id="rId39" w:history="1">
              <w:r w:rsidRPr="006A044E">
                <w:rPr>
                  <w:bCs/>
                  <w:color w:val="0070C0"/>
                  <w:szCs w:val="18"/>
                  <w:u w:val="single"/>
                </w:rPr>
                <w:t>www.povertytools.org</w:t>
              </w:r>
            </w:hyperlink>
            <w:r w:rsidR="0077645D">
              <w:rPr>
                <w:bCs/>
                <w:color w:val="0070C0"/>
                <w:szCs w:val="18"/>
                <w:u w:val="single"/>
              </w:rPr>
              <w:t>.</w:t>
            </w:r>
          </w:p>
        </w:tc>
      </w:tr>
      <w:tr w:rsidR="006A044E" w:rsidRPr="00CF025D" w14:paraId="7F04F9EC" w14:textId="77777777" w:rsidTr="00095342">
        <w:trPr>
          <w:trHeight w:val="57"/>
        </w:trPr>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7D6EFBB" w14:textId="77777777" w:rsidR="006A044E" w:rsidRPr="006A044E" w:rsidRDefault="006A044E" w:rsidP="00386C3B">
            <w:pPr>
              <w:pStyle w:val="INDICATORTEXT"/>
              <w:rPr>
                <w:b/>
                <w:bCs/>
                <w:szCs w:val="18"/>
              </w:rPr>
            </w:pPr>
            <w:r w:rsidRPr="006A044E">
              <w:rPr>
                <w:b/>
                <w:bCs/>
                <w:szCs w:val="18"/>
              </w:rPr>
              <w:t>The poor</w:t>
            </w:r>
          </w:p>
        </w:tc>
        <w:tc>
          <w:tcPr>
            <w:tcW w:w="6946"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0C93B3E2" w14:textId="71722127" w:rsidR="006A044E" w:rsidRPr="006A044E" w:rsidRDefault="006A044E" w:rsidP="00386C3B">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A044E">
              <w:rPr>
                <w:bCs/>
                <w:szCs w:val="18"/>
              </w:rPr>
              <w:t>Definition from the Impact Reporting &amp; Investment Standards (IRIS): "The poor are people living below a recognized poverty line. Commonly recognized poverty lines include (1) persons living below the poverty line established by the national government, or (2) persons living on less than US $2.00 per day in daily per-capita expenditures at 1993 Purchasing Power Parity." For any update about poverty lines and Purchasing Power Parity visit the website: </w:t>
            </w:r>
            <w:hyperlink r:id="rId40" w:tooltip="http://www.povertytools.org" w:history="1">
              <w:r w:rsidRPr="006A044E">
                <w:rPr>
                  <w:bCs/>
                  <w:color w:val="0070C0"/>
                  <w:szCs w:val="18"/>
                  <w:u w:val="single"/>
                </w:rPr>
                <w:t>www.povertytools.org</w:t>
              </w:r>
            </w:hyperlink>
            <w:r w:rsidR="003D3ECA">
              <w:rPr>
                <w:bCs/>
                <w:color w:val="0070C0"/>
                <w:szCs w:val="18"/>
                <w:u w:val="single"/>
              </w:rPr>
              <w:t>.</w:t>
            </w:r>
          </w:p>
        </w:tc>
      </w:tr>
      <w:tr w:rsidR="006A044E" w:rsidRPr="00CF025D" w14:paraId="79ACF980" w14:textId="77777777" w:rsidTr="00095342">
        <w:trPr>
          <w:trHeight w:val="57"/>
        </w:trPr>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bottom w:val="single" w:sz="4" w:space="0" w:color="595959" w:themeColor="text1" w:themeTint="A6"/>
              <w:right w:val="single" w:sz="4" w:space="0" w:color="595959" w:themeColor="text1" w:themeTint="A6"/>
            </w:tcBorders>
          </w:tcPr>
          <w:p w14:paraId="10BB1BF6" w14:textId="77777777" w:rsidR="006A044E" w:rsidRPr="006A044E" w:rsidRDefault="006A044E" w:rsidP="00386C3B">
            <w:pPr>
              <w:pStyle w:val="INDICATORTEXT"/>
              <w:rPr>
                <w:b/>
                <w:bCs/>
                <w:szCs w:val="18"/>
              </w:rPr>
            </w:pPr>
            <w:r w:rsidRPr="006A044E">
              <w:rPr>
                <w:b/>
                <w:bCs/>
                <w:szCs w:val="18"/>
              </w:rPr>
              <w:t>Low income</w:t>
            </w:r>
          </w:p>
        </w:tc>
        <w:tc>
          <w:tcPr>
            <w:tcW w:w="6946" w:type="dxa"/>
            <w:tcBorders>
              <w:top w:val="single" w:sz="4" w:space="0" w:color="A6A6A6" w:themeColor="background1" w:themeShade="A6"/>
              <w:left w:val="single" w:sz="4" w:space="0" w:color="595959" w:themeColor="text1" w:themeTint="A6"/>
              <w:bottom w:val="single" w:sz="4" w:space="0" w:color="595959" w:themeColor="text1" w:themeTint="A6"/>
            </w:tcBorders>
          </w:tcPr>
          <w:p w14:paraId="15CE9FCA" w14:textId="42A4397D" w:rsidR="006A044E" w:rsidRPr="006A044E" w:rsidRDefault="006A044E" w:rsidP="003D3ECA">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A044E">
              <w:rPr>
                <w:bCs/>
                <w:szCs w:val="18"/>
              </w:rPr>
              <w:t>Definition from the Impact Reporting &amp; Investment Standards (IRIS): "Low-income people are individuals living above the poverty line but below the national median income." For update</w:t>
            </w:r>
            <w:r w:rsidR="003D3ECA">
              <w:rPr>
                <w:bCs/>
                <w:szCs w:val="18"/>
              </w:rPr>
              <w:t>s</w:t>
            </w:r>
            <w:r w:rsidRPr="006A044E">
              <w:rPr>
                <w:bCs/>
                <w:szCs w:val="18"/>
              </w:rPr>
              <w:t xml:space="preserve"> about poverty lines and Purchasing Power Parity</w:t>
            </w:r>
            <w:r w:rsidR="003D3ECA">
              <w:rPr>
                <w:bCs/>
                <w:szCs w:val="18"/>
              </w:rPr>
              <w:t>,</w:t>
            </w:r>
            <w:r w:rsidRPr="006A044E">
              <w:rPr>
                <w:bCs/>
                <w:szCs w:val="18"/>
              </w:rPr>
              <w:t xml:space="preserve"> visit: </w:t>
            </w:r>
            <w:hyperlink r:id="rId41" w:history="1">
              <w:r w:rsidRPr="006A044E">
                <w:rPr>
                  <w:bCs/>
                  <w:color w:val="0070C0"/>
                  <w:szCs w:val="18"/>
                  <w:u w:val="single"/>
                </w:rPr>
                <w:t>www.povertytools.org</w:t>
              </w:r>
            </w:hyperlink>
            <w:r w:rsidR="003D3ECA">
              <w:rPr>
                <w:bCs/>
                <w:color w:val="0070C0"/>
                <w:szCs w:val="18"/>
                <w:u w:val="single"/>
              </w:rPr>
              <w:t>.</w:t>
            </w:r>
          </w:p>
        </w:tc>
      </w:tr>
    </w:tbl>
    <w:p w14:paraId="22B971EA" w14:textId="77777777" w:rsidR="001C5489" w:rsidRDefault="001C5489" w:rsidP="00386C3B">
      <w:pPr>
        <w:widowControl/>
        <w:autoSpaceDE/>
        <w:autoSpaceDN/>
        <w:adjustRightInd/>
        <w:spacing w:before="0" w:after="0" w:line="240" w:lineRule="auto"/>
        <w:rPr>
          <w:rFonts w:eastAsia="Times New Roman"/>
          <w:b/>
          <w:color w:val="595959"/>
          <w:sz w:val="18"/>
          <w:szCs w:val="18"/>
        </w:rPr>
      </w:pPr>
      <w:r>
        <w:br w:type="page"/>
      </w:r>
    </w:p>
    <w:p w14:paraId="0CA641C4" w14:textId="313E47DA" w:rsidR="00500258" w:rsidRDefault="00500258" w:rsidP="00500258">
      <w:pPr>
        <w:pStyle w:val="SectionIndicatorHeaderText"/>
        <w:rPr>
          <w:rStyle w:val="IntenseEmphasis"/>
          <w:color w:val="FFFFFF" w:themeColor="background1"/>
          <w:lang w:eastAsia="en-GB"/>
        </w:rPr>
      </w:pPr>
      <w:r w:rsidRPr="00500258">
        <w:rPr>
          <w:b/>
          <w:i/>
          <w:iCs/>
          <w:color w:val="595959"/>
          <w:sz w:val="18"/>
          <w:szCs w:val="18"/>
          <w:lang w:eastAsia="en-GB"/>
        </w:rPr>
        <w:lastRenderedPageBreak/>
        <w:t>Possible action</w:t>
      </w:r>
      <w:r w:rsidRPr="00500258">
        <w:rPr>
          <w:b/>
          <w:i/>
          <w:iCs/>
          <w:color w:val="595959"/>
          <w:sz w:val="18"/>
          <w:szCs w:val="18"/>
          <w:lang w:eastAsia="en-GB"/>
        </w:rPr>
        <w:br/>
      </w:r>
      <w:r w:rsidRPr="00500258">
        <w:rPr>
          <w:b/>
          <w:i/>
          <w:iCs/>
          <w:color w:val="595959"/>
          <w:sz w:val="18"/>
          <w:szCs w:val="18"/>
          <w:lang w:eastAsia="en-GB"/>
        </w:rPr>
        <w:br/>
      </w:r>
      <w:r w:rsidRPr="00500258">
        <w:rPr>
          <w:i/>
          <w:iCs/>
          <w:color w:val="595959"/>
          <w:sz w:val="18"/>
          <w:szCs w:val="18"/>
          <w:lang w:eastAsia="en-GB"/>
        </w:rPr>
        <w:t>Supporting retail providers</w:t>
      </w:r>
      <w:r w:rsidR="004D70AA">
        <w:rPr>
          <w:i/>
          <w:iCs/>
          <w:color w:val="595959"/>
          <w:sz w:val="18"/>
          <w:szCs w:val="18"/>
          <w:lang w:eastAsia="en-GB"/>
        </w:rPr>
        <w:t>.</w:t>
      </w:r>
      <w:r w:rsidRPr="00500258">
        <w:rPr>
          <w:rStyle w:val="IntenseEmphasis"/>
          <w:color w:val="FFFFFF" w:themeColor="background1"/>
          <w:lang w:eastAsia="en-GB"/>
        </w:rPr>
        <w:t>.</w:t>
      </w:r>
    </w:p>
    <w:p w14:paraId="0CEC0585" w14:textId="77777777" w:rsidR="00500258" w:rsidRPr="00500258" w:rsidRDefault="00500258" w:rsidP="00500258">
      <w:pPr>
        <w:pStyle w:val="INDICATORNUMBER"/>
        <w:rPr>
          <w:rStyle w:val="IntenseEmphasis"/>
          <w:color w:val="FFFFFF" w:themeColor="background1"/>
          <w:lang w:eastAsia="en-GB"/>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05473E" w14:paraId="5A5B2941"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59D8842" w14:textId="77777777" w:rsidR="0005473E" w:rsidRPr="00903B63" w:rsidRDefault="0005473E" w:rsidP="00EA69D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1CC2F4EA" w14:textId="77777777" w:rsidR="0005473E" w:rsidRPr="00903B63" w:rsidRDefault="0005473E"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CAC870F" w14:textId="77777777" w:rsidR="0005473E" w:rsidRPr="00903B63" w:rsidRDefault="0005473E"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2031BDE" w14:textId="77777777" w:rsidR="0005473E" w:rsidRPr="00903B63" w:rsidRDefault="0005473E" w:rsidP="00EA69D0">
            <w:pPr>
              <w:widowControl/>
              <w:autoSpaceDE/>
              <w:autoSpaceDN/>
              <w:adjustRightInd/>
              <w:spacing w:after="0" w:line="240" w:lineRule="auto"/>
              <w:rPr>
                <w:rStyle w:val="IntenseEmphasis"/>
                <w:b w:val="0"/>
                <w:bCs w:val="0"/>
                <w:iCs w:val="0"/>
                <w:color w:val="FFFFFF" w:themeColor="background1"/>
              </w:rPr>
            </w:pPr>
            <w:r w:rsidRPr="00903B63">
              <w:t>Principle</w:t>
            </w:r>
          </w:p>
        </w:tc>
      </w:tr>
      <w:tr w:rsidR="0005473E" w14:paraId="31E3EE42" w14:textId="77777777" w:rsidTr="00EA69D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CD15CF4" w14:textId="77777777" w:rsidR="0005473E" w:rsidRPr="00903B63" w:rsidRDefault="0005473E" w:rsidP="00EA69D0">
            <w:pPr>
              <w:pStyle w:val="SectionIndicatorHeaderText"/>
              <w:rPr>
                <w:rStyle w:val="IntenseEmphasis"/>
                <w:bCs w:val="0"/>
                <w:i w:val="0"/>
                <w:iCs w:val="0"/>
                <w:color w:val="FFFFFF" w:themeColor="background1"/>
              </w:rPr>
            </w:pPr>
            <w:r>
              <w:rPr>
                <w:rStyle w:val="IntenseEmphasis"/>
                <w:i w:val="0"/>
                <w:color w:val="FFFFFF" w:themeColor="background1"/>
              </w:rPr>
              <w:t>IFD 10</w:t>
            </w:r>
          </w:p>
        </w:tc>
        <w:tc>
          <w:tcPr>
            <w:tcW w:w="3402" w:type="dxa"/>
            <w:shd w:val="clear" w:color="auto" w:fill="888888"/>
          </w:tcPr>
          <w:p w14:paraId="7E7FAEF9" w14:textId="77777777" w:rsidR="0005473E" w:rsidRPr="00903B63" w:rsidRDefault="0005473E"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CC842C7" w14:textId="77777777" w:rsidR="0005473E" w:rsidRPr="00E41723" w:rsidRDefault="0005473E"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BB11402" w14:textId="77777777" w:rsidR="0005473E" w:rsidRPr="00903B63" w:rsidRDefault="0005473E" w:rsidP="00EA69D0">
            <w:pPr>
              <w:pStyle w:val="SectionIndicatorHeaderText"/>
              <w:rPr>
                <w:rStyle w:val="IntenseEmphasis"/>
                <w:bCs w:val="0"/>
                <w:i w:val="0"/>
                <w:iCs w:val="0"/>
                <w:color w:val="FFFFFF" w:themeColor="background1"/>
              </w:rPr>
            </w:pPr>
            <w:r>
              <w:rPr>
                <w:rStyle w:val="IntenseEmphasis"/>
                <w:i w:val="0"/>
                <w:color w:val="FFFFFF" w:themeColor="background1"/>
              </w:rPr>
              <w:t>PIIF 1</w:t>
            </w:r>
          </w:p>
        </w:tc>
      </w:tr>
    </w:tbl>
    <w:p w14:paraId="6B0D906A" w14:textId="77777777" w:rsidR="00500258" w:rsidRDefault="00500258" w:rsidP="00500258">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33FD8" w14:paraId="47468EA2"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4F4F448" w14:textId="77777777" w:rsidR="00233FD8" w:rsidRPr="00903B63" w:rsidRDefault="00233FD8"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10</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2FC539DD" w14:textId="77777777" w:rsidR="00233FD8" w:rsidRPr="00903B63" w:rsidRDefault="00233FD8"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33FD8" w14:paraId="06828C8C" w14:textId="77777777" w:rsidTr="00EA69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4205A3B" w14:textId="77777777" w:rsidR="00233FD8" w:rsidRDefault="00233FD8" w:rsidP="00EA69D0">
            <w:pPr>
              <w:pStyle w:val="INDICATORNUMBER"/>
              <w:rPr>
                <w:rStyle w:val="IntenseEmphasis"/>
                <w:b/>
                <w:bCs w:val="0"/>
                <w:i w:val="0"/>
                <w:iCs w:val="0"/>
              </w:rPr>
            </w:pPr>
            <w:r>
              <w:rPr>
                <w:rStyle w:val="IntenseEmphasis"/>
                <w:b/>
                <w:bCs w:val="0"/>
                <w:i w:val="0"/>
                <w:iCs w:val="0"/>
                <w:color w:val="595959"/>
              </w:rPr>
              <w:t>IFD 10.1</w:t>
            </w:r>
          </w:p>
        </w:tc>
        <w:tc>
          <w:tcPr>
            <w:tcW w:w="8080" w:type="dxa"/>
            <w:gridSpan w:val="2"/>
            <w:tcBorders>
              <w:top w:val="nil"/>
              <w:right w:val="single" w:sz="4" w:space="0" w:color="595959" w:themeColor="text1" w:themeTint="A6"/>
            </w:tcBorders>
          </w:tcPr>
          <w:p w14:paraId="7A093A20" w14:textId="3D574F10" w:rsidR="00233FD8" w:rsidRPr="00392499" w:rsidRDefault="00233FD8" w:rsidP="003D3EC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33FD8">
              <w:rPr>
                <w:bCs/>
                <w:szCs w:val="18"/>
              </w:rPr>
              <w:t xml:space="preserve">Indicate </w:t>
            </w:r>
            <w:r w:rsidR="003D3ECA">
              <w:rPr>
                <w:bCs/>
                <w:szCs w:val="18"/>
              </w:rPr>
              <w:t>whether</w:t>
            </w:r>
            <w:r w:rsidR="003D3ECA" w:rsidRPr="00233FD8">
              <w:rPr>
                <w:bCs/>
                <w:szCs w:val="18"/>
              </w:rPr>
              <w:t xml:space="preserve"> </w:t>
            </w:r>
            <w:r w:rsidRPr="00233FD8">
              <w:rPr>
                <w:bCs/>
                <w:szCs w:val="18"/>
              </w:rPr>
              <w:t>you provide technical assistance to your investees.</w:t>
            </w:r>
          </w:p>
        </w:tc>
      </w:tr>
      <w:tr w:rsidR="00233FD8" w14:paraId="60CAF478" w14:textId="77777777" w:rsidTr="00F54774">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73587D5E" w14:textId="77777777" w:rsidR="00233FD8" w:rsidRPr="00AE100E" w:rsidRDefault="00233FD8" w:rsidP="00EA69D0">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7F7B6EFE" w14:textId="77777777" w:rsidR="00233FD8" w:rsidRDefault="00233FD8" w:rsidP="00EA69D0">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040" w:type="dxa"/>
            <w:tcBorders>
              <w:top w:val="nil"/>
              <w:left w:val="single" w:sz="4" w:space="0" w:color="A6A6A6" w:themeColor="background1" w:themeShade="A6"/>
              <w:right w:val="single" w:sz="4" w:space="0" w:color="595959" w:themeColor="text1" w:themeTint="A6"/>
            </w:tcBorders>
            <w:shd w:val="clear" w:color="auto" w:fill="auto"/>
          </w:tcPr>
          <w:p w14:paraId="18649D91" w14:textId="77777777" w:rsidR="00233FD8" w:rsidRPr="00B734A4" w:rsidRDefault="00233FD8"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233FD8" w14:paraId="6F57637A" w14:textId="77777777" w:rsidTr="00EA69D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D7D5827" w14:textId="77777777" w:rsidR="00233FD8" w:rsidRPr="00B734A4" w:rsidRDefault="00233FD8" w:rsidP="00EA69D0">
            <w:pPr>
              <w:pStyle w:val="INDICATORNUMBER"/>
              <w:rPr>
                <w:rStyle w:val="IntenseEmphasis"/>
                <w:b/>
                <w:i w:val="0"/>
                <w:color w:val="595959"/>
              </w:rPr>
            </w:pPr>
            <w:r>
              <w:rPr>
                <w:rStyle w:val="IntenseEmphasis"/>
                <w:b/>
                <w:i w:val="0"/>
                <w:color w:val="595959"/>
              </w:rPr>
              <w:t>IFD 10.2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3FF35ECF" w14:textId="5980DC9F" w:rsidR="00233FD8" w:rsidRPr="006D231C" w:rsidRDefault="00233FD8" w:rsidP="00EA69D0">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233FD8" w14:paraId="412898BD" w14:textId="77777777" w:rsidTr="00EA69D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20F8F57" w14:textId="77777777" w:rsidR="00233FD8" w:rsidRDefault="00233FD8" w:rsidP="00EA69D0">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AB58651" w14:textId="77777777" w:rsidR="00233FD8" w:rsidRPr="006D231C" w:rsidRDefault="00233FD8"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22462298" w14:textId="77777777" w:rsidR="00500258" w:rsidRDefault="00500258" w:rsidP="00235AC3">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235AC3" w14:paraId="369B26B4"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1A8A54A7" w14:textId="77777777" w:rsidR="00235AC3" w:rsidRPr="00191BC1" w:rsidRDefault="00235AC3"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10</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652128A7" w14:textId="77777777" w:rsidR="00235AC3" w:rsidRPr="00191BC1" w:rsidRDefault="00235AC3"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235AC3" w:rsidRPr="00CF025D" w14:paraId="36C76C48" w14:textId="77777777" w:rsidTr="00112A7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17CD2942" w14:textId="77777777" w:rsidR="00235AC3" w:rsidRPr="000D72DF" w:rsidRDefault="00235AC3" w:rsidP="00EA69D0">
            <w:pPr>
              <w:pStyle w:val="INDICATORNUMBER"/>
              <w:rPr>
                <w:rStyle w:val="IntenseEmphasis"/>
                <w:b/>
                <w:bCs w:val="0"/>
                <w:i w:val="0"/>
                <w:iCs w:val="0"/>
              </w:rPr>
            </w:pPr>
            <w:r>
              <w:rPr>
                <w:rStyle w:val="IntenseEmphasis"/>
                <w:b/>
                <w:bCs w:val="0"/>
                <w:i w:val="0"/>
                <w:iCs w:val="0"/>
                <w:color w:val="595959"/>
              </w:rPr>
              <w:t>IFD 10.1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52B2C407" w14:textId="77777777" w:rsidR="00235AC3" w:rsidRPr="00B01D44" w:rsidRDefault="00235AC3" w:rsidP="00EA69D0">
            <w:pPr>
              <w:pStyle w:val="INDICATORTEXT"/>
              <w:jc w:val="both"/>
              <w:cnfStyle w:val="000000000000" w:firstRow="0" w:lastRow="0" w:firstColumn="0" w:lastColumn="0" w:oddVBand="0" w:evenVBand="0" w:oddHBand="0" w:evenHBand="0" w:firstRowFirstColumn="0" w:firstRowLastColumn="0" w:lastRowFirstColumn="0" w:lastRowLastColumn="0"/>
            </w:pPr>
            <w:r w:rsidRPr="00235AC3">
              <w:rPr>
                <w:bCs/>
                <w:szCs w:val="18"/>
              </w:rPr>
              <w:t>IFD 10.1 is aligned with MIV Disclosure Guideline 1.3.9. Technical assistance could be provided direct or via a third party.</w:t>
            </w:r>
          </w:p>
        </w:tc>
      </w:tr>
      <w:tr w:rsidR="00235AC3" w:rsidRPr="00CF025D" w14:paraId="33DB7AD2" w14:textId="77777777" w:rsidTr="00112A7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3E00B877" w14:textId="77777777" w:rsidR="00235AC3" w:rsidRDefault="00235AC3" w:rsidP="00EA69D0">
            <w:pPr>
              <w:pStyle w:val="INDICATORNUMBER"/>
              <w:rPr>
                <w:rStyle w:val="IntenseEmphasis"/>
                <w:b/>
                <w:bCs w:val="0"/>
                <w:i w:val="0"/>
                <w:iCs w:val="0"/>
                <w:color w:val="595959"/>
              </w:rPr>
            </w:pPr>
            <w:r>
              <w:rPr>
                <w:rStyle w:val="IntenseEmphasis"/>
                <w:b/>
                <w:bCs w:val="0"/>
                <w:i w:val="0"/>
                <w:iCs w:val="0"/>
                <w:color w:val="595959"/>
              </w:rPr>
              <w:t>IFD 10.2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6B5C57E9" w14:textId="77777777" w:rsidR="00235AC3" w:rsidRPr="00235AC3" w:rsidRDefault="00235AC3"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235AC3">
              <w:rPr>
                <w:bCs/>
                <w:szCs w:val="18"/>
              </w:rPr>
              <w:t>You may wish to specify the type of technical assistance provided during the reporting year and the extent of the resources allocated.</w:t>
            </w:r>
          </w:p>
        </w:tc>
      </w:tr>
    </w:tbl>
    <w:p w14:paraId="4C232D51" w14:textId="77777777" w:rsidR="00235AC3" w:rsidRDefault="00235AC3" w:rsidP="00235AC3">
      <w:pPr>
        <w:pStyle w:val="INDICATORNUMBER"/>
      </w:pPr>
    </w:p>
    <w:p w14:paraId="63384563" w14:textId="77777777" w:rsidR="00B51189" w:rsidRDefault="00B51189">
      <w:pPr>
        <w:widowControl/>
        <w:autoSpaceDE/>
        <w:autoSpaceDN/>
        <w:adjustRightInd/>
        <w:spacing w:before="0" w:after="0" w:line="240" w:lineRule="auto"/>
        <w:sectPr w:rsidR="00B51189" w:rsidSect="00855023">
          <w:headerReference w:type="default" r:id="rId42"/>
          <w:headerReference w:type="first" r:id="rId4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51189" w14:paraId="42FD18F2" w14:textId="77777777" w:rsidTr="00C415B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B8E9453" w14:textId="77777777" w:rsidR="00B51189" w:rsidRDefault="00B51189" w:rsidP="00EA69D0">
            <w:pPr>
              <w:widowControl/>
              <w:autoSpaceDE/>
              <w:autoSpaceDN/>
              <w:adjustRightInd/>
              <w:spacing w:after="0" w:line="240" w:lineRule="auto"/>
              <w:rPr>
                <w:rStyle w:val="IntenseEmphasis"/>
                <w:b/>
                <w:bCs w:val="0"/>
                <w:i w:val="0"/>
                <w:iCs w:val="0"/>
              </w:rPr>
            </w:pPr>
            <w:r>
              <w:lastRenderedPageBreak/>
              <w:t>SECTION</w:t>
            </w:r>
          </w:p>
        </w:tc>
      </w:tr>
      <w:tr w:rsidR="00B51189" w14:paraId="5C03D8A5" w14:textId="77777777" w:rsidTr="00C415B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D5244EF" w14:textId="77777777" w:rsidR="00B51189" w:rsidRPr="008C02AE" w:rsidRDefault="00B51189" w:rsidP="00B51189">
            <w:pPr>
              <w:pStyle w:val="Heading2"/>
              <w:outlineLvl w:val="1"/>
              <w:rPr>
                <w:rStyle w:val="IntenseEmphasis"/>
                <w:i w:val="0"/>
                <w:iCs w:val="0"/>
                <w:color w:val="008CD0"/>
              </w:rPr>
            </w:pPr>
            <w:bookmarkStart w:id="9" w:name="_Toc368050684"/>
            <w:r>
              <w:t>PIIF Principle 2</w:t>
            </w:r>
            <w:r w:rsidRPr="008C02AE">
              <w:t xml:space="preserve">: </w:t>
            </w:r>
            <w:r w:rsidRPr="00B51189">
              <w:t>Client protection</w:t>
            </w:r>
            <w:bookmarkEnd w:id="9"/>
            <w:r w:rsidRPr="00B51189">
              <w:t xml:space="preserve"> </w:t>
            </w:r>
          </w:p>
        </w:tc>
      </w:tr>
    </w:tbl>
    <w:p w14:paraId="11CD1308" w14:textId="77777777" w:rsidR="00514335" w:rsidRDefault="00514335" w:rsidP="00266B86">
      <w:pPr>
        <w:pStyle w:val="INDICATORNUMBER"/>
      </w:pPr>
    </w:p>
    <w:p w14:paraId="646116C4" w14:textId="2C797E0B" w:rsidR="00514335" w:rsidRDefault="00514335" w:rsidP="00266B86">
      <w:pPr>
        <w:pStyle w:val="INDICATORTEXT"/>
        <w:ind w:left="0"/>
        <w:rPr>
          <w:bCs/>
          <w:i/>
          <w:szCs w:val="18"/>
          <w:lang w:eastAsia="en-GB"/>
        </w:rPr>
      </w:pPr>
      <w:r w:rsidRPr="00514335">
        <w:rPr>
          <w:b/>
          <w:bCs/>
          <w:i/>
          <w:szCs w:val="18"/>
          <w:lang w:eastAsia="en-GB"/>
        </w:rPr>
        <w:t>Possible action </w:t>
      </w:r>
      <w:r w:rsidRPr="00514335">
        <w:rPr>
          <w:b/>
          <w:bCs/>
          <w:i/>
          <w:szCs w:val="18"/>
          <w:lang w:eastAsia="en-GB"/>
        </w:rPr>
        <w:br/>
      </w:r>
      <w:r w:rsidRPr="00514335">
        <w:rPr>
          <w:bCs/>
          <w:i/>
          <w:szCs w:val="18"/>
          <w:lang w:eastAsia="en-GB"/>
        </w:rPr>
        <w:br/>
        <w:t>Publicly endorse the Client Protection Principles (CPP). </w:t>
      </w:r>
    </w:p>
    <w:p w14:paraId="4260C26B" w14:textId="77777777" w:rsidR="00266B86" w:rsidRDefault="00266B86" w:rsidP="00266B86">
      <w:pPr>
        <w:pStyle w:val="INDICATORTEXT"/>
        <w:ind w:left="0"/>
        <w:rPr>
          <w:bCs/>
          <w:i/>
          <w:szCs w:val="18"/>
          <w:lang w:eastAsia="en-GB"/>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F33D2" w14:paraId="0A1005A4"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811B5DD" w14:textId="77777777" w:rsidR="00EF33D2" w:rsidRPr="00356CDA" w:rsidRDefault="00EF33D2"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06112756" w14:textId="77777777" w:rsidR="00EF33D2" w:rsidRPr="00356CDA" w:rsidRDefault="00EF33D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58C9F45" w14:textId="77777777" w:rsidR="00EF33D2" w:rsidRPr="00356CDA" w:rsidRDefault="00EF33D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6B1E1D5" w14:textId="77777777" w:rsidR="00EF33D2" w:rsidRPr="00356CDA" w:rsidRDefault="00EF33D2"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EF33D2" w14:paraId="3503AB51"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60F48B" w14:textId="77777777" w:rsidR="00EF33D2" w:rsidRPr="00356CDA" w:rsidRDefault="00EF33D2" w:rsidP="00EA69D0">
            <w:pPr>
              <w:pStyle w:val="SectionIndicatorHeaderText"/>
              <w:rPr>
                <w:rStyle w:val="IntenseEmphasis"/>
                <w:bCs w:val="0"/>
                <w:i w:val="0"/>
                <w:iCs w:val="0"/>
                <w:color w:val="FFFFFF" w:themeColor="background1"/>
              </w:rPr>
            </w:pPr>
            <w:r>
              <w:rPr>
                <w:rStyle w:val="IntenseEmphasis"/>
                <w:i w:val="0"/>
                <w:color w:val="FFFFFF" w:themeColor="background1"/>
              </w:rPr>
              <w:t>IFD 11</w:t>
            </w:r>
          </w:p>
        </w:tc>
        <w:tc>
          <w:tcPr>
            <w:tcW w:w="3402" w:type="dxa"/>
          </w:tcPr>
          <w:p w14:paraId="0D2AD2C5" w14:textId="77777777" w:rsidR="00EF33D2" w:rsidRPr="00356CDA" w:rsidRDefault="00EF33D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8767F3" w14:textId="77777777" w:rsidR="00EF33D2" w:rsidRPr="00A57E01" w:rsidRDefault="00EF33D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6B03C5C6" w14:textId="77777777" w:rsidR="00EF33D2" w:rsidRPr="00356CDA" w:rsidRDefault="00EF33D2" w:rsidP="00EA69D0">
            <w:pPr>
              <w:pStyle w:val="SectionIndicatorHeaderText"/>
              <w:rPr>
                <w:rStyle w:val="IntenseEmphasis"/>
                <w:bCs w:val="0"/>
                <w:i w:val="0"/>
                <w:iCs w:val="0"/>
                <w:color w:val="FFFFFF" w:themeColor="background1"/>
              </w:rPr>
            </w:pPr>
            <w:r>
              <w:rPr>
                <w:rStyle w:val="IntenseEmphasis"/>
                <w:i w:val="0"/>
                <w:color w:val="FFFFFF" w:themeColor="background1"/>
              </w:rPr>
              <w:t>PIIF 2</w:t>
            </w:r>
          </w:p>
        </w:tc>
      </w:tr>
    </w:tbl>
    <w:p w14:paraId="3820301A" w14:textId="77777777" w:rsidR="00EF33D2" w:rsidRDefault="00EF33D2" w:rsidP="00EF33D2">
      <w:pPr>
        <w:pStyle w:val="INDICATORNUMBER"/>
      </w:pPr>
    </w:p>
    <w:tbl>
      <w:tblPr>
        <w:tblStyle w:val="SubSectionIndicatorTableVOLUNTARY"/>
        <w:tblW w:w="9214" w:type="dxa"/>
        <w:tblInd w:w="5" w:type="dxa"/>
        <w:tblLook w:val="04A0" w:firstRow="1" w:lastRow="0" w:firstColumn="1" w:lastColumn="0" w:noHBand="0" w:noVBand="1"/>
      </w:tblPr>
      <w:tblGrid>
        <w:gridCol w:w="1093"/>
        <w:gridCol w:w="4298"/>
        <w:gridCol w:w="3823"/>
      </w:tblGrid>
      <w:tr w:rsidR="00EF33D2" w14:paraId="5CCF961A" w14:textId="77777777" w:rsidTr="001905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3B83EE52" w14:textId="77777777" w:rsidR="00EF33D2" w:rsidRPr="00903B63" w:rsidRDefault="00EF33D2"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11</w:t>
            </w:r>
          </w:p>
        </w:tc>
        <w:tc>
          <w:tcPr>
            <w:tcW w:w="8121" w:type="dxa"/>
            <w:gridSpan w:val="2"/>
            <w:tcBorders>
              <w:top w:val="single" w:sz="4" w:space="0" w:color="0070C0"/>
              <w:bottom w:val="single" w:sz="4" w:space="0" w:color="0070C0"/>
              <w:right w:val="single" w:sz="4" w:space="0" w:color="0070C0"/>
            </w:tcBorders>
            <w:shd w:val="clear" w:color="auto" w:fill="0070C0"/>
          </w:tcPr>
          <w:p w14:paraId="1FF38C86" w14:textId="77777777" w:rsidR="00EF33D2" w:rsidRPr="00903B63" w:rsidRDefault="00EF33D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F33D2" w14:paraId="572E67F0" w14:textId="77777777" w:rsidTr="001905C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2A8B3A5C" w14:textId="77777777" w:rsidR="00EF33D2" w:rsidRDefault="00EF33D2" w:rsidP="00EA69D0">
            <w:pPr>
              <w:pStyle w:val="INDICATORNUMBER"/>
              <w:rPr>
                <w:rStyle w:val="IntenseEmphasis"/>
                <w:b/>
                <w:bCs w:val="0"/>
                <w:i w:val="0"/>
                <w:iCs w:val="0"/>
                <w:color w:val="595959"/>
              </w:rPr>
            </w:pPr>
            <w:r>
              <w:rPr>
                <w:rStyle w:val="IntenseEmphasis"/>
                <w:b/>
                <w:bCs w:val="0"/>
                <w:i w:val="0"/>
                <w:iCs w:val="0"/>
                <w:color w:val="595959"/>
              </w:rPr>
              <w:t>IFD 11.1</w:t>
            </w:r>
          </w:p>
        </w:tc>
        <w:tc>
          <w:tcPr>
            <w:tcW w:w="8121" w:type="dxa"/>
            <w:gridSpan w:val="2"/>
            <w:tcBorders>
              <w:top w:val="single" w:sz="4" w:space="0" w:color="0070C0"/>
              <w:right w:val="single" w:sz="4" w:space="0" w:color="0070C0"/>
            </w:tcBorders>
            <w:shd w:val="clear" w:color="auto" w:fill="DAEEF3" w:themeFill="accent5" w:themeFillTint="33"/>
          </w:tcPr>
          <w:p w14:paraId="47E48845" w14:textId="4BE52F5B" w:rsidR="00EF33D2" w:rsidRPr="00EF33D2" w:rsidRDefault="00EF33D2" w:rsidP="003D3ECA">
            <w:pPr>
              <w:pStyle w:val="INDICATORTEXT"/>
              <w:cnfStyle w:val="000000100000" w:firstRow="0" w:lastRow="0" w:firstColumn="0" w:lastColumn="0" w:oddVBand="0" w:evenVBand="0" w:oddHBand="1" w:evenHBand="0" w:firstRowFirstColumn="0" w:firstRowLastColumn="0" w:lastRowFirstColumn="0" w:lastRowLastColumn="0"/>
            </w:pPr>
            <w:r w:rsidRPr="00EF33D2">
              <w:t xml:space="preserve">Indicate </w:t>
            </w:r>
            <w:r w:rsidR="003D3ECA">
              <w:t>whether</w:t>
            </w:r>
            <w:r w:rsidR="003D3ECA" w:rsidRPr="00EF33D2">
              <w:t xml:space="preserve"> </w:t>
            </w:r>
            <w:r w:rsidRPr="00EF33D2">
              <w:t xml:space="preserve">you have publicly endorsed the Client Protection Principles. </w:t>
            </w:r>
          </w:p>
        </w:tc>
      </w:tr>
      <w:tr w:rsidR="00EF33D2" w14:paraId="223DEE20" w14:textId="77777777" w:rsidTr="001905C1">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568FEB5A" w14:textId="77777777" w:rsidR="00EF33D2" w:rsidRDefault="00EF33D2"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34462422" w14:textId="77777777" w:rsidR="00EF33D2" w:rsidRPr="005308EE" w:rsidRDefault="00EF33D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2F796560" w14:textId="77777777" w:rsidR="00EF33D2" w:rsidRPr="00B734A4" w:rsidRDefault="00EF33D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C2A15" w14:paraId="22423041" w14:textId="77777777" w:rsidTr="001905C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BE9BF0A" w14:textId="77777777" w:rsidR="00DC2A15" w:rsidRDefault="00DC2A15" w:rsidP="00EA69D0">
            <w:pPr>
              <w:pStyle w:val="INDICATORNUMBER"/>
              <w:rPr>
                <w:rStyle w:val="IntenseEmphasis"/>
                <w:b/>
                <w:bCs w:val="0"/>
                <w:i w:val="0"/>
                <w:iCs w:val="0"/>
                <w:color w:val="595959"/>
              </w:rPr>
            </w:pPr>
            <w:r>
              <w:rPr>
                <w:rStyle w:val="IntenseEmphasis"/>
                <w:b/>
                <w:bCs w:val="0"/>
                <w:i w:val="0"/>
                <w:iCs w:val="0"/>
                <w:color w:val="595959"/>
              </w:rPr>
              <w:t>IFD 11.2</w:t>
            </w:r>
          </w:p>
        </w:tc>
        <w:tc>
          <w:tcPr>
            <w:tcW w:w="8121" w:type="dxa"/>
            <w:gridSpan w:val="2"/>
            <w:tcBorders>
              <w:top w:val="single" w:sz="4" w:space="0" w:color="0070C0"/>
              <w:right w:val="single" w:sz="4" w:space="0" w:color="0070C0"/>
            </w:tcBorders>
            <w:shd w:val="clear" w:color="auto" w:fill="DAEEF3" w:themeFill="accent5" w:themeFillTint="33"/>
          </w:tcPr>
          <w:p w14:paraId="4881D414" w14:textId="32569B37" w:rsidR="00DC2A15" w:rsidRPr="001C0916" w:rsidRDefault="00DC2A15" w:rsidP="00DC2A1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8C40251" w14:textId="77777777" w:rsidR="00DC2A15" w:rsidRPr="003939E2" w:rsidRDefault="00DC2A15" w:rsidP="00DC2A15">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DC2A15" w14:paraId="2DE60CCF" w14:textId="77777777" w:rsidTr="001905C1">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D92AF14" w14:textId="77777777" w:rsidR="00DC2A15" w:rsidRDefault="00DC2A15" w:rsidP="00EA69D0">
            <w:pPr>
              <w:pStyle w:val="INDICATORNUMBER"/>
              <w:rPr>
                <w:rStyle w:val="IntenseEmphasis"/>
                <w:b/>
                <w:bCs w:val="0"/>
                <w:i w:val="0"/>
                <w:iCs w:val="0"/>
                <w:color w:val="595959"/>
              </w:rPr>
            </w:pPr>
          </w:p>
        </w:tc>
        <w:tc>
          <w:tcPr>
            <w:tcW w:w="8121" w:type="dxa"/>
            <w:gridSpan w:val="2"/>
            <w:tcBorders>
              <w:top w:val="nil"/>
              <w:bottom w:val="single" w:sz="4" w:space="0" w:color="595959"/>
              <w:right w:val="single" w:sz="4" w:space="0" w:color="0070C0"/>
            </w:tcBorders>
            <w:shd w:val="clear" w:color="auto" w:fill="auto"/>
          </w:tcPr>
          <w:p w14:paraId="305B646C" w14:textId="77777777" w:rsidR="00DC2A15" w:rsidRPr="00641017" w:rsidRDefault="00DC2A15"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63ECDAAB" w14:textId="77777777" w:rsidR="00EF33D2" w:rsidRPr="00514335" w:rsidRDefault="00EF33D2" w:rsidP="00266B86">
      <w:pPr>
        <w:pStyle w:val="INDICATORTEXT"/>
        <w:ind w:left="0"/>
        <w:rPr>
          <w:bCs/>
          <w:i/>
          <w:szCs w:val="18"/>
          <w:lang w:eastAsia="en-GB"/>
        </w:rPr>
      </w:pPr>
    </w:p>
    <w:tbl>
      <w:tblPr>
        <w:tblStyle w:val="SubSectionIndicatorTableMANDATORY"/>
        <w:tblW w:w="9106" w:type="dxa"/>
        <w:tblInd w:w="5" w:type="dxa"/>
        <w:tblLook w:val="04A0" w:firstRow="1" w:lastRow="0" w:firstColumn="1" w:lastColumn="0" w:noHBand="0" w:noVBand="1"/>
      </w:tblPr>
      <w:tblGrid>
        <w:gridCol w:w="1134"/>
        <w:gridCol w:w="7972"/>
      </w:tblGrid>
      <w:tr w:rsidR="00872384" w:rsidRPr="00DC20FA" w14:paraId="3C60C4EB" w14:textId="77777777" w:rsidTr="001905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bottom w:val="nil"/>
            </w:tcBorders>
          </w:tcPr>
          <w:p w14:paraId="62051E8B" w14:textId="77777777" w:rsidR="00872384" w:rsidRPr="00DC20FA" w:rsidRDefault="00872384"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11</w:t>
            </w:r>
          </w:p>
        </w:tc>
        <w:tc>
          <w:tcPr>
            <w:tcW w:w="7972" w:type="dxa"/>
            <w:tcBorders>
              <w:top w:val="single" w:sz="4" w:space="0" w:color="0082C8"/>
              <w:bottom w:val="single" w:sz="4" w:space="0" w:color="7F7F7F" w:themeColor="text1" w:themeTint="80"/>
            </w:tcBorders>
          </w:tcPr>
          <w:p w14:paraId="6BB0451F" w14:textId="77777777" w:rsidR="00872384" w:rsidRPr="00DC20FA" w:rsidRDefault="00872384"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72384" w:rsidRPr="00B13F96" w14:paraId="5B92480A" w14:textId="77777777" w:rsidTr="001905C1">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34" w:type="dxa"/>
            <w:tcBorders>
              <w:top w:val="nil"/>
            </w:tcBorders>
            <w:vAlign w:val="top"/>
          </w:tcPr>
          <w:p w14:paraId="7EC7D651" w14:textId="77777777" w:rsidR="00872384" w:rsidRPr="000D72DF" w:rsidRDefault="00872384" w:rsidP="00EA69D0">
            <w:pPr>
              <w:pStyle w:val="INDICATORNUMBER"/>
              <w:rPr>
                <w:rStyle w:val="IntenseEmphasis"/>
                <w:b/>
                <w:bCs w:val="0"/>
                <w:i w:val="0"/>
                <w:iCs w:val="0"/>
              </w:rPr>
            </w:pPr>
            <w:r>
              <w:rPr>
                <w:rStyle w:val="IntenseEmphasis"/>
                <w:b/>
                <w:bCs w:val="0"/>
                <w:i w:val="0"/>
                <w:iCs w:val="0"/>
                <w:color w:val="595959"/>
              </w:rPr>
              <w:t>IFD 11.1</w:t>
            </w:r>
          </w:p>
        </w:tc>
        <w:tc>
          <w:tcPr>
            <w:tcW w:w="7972" w:type="dxa"/>
            <w:tcBorders>
              <w:top w:val="single" w:sz="4" w:space="0" w:color="7F7F7F" w:themeColor="text1" w:themeTint="80"/>
              <w:bottom w:val="single" w:sz="4" w:space="0" w:color="A6A6A6" w:themeColor="background1" w:themeShade="A6"/>
            </w:tcBorders>
            <w:shd w:val="clear" w:color="auto" w:fill="auto"/>
            <w:vAlign w:val="top"/>
          </w:tcPr>
          <w:p w14:paraId="67FF89B3" w14:textId="13F9FBB2" w:rsidR="00872384" w:rsidRPr="00B13F96" w:rsidRDefault="00872384" w:rsidP="00EA69D0">
            <w:pPr>
              <w:pStyle w:val="INDICATORTEXT"/>
              <w:cnfStyle w:val="000000100000" w:firstRow="0" w:lastRow="0" w:firstColumn="0" w:lastColumn="0" w:oddVBand="0" w:evenVBand="0" w:oddHBand="1" w:evenHBand="0" w:firstRowFirstColumn="0" w:firstRowLastColumn="0" w:lastRowFirstColumn="0" w:lastRowLastColumn="0"/>
            </w:pPr>
            <w:r w:rsidRPr="00872384">
              <w:t>IFD 11.1 is aligned with MIV Disclosure Guideline 3.2.10.1. The Client Protection Principles are part of the Smart Campaign, a microfinance industry-wide initiative that encourages investors to ensure that low-income clients are treated fairly and protected from harmful financial products: </w:t>
            </w:r>
            <w:hyperlink r:id="rId44" w:tgtFrame="_blank" w:history="1">
              <w:r w:rsidRPr="00872384">
                <w:rPr>
                  <w:rStyle w:val="Hyperlink"/>
                  <w:rFonts w:cs="Arial"/>
                  <w:color w:val="0070C0"/>
                </w:rPr>
                <w:t>http://www.smartcampaign.org/</w:t>
              </w:r>
            </w:hyperlink>
            <w:r w:rsidR="003D3ECA">
              <w:rPr>
                <w:rStyle w:val="Hyperlink"/>
                <w:rFonts w:cs="Arial"/>
                <w:color w:val="0070C0"/>
              </w:rPr>
              <w:t>.</w:t>
            </w:r>
          </w:p>
        </w:tc>
      </w:tr>
      <w:tr w:rsidR="00855023" w:rsidRPr="00367846" w14:paraId="02A3D074" w14:textId="77777777" w:rsidTr="00EA69D0">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2"/>
            <w:tcBorders>
              <w:top w:val="single" w:sz="4" w:space="0" w:color="A6A6A6" w:themeColor="background1" w:themeShade="A6"/>
              <w:bottom w:val="single" w:sz="4" w:space="0" w:color="A6A6A6" w:themeColor="background1" w:themeShade="A6"/>
            </w:tcBorders>
            <w:vAlign w:val="top"/>
          </w:tcPr>
          <w:p w14:paraId="1C34FB42" w14:textId="77777777" w:rsidR="00855023" w:rsidRPr="0056762D" w:rsidRDefault="00855023" w:rsidP="00EA69D0">
            <w:pPr>
              <w:pStyle w:val="INDICATORTEXT"/>
              <w:rPr>
                <w:b/>
              </w:rPr>
            </w:pPr>
            <w:r>
              <w:rPr>
                <w:b/>
              </w:rPr>
              <w:t>LOGIC</w:t>
            </w:r>
          </w:p>
        </w:tc>
      </w:tr>
      <w:tr w:rsidR="00855023" w:rsidRPr="00367846" w14:paraId="210E876F" w14:textId="77777777" w:rsidTr="00BE667E">
        <w:trPr>
          <w:cnfStyle w:val="000000100000" w:firstRow="0" w:lastRow="0" w:firstColumn="0" w:lastColumn="0" w:oddVBand="0" w:evenVBand="0" w:oddHBand="1" w:evenHBand="0" w:firstRowFirstColumn="0" w:firstRowLastColumn="0" w:lastRowFirstColumn="0" w:lastRowLastColumn="0"/>
          <w:trHeight w:val="467"/>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vAlign w:val="top"/>
          </w:tcPr>
          <w:p w14:paraId="03D872D2" w14:textId="77777777" w:rsidR="00855023" w:rsidRPr="00151E4B" w:rsidRDefault="00855023" w:rsidP="00EA69D0">
            <w:pPr>
              <w:pStyle w:val="INDICATORTEXT"/>
            </w:pPr>
            <w:r w:rsidRPr="00855023">
              <w:rPr>
                <w:rStyle w:val="IntenseEmphasis"/>
                <w:bCs w:val="0"/>
                <w:i w:val="0"/>
                <w:iCs w:val="0"/>
                <w:color w:val="595959"/>
              </w:rPr>
              <w:t>IFD 11</w:t>
            </w:r>
          </w:p>
        </w:tc>
        <w:tc>
          <w:tcPr>
            <w:tcW w:w="7972" w:type="dxa"/>
            <w:tcBorders>
              <w:top w:val="single" w:sz="4" w:space="0" w:color="A6A6A6" w:themeColor="background1" w:themeShade="A6"/>
              <w:bottom w:val="single" w:sz="4" w:space="0" w:color="A6A6A6" w:themeColor="background1" w:themeShade="A6"/>
            </w:tcBorders>
            <w:shd w:val="clear" w:color="auto" w:fill="FFFFFF" w:themeFill="background1"/>
          </w:tcPr>
          <w:p w14:paraId="301D7D56" w14:textId="77777777" w:rsidR="00855023" w:rsidRPr="00BE667E" w:rsidRDefault="00855023" w:rsidP="00BE667E">
            <w:pPr>
              <w:spacing w:after="120"/>
              <w:cnfStyle w:val="000000100000" w:firstRow="0" w:lastRow="0" w:firstColumn="0" w:lastColumn="0" w:oddVBand="0" w:evenVBand="0" w:oddHBand="1" w:evenHBand="0" w:firstRowFirstColumn="0" w:firstRowLastColumn="0" w:lastRowFirstColumn="0" w:lastRowLastColumn="0"/>
              <w:rPr>
                <w:szCs w:val="18"/>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≥20% of your total inclusive finance assets are invested directly in microfinance in [05].</w:t>
            </w:r>
          </w:p>
        </w:tc>
      </w:tr>
      <w:tr w:rsidR="00872384" w:rsidRPr="00367846" w14:paraId="076677BD" w14:textId="77777777" w:rsidTr="00EA69D0">
        <w:trPr>
          <w:trHeight w:val="454"/>
        </w:trPr>
        <w:tc>
          <w:tcPr>
            <w:cnfStyle w:val="001000000000" w:firstRow="0" w:lastRow="0" w:firstColumn="1" w:lastColumn="0" w:oddVBand="0" w:evenVBand="0" w:oddHBand="0" w:evenHBand="0" w:firstRowFirstColumn="0" w:firstRowLastColumn="0" w:lastRowFirstColumn="0" w:lastRowLastColumn="0"/>
            <w:tcW w:w="9106" w:type="dxa"/>
            <w:gridSpan w:val="2"/>
            <w:tcBorders>
              <w:top w:val="single" w:sz="4" w:space="0" w:color="A6A6A6" w:themeColor="background1" w:themeShade="A6"/>
              <w:bottom w:val="single" w:sz="4" w:space="0" w:color="A6A6A6" w:themeColor="background1" w:themeShade="A6"/>
            </w:tcBorders>
            <w:vAlign w:val="top"/>
          </w:tcPr>
          <w:p w14:paraId="0AA2567D" w14:textId="77777777" w:rsidR="00872384" w:rsidRPr="0056762D" w:rsidRDefault="00872384" w:rsidP="00EA69D0">
            <w:pPr>
              <w:pStyle w:val="INDICATORTEXT"/>
              <w:rPr>
                <w:b/>
              </w:rPr>
            </w:pPr>
            <w:r w:rsidRPr="0056762D">
              <w:rPr>
                <w:b/>
              </w:rPr>
              <w:t>ASSESSMENT</w:t>
            </w:r>
          </w:p>
        </w:tc>
      </w:tr>
      <w:tr w:rsidR="00872384" w:rsidRPr="00367846" w14:paraId="5E2B5C13" w14:textId="77777777" w:rsidTr="00BE667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vAlign w:val="top"/>
          </w:tcPr>
          <w:p w14:paraId="48D7B50B" w14:textId="77777777" w:rsidR="00872384" w:rsidRDefault="00A91442" w:rsidP="00EA69D0">
            <w:pPr>
              <w:pStyle w:val="INDICATORNUMBER"/>
              <w:rPr>
                <w:rStyle w:val="IntenseEmphasis"/>
                <w:b/>
                <w:bCs w:val="0"/>
                <w:i w:val="0"/>
                <w:iCs w:val="0"/>
                <w:color w:val="595959"/>
              </w:rPr>
            </w:pPr>
            <w:r>
              <w:rPr>
                <w:rStyle w:val="IntenseEmphasis"/>
                <w:b/>
                <w:bCs w:val="0"/>
                <w:i w:val="0"/>
                <w:iCs w:val="0"/>
                <w:color w:val="595959"/>
              </w:rPr>
              <w:t>IFD 11</w:t>
            </w:r>
          </w:p>
        </w:tc>
        <w:tc>
          <w:tcPr>
            <w:tcW w:w="7972" w:type="dxa"/>
            <w:tcBorders>
              <w:top w:val="single" w:sz="4" w:space="0" w:color="A6A6A6" w:themeColor="background1" w:themeShade="A6"/>
              <w:bottom w:val="single" w:sz="4" w:space="0" w:color="0070C0"/>
            </w:tcBorders>
            <w:shd w:val="clear" w:color="auto" w:fill="auto"/>
          </w:tcPr>
          <w:p w14:paraId="05E0885D" w14:textId="77777777" w:rsidR="00A91442" w:rsidRPr="00A91442" w:rsidRDefault="00A91442" w:rsidP="00A91442">
            <w:pPr>
              <w:pStyle w:val="INDICATORTEXT"/>
              <w:cnfStyle w:val="000000100000" w:firstRow="0" w:lastRow="0" w:firstColumn="0" w:lastColumn="0" w:oddVBand="0" w:evenVBand="0" w:oddHBand="1" w:evenHBand="0" w:firstRowFirstColumn="0" w:firstRowLastColumn="0" w:lastRowFirstColumn="0" w:lastRowLastColumn="0"/>
            </w:pPr>
            <w:r w:rsidRPr="00A91442">
              <w:t xml:space="preserve">Maximum score: Three </w:t>
            </w:r>
            <w:r w:rsidRPr="00A91442">
              <w:sym w:font="Wingdings" w:char="F0AB"/>
            </w:r>
          </w:p>
          <w:p w14:paraId="0E8CC1CF" w14:textId="77777777" w:rsidR="00872384" w:rsidRPr="00E760CB" w:rsidRDefault="00A91442" w:rsidP="00A91442">
            <w:pPr>
              <w:pStyle w:val="INDICATORTEXT"/>
              <w:cnfStyle w:val="000000100000" w:firstRow="0" w:lastRow="0" w:firstColumn="0" w:lastColumn="0" w:oddVBand="0" w:evenVBand="0" w:oddHBand="1" w:evenHBand="0" w:firstRowFirstColumn="0" w:firstRowLastColumn="0" w:lastRowFirstColumn="0" w:lastRowLastColumn="0"/>
            </w:pPr>
            <w:r w:rsidRPr="00A91442">
              <w:t>The assessment of this indicator is based on your responses to [11.1].</w:t>
            </w:r>
          </w:p>
        </w:tc>
      </w:tr>
    </w:tbl>
    <w:p w14:paraId="109F3EFF" w14:textId="77777777" w:rsidR="00B51189" w:rsidRDefault="00B51189">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380F40" w14:paraId="4344B8DD"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BCEB101" w14:textId="77777777" w:rsidR="00380F40" w:rsidRPr="00903B63" w:rsidRDefault="00380F40" w:rsidP="00EA69D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10359F6" w14:textId="77777777" w:rsidR="00380F40" w:rsidRPr="00903B63" w:rsidRDefault="00380F4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41F5060" w14:textId="77777777" w:rsidR="00380F40" w:rsidRPr="00903B63" w:rsidRDefault="00380F4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B1456CE" w14:textId="77777777" w:rsidR="00380F40" w:rsidRPr="00903B63" w:rsidRDefault="00380F40" w:rsidP="00EA69D0">
            <w:pPr>
              <w:widowControl/>
              <w:autoSpaceDE/>
              <w:autoSpaceDN/>
              <w:adjustRightInd/>
              <w:spacing w:after="0" w:line="240" w:lineRule="auto"/>
              <w:rPr>
                <w:rStyle w:val="IntenseEmphasis"/>
                <w:b w:val="0"/>
                <w:bCs w:val="0"/>
                <w:iCs w:val="0"/>
                <w:color w:val="FFFFFF" w:themeColor="background1"/>
              </w:rPr>
            </w:pPr>
            <w:r w:rsidRPr="00903B63">
              <w:t>Principle</w:t>
            </w:r>
          </w:p>
        </w:tc>
      </w:tr>
      <w:tr w:rsidR="00380F40" w14:paraId="3B3D27AD" w14:textId="77777777" w:rsidTr="00EA69D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01AF2A2" w14:textId="77777777" w:rsidR="00380F40" w:rsidRPr="00903B63" w:rsidRDefault="00380F40" w:rsidP="00EA69D0">
            <w:pPr>
              <w:pStyle w:val="SectionIndicatorHeaderText"/>
              <w:rPr>
                <w:rStyle w:val="IntenseEmphasis"/>
                <w:bCs w:val="0"/>
                <w:i w:val="0"/>
                <w:iCs w:val="0"/>
                <w:color w:val="FFFFFF" w:themeColor="background1"/>
              </w:rPr>
            </w:pPr>
            <w:r>
              <w:rPr>
                <w:rStyle w:val="IntenseEmphasis"/>
                <w:i w:val="0"/>
                <w:color w:val="FFFFFF" w:themeColor="background1"/>
              </w:rPr>
              <w:t>IFD 12</w:t>
            </w:r>
          </w:p>
        </w:tc>
        <w:tc>
          <w:tcPr>
            <w:tcW w:w="3402" w:type="dxa"/>
            <w:shd w:val="clear" w:color="auto" w:fill="888888"/>
          </w:tcPr>
          <w:p w14:paraId="12E75D0B" w14:textId="77777777" w:rsidR="00380F40" w:rsidRPr="00903B63" w:rsidRDefault="00380F4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7CDD562" w14:textId="77777777" w:rsidR="00380F40" w:rsidRPr="00E41723" w:rsidRDefault="00380F4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C27F6D2" w14:textId="77777777" w:rsidR="00380F40" w:rsidRPr="00903B63" w:rsidRDefault="00380F40" w:rsidP="00EA69D0">
            <w:pPr>
              <w:pStyle w:val="SectionIndicatorHeaderText"/>
              <w:rPr>
                <w:rStyle w:val="IntenseEmphasis"/>
                <w:bCs w:val="0"/>
                <w:i w:val="0"/>
                <w:iCs w:val="0"/>
                <w:color w:val="FFFFFF" w:themeColor="background1"/>
              </w:rPr>
            </w:pPr>
            <w:r>
              <w:rPr>
                <w:rStyle w:val="IntenseEmphasis"/>
                <w:i w:val="0"/>
                <w:color w:val="FFFFFF" w:themeColor="background1"/>
              </w:rPr>
              <w:t>PIIF 2</w:t>
            </w:r>
          </w:p>
        </w:tc>
      </w:tr>
    </w:tbl>
    <w:p w14:paraId="3D8F5341" w14:textId="77777777" w:rsidR="00380F40" w:rsidRDefault="00380F40" w:rsidP="00380F40">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380F40" w14:paraId="1CC89CF3"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8CBD505" w14:textId="77777777" w:rsidR="00380F40" w:rsidRPr="00903B63" w:rsidRDefault="00380F40"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w:t>
            </w:r>
            <w:r w:rsidR="00880F30">
              <w:rPr>
                <w:rStyle w:val="IntenseEmphasis"/>
                <w:i w:val="0"/>
                <w:color w:val="FFFFFF" w:themeColor="background1"/>
              </w:rPr>
              <w:t>2</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770FC3C" w14:textId="77777777" w:rsidR="00380F40" w:rsidRPr="00903B63" w:rsidRDefault="00380F40"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80F40" w14:paraId="7F05901E" w14:textId="77777777" w:rsidTr="00EA69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293DF819" w14:textId="77777777" w:rsidR="00380F40" w:rsidRDefault="00380F40" w:rsidP="00EA69D0">
            <w:pPr>
              <w:pStyle w:val="INDICATORNUMBER"/>
              <w:rPr>
                <w:rStyle w:val="IntenseEmphasis"/>
                <w:b/>
                <w:bCs w:val="0"/>
                <w:i w:val="0"/>
                <w:iCs w:val="0"/>
              </w:rPr>
            </w:pPr>
            <w:r>
              <w:rPr>
                <w:rStyle w:val="IntenseEmphasis"/>
                <w:b/>
                <w:bCs w:val="0"/>
                <w:i w:val="0"/>
                <w:iCs w:val="0"/>
                <w:color w:val="595959"/>
              </w:rPr>
              <w:t xml:space="preserve">IFD </w:t>
            </w:r>
            <w:r w:rsidR="00880F30">
              <w:rPr>
                <w:rStyle w:val="IntenseEmphasis"/>
                <w:b/>
                <w:bCs w:val="0"/>
                <w:i w:val="0"/>
                <w:iCs w:val="0"/>
                <w:color w:val="595959"/>
              </w:rPr>
              <w:t>12</w:t>
            </w:r>
            <w:r>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3826A308" w14:textId="3F8D48B3" w:rsidR="00380F40" w:rsidRPr="00392499" w:rsidRDefault="00880F30" w:rsidP="003D3EC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880F30">
              <w:rPr>
                <w:bCs/>
                <w:szCs w:val="18"/>
              </w:rPr>
              <w:t xml:space="preserve">Indicate </w:t>
            </w:r>
            <w:r w:rsidR="003D3ECA">
              <w:rPr>
                <w:bCs/>
                <w:szCs w:val="18"/>
              </w:rPr>
              <w:t>whether</w:t>
            </w:r>
            <w:r w:rsidR="003D3ECA" w:rsidRPr="00880F30">
              <w:rPr>
                <w:bCs/>
                <w:szCs w:val="18"/>
              </w:rPr>
              <w:t xml:space="preserve"> </w:t>
            </w:r>
            <w:r w:rsidRPr="00880F30">
              <w:rPr>
                <w:bCs/>
                <w:szCs w:val="18"/>
              </w:rPr>
              <w:t xml:space="preserve">you provide training or assistance for your investees in implementing the Client Protection Principles and/or other client protection measures. </w:t>
            </w:r>
          </w:p>
        </w:tc>
      </w:tr>
      <w:tr w:rsidR="00380F40" w14:paraId="08FEA73B" w14:textId="77777777" w:rsidTr="00EA69D0">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4C6FEAFA" w14:textId="77777777" w:rsidR="00380F40" w:rsidRPr="00AE100E" w:rsidRDefault="00380F40" w:rsidP="00EA69D0">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013D4E10" w14:textId="77777777" w:rsidR="00380F40" w:rsidRDefault="00380F40" w:rsidP="00EA69D0">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040" w:type="dxa"/>
            <w:tcBorders>
              <w:top w:val="nil"/>
              <w:left w:val="single" w:sz="4" w:space="0" w:color="A6A6A6" w:themeColor="background1" w:themeShade="A6"/>
              <w:right w:val="single" w:sz="4" w:space="0" w:color="595959" w:themeColor="text1" w:themeTint="A6"/>
            </w:tcBorders>
            <w:shd w:val="clear" w:color="auto" w:fill="auto"/>
          </w:tcPr>
          <w:p w14:paraId="3CBC1800" w14:textId="77777777" w:rsidR="00380F40" w:rsidRPr="00B734A4" w:rsidRDefault="00380F40"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380F40" w14:paraId="37F402D2" w14:textId="77777777" w:rsidTr="00EA69D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548A977C" w14:textId="77777777" w:rsidR="00380F40" w:rsidRPr="00B734A4" w:rsidRDefault="00380F40" w:rsidP="00880F30">
            <w:pPr>
              <w:pStyle w:val="INDICATORNUMBER"/>
              <w:rPr>
                <w:rStyle w:val="IntenseEmphasis"/>
                <w:b/>
                <w:i w:val="0"/>
                <w:color w:val="595959"/>
              </w:rPr>
            </w:pPr>
            <w:r>
              <w:rPr>
                <w:rStyle w:val="IntenseEmphasis"/>
                <w:b/>
                <w:i w:val="0"/>
                <w:color w:val="595959"/>
              </w:rPr>
              <w:t>IFD 1</w:t>
            </w:r>
            <w:r w:rsidR="00880F30">
              <w:rPr>
                <w:rStyle w:val="IntenseEmphasis"/>
                <w:b/>
                <w:i w:val="0"/>
                <w:color w:val="595959"/>
              </w:rPr>
              <w:t>2</w:t>
            </w:r>
            <w:r>
              <w:rPr>
                <w:rStyle w:val="IntenseEmphasis"/>
                <w:b/>
                <w:i w:val="0"/>
                <w:color w:val="595959"/>
              </w:rPr>
              <w:t>.2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E563F1A" w14:textId="2A2ACBF4" w:rsidR="00380F40" w:rsidRPr="006D231C" w:rsidRDefault="00380F40" w:rsidP="003D3ECA">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380F40" w14:paraId="26D600D6" w14:textId="77777777" w:rsidTr="00EA69D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1E657B4E" w14:textId="77777777" w:rsidR="00380F40" w:rsidRDefault="00380F40" w:rsidP="00EA69D0">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26726E04" w14:textId="77777777" w:rsidR="00380F40" w:rsidRPr="006D231C" w:rsidRDefault="00380F40"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2CDFAC65" w14:textId="77777777" w:rsidR="00380F40" w:rsidRDefault="00380F40" w:rsidP="00380F40">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380F40" w14:paraId="24D70EE3"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416D42D" w14:textId="77777777" w:rsidR="00380F40" w:rsidRPr="00191BC1" w:rsidRDefault="00380F40"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IFD </w:t>
            </w:r>
            <w:r w:rsidR="00ED176C">
              <w:rPr>
                <w:rStyle w:val="IntenseEmphasis"/>
                <w:b w:val="0"/>
                <w:i w:val="0"/>
                <w:color w:val="FFFFFF" w:themeColor="background1"/>
              </w:rPr>
              <w:t>12</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331209FF" w14:textId="77777777" w:rsidR="00380F40" w:rsidRPr="00191BC1" w:rsidRDefault="00380F40"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80F40" w:rsidRPr="00CF025D" w14:paraId="42A14BB7" w14:textId="77777777" w:rsidTr="00EA69D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6A374082" w14:textId="77777777" w:rsidR="00380F40" w:rsidRPr="000D72DF" w:rsidRDefault="00380F40" w:rsidP="00EA69D0">
            <w:pPr>
              <w:pStyle w:val="INDICATORNUMBER"/>
              <w:rPr>
                <w:rStyle w:val="IntenseEmphasis"/>
                <w:b/>
                <w:bCs w:val="0"/>
                <w:i w:val="0"/>
                <w:iCs w:val="0"/>
              </w:rPr>
            </w:pPr>
            <w:r>
              <w:rPr>
                <w:rStyle w:val="IntenseEmphasis"/>
                <w:b/>
                <w:bCs w:val="0"/>
                <w:i w:val="0"/>
                <w:iCs w:val="0"/>
                <w:color w:val="595959"/>
              </w:rPr>
              <w:t xml:space="preserve">IFD </w:t>
            </w:r>
            <w:r w:rsidR="00ED176C">
              <w:rPr>
                <w:rStyle w:val="IntenseEmphasis"/>
                <w:b/>
                <w:bCs w:val="0"/>
                <w:i w:val="0"/>
                <w:iCs w:val="0"/>
                <w:color w:val="595959"/>
              </w:rPr>
              <w:t>12</w:t>
            </w:r>
            <w:r>
              <w:rPr>
                <w:rStyle w:val="IntenseEmphasis"/>
                <w:b/>
                <w:bCs w:val="0"/>
                <w:i w:val="0"/>
                <w:iCs w:val="0"/>
                <w:color w:val="595959"/>
              </w:rPr>
              <w:t>.1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1D46CDD0" w14:textId="77777777" w:rsidR="00380F40" w:rsidRPr="00B01D44" w:rsidRDefault="00ED176C" w:rsidP="00EA69D0">
            <w:pPr>
              <w:pStyle w:val="INDICATORTEXT"/>
              <w:jc w:val="both"/>
              <w:cnfStyle w:val="000000000000" w:firstRow="0" w:lastRow="0" w:firstColumn="0" w:lastColumn="0" w:oddVBand="0" w:evenVBand="0" w:oddHBand="0" w:evenHBand="0" w:firstRowFirstColumn="0" w:firstRowLastColumn="0" w:lastRowFirstColumn="0" w:lastRowLastColumn="0"/>
            </w:pPr>
            <w:r w:rsidRPr="00ED176C">
              <w:rPr>
                <w:bCs/>
                <w:szCs w:val="18"/>
              </w:rPr>
              <w:t xml:space="preserve">Training or assistance can be provided direct or via partners. Quantifying could involve the number and duration of training days provided and to what number of people during the reporting period. This assistance could also include the number of assessments or certifications co-financed/supported.  </w:t>
            </w:r>
          </w:p>
        </w:tc>
      </w:tr>
      <w:tr w:rsidR="003C3C70" w:rsidRPr="00CF025D" w14:paraId="3A4DF637" w14:textId="77777777" w:rsidTr="00EA69D0">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448CB36A" w14:textId="77777777" w:rsidR="003C3C70" w:rsidRPr="00ED176C" w:rsidRDefault="003C3C70" w:rsidP="00EA69D0">
            <w:pPr>
              <w:pStyle w:val="INDICATORTEXT"/>
              <w:jc w:val="both"/>
              <w:rPr>
                <w:b/>
                <w:bCs/>
                <w:szCs w:val="18"/>
              </w:rPr>
            </w:pPr>
            <w:r>
              <w:rPr>
                <w:b/>
                <w:bCs/>
                <w:szCs w:val="18"/>
              </w:rPr>
              <w:t>LOGIC</w:t>
            </w:r>
          </w:p>
        </w:tc>
      </w:tr>
      <w:tr w:rsidR="003C3C70" w:rsidRPr="00CF025D" w14:paraId="72E980B4" w14:textId="77777777" w:rsidTr="00151E4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841748B" w14:textId="77777777" w:rsidR="003C3C70" w:rsidRPr="00151E4B" w:rsidRDefault="003C3C70" w:rsidP="00EA69D0">
            <w:pPr>
              <w:pStyle w:val="INDICATORTEXT"/>
              <w:jc w:val="both"/>
              <w:rPr>
                <w:bCs/>
                <w:szCs w:val="18"/>
              </w:rPr>
            </w:pPr>
            <w:r w:rsidRPr="003C3C70">
              <w:rPr>
                <w:rStyle w:val="IntenseEmphasis"/>
                <w:bCs w:val="0"/>
                <w:i w:val="0"/>
                <w:iCs w:val="0"/>
                <w:color w:val="595959"/>
              </w:rPr>
              <w:t>IFD 12</w:t>
            </w:r>
          </w:p>
        </w:tc>
        <w:tc>
          <w:tcPr>
            <w:tcW w:w="8080"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76F0C7BC" w14:textId="77777777" w:rsidR="003C3C70" w:rsidRPr="00151E4B" w:rsidRDefault="003C3C70" w:rsidP="00151E4B">
            <w:pPr>
              <w:spacing w:after="120"/>
              <w:cnfStyle w:val="000000000000" w:firstRow="0" w:lastRow="0" w:firstColumn="0" w:lastColumn="0" w:oddVBand="0" w:evenVBand="0" w:oddHBand="0" w:evenHBand="0" w:firstRowFirstColumn="0" w:firstRowLastColumn="0" w:lastRowFirstColumn="0" w:lastRowLastColumn="0"/>
              <w:rPr>
                <w:szCs w:val="18"/>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≥20% of your total inclusive finance assets are invested directly in microfinance in [05].</w:t>
            </w:r>
          </w:p>
        </w:tc>
      </w:tr>
      <w:tr w:rsidR="00ED176C" w:rsidRPr="00CF025D" w14:paraId="30731D72" w14:textId="77777777" w:rsidTr="00EA69D0">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2B775568" w14:textId="77777777" w:rsidR="00ED176C" w:rsidRPr="00ED176C" w:rsidRDefault="00ED176C" w:rsidP="00EA69D0">
            <w:pPr>
              <w:pStyle w:val="INDICATORTEXT"/>
              <w:jc w:val="both"/>
              <w:rPr>
                <w:b/>
                <w:bCs/>
                <w:szCs w:val="18"/>
              </w:rPr>
            </w:pPr>
            <w:r w:rsidRPr="00ED176C">
              <w:rPr>
                <w:b/>
                <w:bCs/>
                <w:szCs w:val="18"/>
              </w:rPr>
              <w:t>ASSESSMENT</w:t>
            </w:r>
          </w:p>
        </w:tc>
      </w:tr>
      <w:tr w:rsidR="00ED176C" w:rsidRPr="00CF025D" w14:paraId="6BE07946" w14:textId="77777777" w:rsidTr="00EA69D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0031B451" w14:textId="77777777" w:rsidR="00ED176C" w:rsidRDefault="00ED176C" w:rsidP="00EA69D0">
            <w:pPr>
              <w:pStyle w:val="INDICATORNUMBER"/>
              <w:rPr>
                <w:rStyle w:val="IntenseEmphasis"/>
                <w:b/>
                <w:bCs w:val="0"/>
                <w:i w:val="0"/>
                <w:iCs w:val="0"/>
                <w:color w:val="595959"/>
              </w:rPr>
            </w:pPr>
            <w:r>
              <w:rPr>
                <w:rStyle w:val="IntenseEmphasis"/>
                <w:b/>
                <w:bCs w:val="0"/>
                <w:i w:val="0"/>
                <w:iCs w:val="0"/>
                <w:color w:val="595959"/>
              </w:rPr>
              <w:t>IFD 12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267BD9A1" w14:textId="77777777" w:rsidR="00ED176C" w:rsidRPr="00ED176C" w:rsidRDefault="00ED176C" w:rsidP="00ED176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D176C">
              <w:rPr>
                <w:bCs/>
                <w:szCs w:val="18"/>
              </w:rPr>
              <w:t xml:space="preserve">Maximum score: Three </w:t>
            </w:r>
            <w:r w:rsidRPr="00ED176C">
              <w:rPr>
                <w:bCs/>
                <w:szCs w:val="18"/>
              </w:rPr>
              <w:sym w:font="Wingdings" w:char="F0AB"/>
            </w:r>
          </w:p>
          <w:p w14:paraId="5EA5A800" w14:textId="77777777" w:rsidR="00ED176C" w:rsidRPr="00235AC3" w:rsidRDefault="00ED176C" w:rsidP="00ED176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D176C">
              <w:rPr>
                <w:bCs/>
                <w:szCs w:val="18"/>
              </w:rPr>
              <w:t>The assessment of this indicator is based on your responses to [12.1].</w:t>
            </w:r>
          </w:p>
        </w:tc>
      </w:tr>
    </w:tbl>
    <w:p w14:paraId="0445EA7C" w14:textId="77777777" w:rsidR="00380F40" w:rsidRDefault="00380F40">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93C72" w14:paraId="1B0C9DCC"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8AC8119" w14:textId="77777777" w:rsidR="00493C72" w:rsidRPr="00356CDA" w:rsidRDefault="00493C72"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0860E79E" w14:textId="77777777" w:rsidR="00493C72" w:rsidRPr="00356CDA" w:rsidRDefault="00493C7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1645E63" w14:textId="77777777" w:rsidR="00493C72" w:rsidRPr="00356CDA" w:rsidRDefault="00493C72"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604B90B" w14:textId="77777777" w:rsidR="00493C72" w:rsidRPr="00356CDA" w:rsidRDefault="00493C72"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493C72" w14:paraId="3FD90DD0"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9709D62" w14:textId="77777777" w:rsidR="00493C72" w:rsidRPr="00356CDA" w:rsidRDefault="00493C72" w:rsidP="00EA69D0">
            <w:pPr>
              <w:pStyle w:val="SectionIndicatorHeaderText"/>
              <w:rPr>
                <w:rStyle w:val="IntenseEmphasis"/>
                <w:bCs w:val="0"/>
                <w:i w:val="0"/>
                <w:iCs w:val="0"/>
                <w:color w:val="FFFFFF" w:themeColor="background1"/>
              </w:rPr>
            </w:pPr>
            <w:r>
              <w:rPr>
                <w:rStyle w:val="IntenseEmphasis"/>
                <w:i w:val="0"/>
                <w:color w:val="FFFFFF" w:themeColor="background1"/>
              </w:rPr>
              <w:t>IFD 13</w:t>
            </w:r>
          </w:p>
        </w:tc>
        <w:tc>
          <w:tcPr>
            <w:tcW w:w="3402" w:type="dxa"/>
          </w:tcPr>
          <w:p w14:paraId="0D4F73BF" w14:textId="77777777" w:rsidR="00493C72" w:rsidRPr="00356CDA" w:rsidRDefault="00493C7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3E326FE" w14:textId="77777777" w:rsidR="00493C72" w:rsidRPr="00A57E01" w:rsidRDefault="00493C7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B50B60B" w14:textId="77777777" w:rsidR="00493C72" w:rsidRPr="00356CDA" w:rsidRDefault="00493C72" w:rsidP="00EA69D0">
            <w:pPr>
              <w:pStyle w:val="SectionIndicatorHeaderText"/>
              <w:rPr>
                <w:rStyle w:val="IntenseEmphasis"/>
                <w:bCs w:val="0"/>
                <w:i w:val="0"/>
                <w:iCs w:val="0"/>
                <w:color w:val="FFFFFF" w:themeColor="background1"/>
              </w:rPr>
            </w:pPr>
            <w:r>
              <w:rPr>
                <w:rStyle w:val="IntenseEmphasis"/>
                <w:i w:val="0"/>
                <w:color w:val="FFFFFF" w:themeColor="background1"/>
              </w:rPr>
              <w:t>PIIF 2</w:t>
            </w:r>
          </w:p>
        </w:tc>
      </w:tr>
    </w:tbl>
    <w:p w14:paraId="17441985" w14:textId="77777777" w:rsidR="00493C72" w:rsidRDefault="00493C72" w:rsidP="00493C72">
      <w:pPr>
        <w:pStyle w:val="INDICATORNUMBER"/>
      </w:pPr>
    </w:p>
    <w:tbl>
      <w:tblPr>
        <w:tblStyle w:val="SubSectionIndicatorTableVOLUNTARY"/>
        <w:tblW w:w="9214" w:type="dxa"/>
        <w:tblInd w:w="5" w:type="dxa"/>
        <w:tblLook w:val="04A0" w:firstRow="1" w:lastRow="0" w:firstColumn="1" w:lastColumn="0" w:noHBand="0" w:noVBand="1"/>
      </w:tblPr>
      <w:tblGrid>
        <w:gridCol w:w="1093"/>
        <w:gridCol w:w="4298"/>
        <w:gridCol w:w="3823"/>
      </w:tblGrid>
      <w:tr w:rsidR="00493C72" w14:paraId="62AD1ADC" w14:textId="77777777" w:rsidTr="00E01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D494F89" w14:textId="77777777" w:rsidR="00493C72" w:rsidRPr="00903B63" w:rsidRDefault="00493C72"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13</w:t>
            </w:r>
          </w:p>
        </w:tc>
        <w:tc>
          <w:tcPr>
            <w:tcW w:w="8121" w:type="dxa"/>
            <w:gridSpan w:val="2"/>
            <w:tcBorders>
              <w:top w:val="single" w:sz="4" w:space="0" w:color="0070C0"/>
              <w:bottom w:val="single" w:sz="4" w:space="0" w:color="0070C0"/>
              <w:right w:val="single" w:sz="4" w:space="0" w:color="0070C0"/>
            </w:tcBorders>
            <w:shd w:val="clear" w:color="auto" w:fill="0070C0"/>
          </w:tcPr>
          <w:p w14:paraId="4CAEDB80" w14:textId="77777777" w:rsidR="00493C72" w:rsidRPr="00903B63" w:rsidRDefault="00493C7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93C72" w14:paraId="14CAB9A9" w14:textId="77777777" w:rsidTr="00E01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33B463D" w14:textId="77777777" w:rsidR="00493C72" w:rsidRDefault="00493C72" w:rsidP="00EA69D0">
            <w:pPr>
              <w:pStyle w:val="INDICATORNUMBER"/>
              <w:rPr>
                <w:rStyle w:val="IntenseEmphasis"/>
                <w:b/>
                <w:bCs w:val="0"/>
                <w:i w:val="0"/>
                <w:iCs w:val="0"/>
                <w:color w:val="595959"/>
              </w:rPr>
            </w:pPr>
            <w:r>
              <w:rPr>
                <w:rStyle w:val="IntenseEmphasis"/>
                <w:b/>
                <w:bCs w:val="0"/>
                <w:i w:val="0"/>
                <w:iCs w:val="0"/>
                <w:color w:val="595959"/>
              </w:rPr>
              <w:t>IFD 13.1</w:t>
            </w:r>
          </w:p>
        </w:tc>
        <w:tc>
          <w:tcPr>
            <w:tcW w:w="8121" w:type="dxa"/>
            <w:gridSpan w:val="2"/>
            <w:tcBorders>
              <w:top w:val="single" w:sz="4" w:space="0" w:color="0070C0"/>
              <w:right w:val="single" w:sz="4" w:space="0" w:color="0070C0"/>
            </w:tcBorders>
            <w:shd w:val="clear" w:color="auto" w:fill="DAEEF3" w:themeFill="accent5" w:themeFillTint="33"/>
          </w:tcPr>
          <w:p w14:paraId="6E104E27" w14:textId="46DF09B6" w:rsidR="00493C72" w:rsidRPr="00EF33D2" w:rsidRDefault="00493C72" w:rsidP="003D3ECA">
            <w:pPr>
              <w:pStyle w:val="INDICATORTEXT"/>
              <w:cnfStyle w:val="000000100000" w:firstRow="0" w:lastRow="0" w:firstColumn="0" w:lastColumn="0" w:oddVBand="0" w:evenVBand="0" w:oddHBand="1" w:evenHBand="0" w:firstRowFirstColumn="0" w:firstRowLastColumn="0" w:lastRowFirstColumn="0" w:lastRowLastColumn="0"/>
            </w:pPr>
            <w:r w:rsidRPr="00493C72">
              <w:t xml:space="preserve">Indicate </w:t>
            </w:r>
            <w:r w:rsidR="003D3ECA">
              <w:t>whether</w:t>
            </w:r>
            <w:r w:rsidR="003D3ECA" w:rsidRPr="00493C72">
              <w:t xml:space="preserve"> </w:t>
            </w:r>
            <w:r w:rsidRPr="00493C72">
              <w:t>you include the Client Protection Principles and/or other client protection measures in your investment policies.</w:t>
            </w:r>
          </w:p>
        </w:tc>
      </w:tr>
      <w:tr w:rsidR="00493C72" w14:paraId="23B70135" w14:textId="77777777" w:rsidTr="00E01E9C">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2915ECD3" w14:textId="77777777" w:rsidR="00493C72" w:rsidRDefault="00493C72"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7AEE0789" w14:textId="77777777" w:rsidR="00493C72" w:rsidRPr="005308EE" w:rsidRDefault="00493C7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32915C70" w14:textId="77777777" w:rsidR="00493C72" w:rsidRPr="00B734A4" w:rsidRDefault="00493C72"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3065B" w14:paraId="4B850735" w14:textId="77777777" w:rsidTr="00E01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D230604" w14:textId="77777777" w:rsidR="0073065B" w:rsidRDefault="0073065B" w:rsidP="00EA69D0">
            <w:pPr>
              <w:pStyle w:val="INDICATORNUMBER"/>
              <w:rPr>
                <w:rStyle w:val="IntenseEmphasis"/>
                <w:b/>
                <w:bCs w:val="0"/>
                <w:i w:val="0"/>
                <w:iCs w:val="0"/>
                <w:color w:val="595959"/>
              </w:rPr>
            </w:pPr>
            <w:r>
              <w:rPr>
                <w:rStyle w:val="IntenseEmphasis"/>
                <w:b/>
                <w:bCs w:val="0"/>
                <w:i w:val="0"/>
                <w:iCs w:val="0"/>
                <w:color w:val="595959"/>
              </w:rPr>
              <w:t>IFD 13.2</w:t>
            </w:r>
          </w:p>
        </w:tc>
        <w:tc>
          <w:tcPr>
            <w:tcW w:w="8121" w:type="dxa"/>
            <w:gridSpan w:val="2"/>
            <w:tcBorders>
              <w:top w:val="single" w:sz="4" w:space="0" w:color="0070C0"/>
              <w:right w:val="single" w:sz="4" w:space="0" w:color="0070C0"/>
            </w:tcBorders>
            <w:shd w:val="clear" w:color="auto" w:fill="DAEEF3" w:themeFill="accent5" w:themeFillTint="33"/>
          </w:tcPr>
          <w:p w14:paraId="3A78DCB4" w14:textId="75845C30" w:rsidR="0073065B" w:rsidRDefault="0073065B" w:rsidP="003D3ECA">
            <w:pPr>
              <w:pStyle w:val="INDICATORTEXT"/>
              <w:cnfStyle w:val="000000100000" w:firstRow="0" w:lastRow="0" w:firstColumn="0" w:lastColumn="0" w:oddVBand="0" w:evenVBand="0" w:oddHBand="1" w:evenHBand="0" w:firstRowFirstColumn="0" w:firstRowLastColumn="0" w:lastRowFirstColumn="0" w:lastRowLastColumn="0"/>
            </w:pPr>
            <w:r w:rsidRPr="00FC0AC8">
              <w:t xml:space="preserve">Indicate </w:t>
            </w:r>
            <w:r w:rsidR="003D3ECA">
              <w:t>whether</w:t>
            </w:r>
            <w:r w:rsidR="003D3ECA" w:rsidRPr="00FC0AC8">
              <w:t xml:space="preserve"> </w:t>
            </w:r>
            <w:r w:rsidRPr="00FC0AC8">
              <w:t>this is systematically applied.</w:t>
            </w:r>
          </w:p>
        </w:tc>
      </w:tr>
      <w:tr w:rsidR="0073065B" w14:paraId="36547764" w14:textId="77777777" w:rsidTr="00E01E9C">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FE52E7D" w14:textId="77777777" w:rsidR="0073065B" w:rsidRDefault="0073065B" w:rsidP="00EA69D0">
            <w:pPr>
              <w:pStyle w:val="INDICATORNUMBER"/>
              <w:rPr>
                <w:rStyle w:val="IntenseEmphasis"/>
                <w:b/>
                <w:bCs w:val="0"/>
                <w:i w:val="0"/>
                <w:iCs w:val="0"/>
                <w:color w:val="595959"/>
              </w:rPr>
            </w:pPr>
          </w:p>
        </w:tc>
        <w:tc>
          <w:tcPr>
            <w:tcW w:w="8121" w:type="dxa"/>
            <w:gridSpan w:val="2"/>
            <w:tcBorders>
              <w:top w:val="nil"/>
              <w:bottom w:val="nil"/>
              <w:right w:val="single" w:sz="4" w:space="0" w:color="0070C0"/>
            </w:tcBorders>
            <w:shd w:val="clear" w:color="auto" w:fill="A6A6A6" w:themeFill="background1" w:themeFillShade="A6"/>
          </w:tcPr>
          <w:p w14:paraId="120DDF7E" w14:textId="77777777" w:rsidR="0073065B" w:rsidRPr="0073065B" w:rsidRDefault="0073065B" w:rsidP="00FC0AC8">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73065B">
              <w:rPr>
                <w:b/>
                <w:color w:val="FFFFFF" w:themeColor="background1"/>
              </w:rPr>
              <w:t>During due diligence</w:t>
            </w:r>
          </w:p>
        </w:tc>
      </w:tr>
      <w:tr w:rsidR="0073065B" w14:paraId="1BFCCD88" w14:textId="77777777" w:rsidTr="00E01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5C5F8A7" w14:textId="77777777" w:rsidR="0073065B" w:rsidRDefault="0073065B" w:rsidP="00EA69D0">
            <w:pPr>
              <w:pStyle w:val="INDICATORNUMBER"/>
              <w:rPr>
                <w:rStyle w:val="IntenseEmphasis"/>
                <w:b/>
                <w:bCs w:val="0"/>
                <w:i w:val="0"/>
                <w:iCs w:val="0"/>
                <w:color w:val="595959"/>
              </w:rPr>
            </w:pPr>
          </w:p>
        </w:tc>
        <w:tc>
          <w:tcPr>
            <w:tcW w:w="4298" w:type="dxa"/>
            <w:tcBorders>
              <w:top w:val="nil"/>
              <w:right w:val="single" w:sz="4" w:space="0" w:color="A6A6A6" w:themeColor="background1" w:themeShade="A6"/>
            </w:tcBorders>
            <w:shd w:val="clear" w:color="auto" w:fill="auto"/>
          </w:tcPr>
          <w:p w14:paraId="50DB9EB9" w14:textId="77777777" w:rsidR="0073065B" w:rsidRPr="005308EE"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right w:val="single" w:sz="4" w:space="0" w:color="0070C0"/>
            </w:tcBorders>
            <w:shd w:val="clear" w:color="auto" w:fill="auto"/>
          </w:tcPr>
          <w:p w14:paraId="37C24E81" w14:textId="77777777" w:rsidR="0073065B" w:rsidRPr="00B734A4"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3065B" w14:paraId="2E0EBDDB" w14:textId="77777777" w:rsidTr="00E01E9C">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FB09719" w14:textId="77777777" w:rsidR="0073065B" w:rsidRDefault="0073065B" w:rsidP="00EA69D0">
            <w:pPr>
              <w:pStyle w:val="INDICATORNUMBER"/>
              <w:rPr>
                <w:rStyle w:val="IntenseEmphasis"/>
                <w:b/>
                <w:bCs w:val="0"/>
                <w:i w:val="0"/>
                <w:iCs w:val="0"/>
                <w:color w:val="595959"/>
              </w:rPr>
            </w:pPr>
          </w:p>
        </w:tc>
        <w:tc>
          <w:tcPr>
            <w:tcW w:w="8121" w:type="dxa"/>
            <w:gridSpan w:val="2"/>
            <w:tcBorders>
              <w:top w:val="nil"/>
              <w:bottom w:val="nil"/>
              <w:right w:val="single" w:sz="4" w:space="0" w:color="0070C0"/>
            </w:tcBorders>
            <w:shd w:val="clear" w:color="auto" w:fill="A6A6A6" w:themeFill="background1" w:themeFillShade="A6"/>
          </w:tcPr>
          <w:p w14:paraId="2290165A" w14:textId="77777777" w:rsidR="0073065B" w:rsidRPr="0073065B" w:rsidRDefault="0073065B" w:rsidP="00730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73065B">
              <w:rPr>
                <w:b/>
                <w:color w:val="FFFFFF" w:themeColor="background1"/>
              </w:rPr>
              <w:t>In covenants in loan agreements and/or in financing or sh</w:t>
            </w:r>
            <w:r w:rsidR="00B75FC2">
              <w:rPr>
                <w:b/>
                <w:color w:val="FFFFFF" w:themeColor="background1"/>
              </w:rPr>
              <w:t>areholder agreements</w:t>
            </w:r>
          </w:p>
        </w:tc>
      </w:tr>
      <w:tr w:rsidR="0073065B" w14:paraId="0358DD82" w14:textId="77777777" w:rsidTr="00E01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DC5ECEA" w14:textId="77777777" w:rsidR="0073065B" w:rsidRDefault="0073065B" w:rsidP="00EA69D0">
            <w:pPr>
              <w:pStyle w:val="INDICATORNUMBER"/>
              <w:rPr>
                <w:rStyle w:val="IntenseEmphasis"/>
                <w:b/>
                <w:bCs w:val="0"/>
                <w:i w:val="0"/>
                <w:iCs w:val="0"/>
                <w:color w:val="595959"/>
              </w:rPr>
            </w:pPr>
          </w:p>
        </w:tc>
        <w:tc>
          <w:tcPr>
            <w:tcW w:w="4298" w:type="dxa"/>
            <w:tcBorders>
              <w:top w:val="nil"/>
              <w:right w:val="single" w:sz="4" w:space="0" w:color="A6A6A6" w:themeColor="background1" w:themeShade="A6"/>
            </w:tcBorders>
            <w:shd w:val="clear" w:color="auto" w:fill="auto"/>
          </w:tcPr>
          <w:p w14:paraId="247EC4C7" w14:textId="77777777" w:rsidR="0073065B" w:rsidRPr="005308EE"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right w:val="single" w:sz="4" w:space="0" w:color="0070C0"/>
            </w:tcBorders>
            <w:shd w:val="clear" w:color="auto" w:fill="auto"/>
          </w:tcPr>
          <w:p w14:paraId="4372B07F" w14:textId="77777777" w:rsidR="0073065B" w:rsidRPr="00B734A4" w:rsidRDefault="0073065B"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EB2FD9" w14:paraId="1E121B22" w14:textId="77777777" w:rsidTr="00E01E9C">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338FC2E" w14:textId="77777777" w:rsidR="00EB2FD9" w:rsidRDefault="00EB2FD9" w:rsidP="00EA69D0">
            <w:pPr>
              <w:pStyle w:val="INDICATORNUMBER"/>
              <w:rPr>
                <w:rStyle w:val="IntenseEmphasis"/>
                <w:b/>
                <w:bCs w:val="0"/>
                <w:i w:val="0"/>
                <w:iCs w:val="0"/>
                <w:color w:val="595959"/>
              </w:rPr>
            </w:pPr>
            <w:r>
              <w:rPr>
                <w:rStyle w:val="IntenseEmphasis"/>
                <w:b/>
                <w:bCs w:val="0"/>
                <w:i w:val="0"/>
                <w:iCs w:val="0"/>
                <w:color w:val="595959"/>
              </w:rPr>
              <w:t>IFD 13.3</w:t>
            </w:r>
          </w:p>
        </w:tc>
        <w:tc>
          <w:tcPr>
            <w:tcW w:w="8121" w:type="dxa"/>
            <w:gridSpan w:val="2"/>
            <w:tcBorders>
              <w:top w:val="single" w:sz="4" w:space="0" w:color="0070C0"/>
              <w:bottom w:val="nil"/>
              <w:right w:val="single" w:sz="4" w:space="0" w:color="0070C0"/>
            </w:tcBorders>
            <w:shd w:val="clear" w:color="auto" w:fill="DAEEF3" w:themeFill="accent5" w:themeFillTint="33"/>
          </w:tcPr>
          <w:p w14:paraId="0930AE55" w14:textId="71D18BCE" w:rsidR="00EB2FD9" w:rsidRDefault="00EB2FD9" w:rsidP="00EA69D0">
            <w:pPr>
              <w:pStyle w:val="INDICATORTEXT"/>
              <w:cnfStyle w:val="000000000000" w:firstRow="0" w:lastRow="0" w:firstColumn="0" w:lastColumn="0" w:oddVBand="0" w:evenVBand="0" w:oddHBand="0" w:evenHBand="0" w:firstRowFirstColumn="0" w:firstRowLastColumn="0" w:lastRowFirstColumn="0" w:lastRowLastColumn="0"/>
            </w:pPr>
            <w:r w:rsidRPr="00EB2FD9">
              <w:t xml:space="preserve">Indicate </w:t>
            </w:r>
            <w:r w:rsidR="003D3ECA">
              <w:t>whether</w:t>
            </w:r>
            <w:r w:rsidR="003D3ECA" w:rsidRPr="00EB2FD9">
              <w:t xml:space="preserve"> </w:t>
            </w:r>
            <w:r w:rsidRPr="00EB2FD9">
              <w:t>you encourage investees to apply for Client Protection Certification.</w:t>
            </w:r>
          </w:p>
          <w:p w14:paraId="5CE7CCC3" w14:textId="77777777" w:rsidR="00EB2FD9" w:rsidRDefault="00EB2FD9" w:rsidP="00EA69D0">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D373F5" w14:paraId="4963A6D1" w14:textId="77777777" w:rsidTr="00E01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vAlign w:val="top"/>
          </w:tcPr>
          <w:p w14:paraId="2EFD402C" w14:textId="77777777" w:rsidR="00D373F5" w:rsidRDefault="00D373F5"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2D4899E5" w14:textId="77777777" w:rsidR="00D373F5" w:rsidRPr="005308EE" w:rsidRDefault="00D373F5"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103C65D8" w14:textId="77777777" w:rsidR="00D373F5" w:rsidRPr="00B734A4" w:rsidRDefault="00D373F5"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373F5" w14:paraId="3AF82501" w14:textId="77777777" w:rsidTr="00E01E9C">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bottom w:val="nil"/>
            </w:tcBorders>
            <w:vAlign w:val="top"/>
          </w:tcPr>
          <w:p w14:paraId="2A41EC3C" w14:textId="77777777" w:rsidR="00D373F5" w:rsidRDefault="00D373F5" w:rsidP="00EA69D0">
            <w:pPr>
              <w:pStyle w:val="INDICATORNUMBER"/>
              <w:rPr>
                <w:rStyle w:val="IntenseEmphasis"/>
                <w:b/>
                <w:bCs w:val="0"/>
                <w:i w:val="0"/>
                <w:iCs w:val="0"/>
                <w:color w:val="595959"/>
              </w:rPr>
            </w:pPr>
            <w:r>
              <w:rPr>
                <w:rStyle w:val="IntenseEmphasis"/>
                <w:b/>
                <w:bCs w:val="0"/>
                <w:i w:val="0"/>
                <w:iCs w:val="0"/>
                <w:color w:val="595959"/>
              </w:rPr>
              <w:t>IFD 1</w:t>
            </w:r>
            <w:r w:rsidR="00B423DB">
              <w:rPr>
                <w:rStyle w:val="IntenseEmphasis"/>
                <w:b/>
                <w:bCs w:val="0"/>
                <w:i w:val="0"/>
                <w:iCs w:val="0"/>
                <w:color w:val="595959"/>
              </w:rPr>
              <w:t>3.4</w:t>
            </w:r>
          </w:p>
        </w:tc>
        <w:tc>
          <w:tcPr>
            <w:tcW w:w="8121" w:type="dxa"/>
            <w:gridSpan w:val="2"/>
            <w:tcBorders>
              <w:top w:val="single" w:sz="4" w:space="0" w:color="0070C0"/>
              <w:bottom w:val="nil"/>
              <w:right w:val="single" w:sz="4" w:space="0" w:color="0070C0"/>
            </w:tcBorders>
            <w:shd w:val="clear" w:color="auto" w:fill="DAEEF3" w:themeFill="accent5" w:themeFillTint="33"/>
          </w:tcPr>
          <w:p w14:paraId="1BA863C9" w14:textId="0EED4D1C" w:rsidR="00D373F5" w:rsidRPr="001C0916" w:rsidRDefault="00D373F5" w:rsidP="00EA69D0">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83C0F2B" w14:textId="77777777" w:rsidR="00D373F5" w:rsidRPr="003939E2" w:rsidRDefault="00D373F5" w:rsidP="00EA69D0">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D373F5" w14:paraId="7DD02B1E" w14:textId="77777777" w:rsidTr="00E01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5C7AB31B" w14:textId="77777777" w:rsidR="00D373F5" w:rsidRDefault="00D373F5"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7D65ECCD" w14:textId="77777777" w:rsidR="00D373F5" w:rsidRPr="00641017" w:rsidRDefault="00D373F5" w:rsidP="00EA69D0">
            <w:pPr>
              <w:pStyle w:val="INDICATORTEXT"/>
              <w:cnfStyle w:val="000000100000" w:firstRow="0" w:lastRow="0" w:firstColumn="0" w:lastColumn="0" w:oddVBand="0" w:evenVBand="0" w:oddHBand="1" w:evenHBand="0" w:firstRowFirstColumn="0" w:firstRowLastColumn="0" w:lastRowFirstColumn="0" w:lastRowLastColumn="0"/>
            </w:pPr>
          </w:p>
        </w:tc>
      </w:tr>
    </w:tbl>
    <w:p w14:paraId="63B7A076" w14:textId="77777777" w:rsidR="00493C72" w:rsidRPr="00514335" w:rsidRDefault="00493C72" w:rsidP="00493C72">
      <w:pPr>
        <w:pStyle w:val="INDICATORTEXT"/>
        <w:ind w:left="0"/>
        <w:rPr>
          <w:bCs/>
          <w:i/>
          <w:szCs w:val="18"/>
          <w:lang w:eastAsia="en-GB"/>
        </w:rPr>
      </w:pPr>
    </w:p>
    <w:tbl>
      <w:tblPr>
        <w:tblStyle w:val="SubSectionIndicatorTableMANDATORY"/>
        <w:tblW w:w="9214" w:type="dxa"/>
        <w:tblInd w:w="5" w:type="dxa"/>
        <w:tblLook w:val="04A0" w:firstRow="1" w:lastRow="0" w:firstColumn="1" w:lastColumn="0" w:noHBand="0" w:noVBand="1"/>
      </w:tblPr>
      <w:tblGrid>
        <w:gridCol w:w="1069"/>
        <w:gridCol w:w="8145"/>
      </w:tblGrid>
      <w:tr w:rsidR="00493C72" w:rsidRPr="00DC20FA" w14:paraId="51B48E0B" w14:textId="77777777" w:rsidTr="00BE7D5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9" w:type="dxa"/>
            <w:tcBorders>
              <w:top w:val="single" w:sz="4" w:space="0" w:color="0082C8"/>
              <w:bottom w:val="nil"/>
            </w:tcBorders>
          </w:tcPr>
          <w:p w14:paraId="4F879696" w14:textId="77777777" w:rsidR="00493C72" w:rsidRPr="00DC20FA" w:rsidRDefault="00493C72"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w:t>
            </w:r>
            <w:r w:rsidR="00B423DB">
              <w:rPr>
                <w:rStyle w:val="IntenseEmphasis"/>
                <w:b w:val="0"/>
                <w:i w:val="0"/>
                <w:color w:val="FFFFFF" w:themeColor="background1"/>
              </w:rPr>
              <w:t>3</w:t>
            </w:r>
          </w:p>
        </w:tc>
        <w:tc>
          <w:tcPr>
            <w:tcW w:w="8145" w:type="dxa"/>
            <w:tcBorders>
              <w:top w:val="single" w:sz="4" w:space="0" w:color="0082C8"/>
              <w:bottom w:val="single" w:sz="4" w:space="0" w:color="7F7F7F" w:themeColor="text1" w:themeTint="80"/>
              <w:right w:val="single" w:sz="4" w:space="0" w:color="0070C0"/>
            </w:tcBorders>
          </w:tcPr>
          <w:p w14:paraId="7B897B14" w14:textId="77777777" w:rsidR="00493C72" w:rsidRPr="00DC20FA" w:rsidRDefault="00493C7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493C72" w:rsidRPr="00B13F96" w14:paraId="4DE80AE9" w14:textId="77777777" w:rsidTr="00BE7D50">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nil"/>
              <w:bottom w:val="single" w:sz="4" w:space="0" w:color="A6A6A6" w:themeColor="background1" w:themeShade="A6"/>
            </w:tcBorders>
            <w:vAlign w:val="top"/>
          </w:tcPr>
          <w:p w14:paraId="2B0FE6FF" w14:textId="77777777" w:rsidR="00493C72" w:rsidRPr="000D72DF" w:rsidRDefault="00493C72" w:rsidP="00EA69D0">
            <w:pPr>
              <w:pStyle w:val="INDICATORNUMBER"/>
              <w:rPr>
                <w:rStyle w:val="IntenseEmphasis"/>
                <w:b/>
                <w:bCs w:val="0"/>
                <w:i w:val="0"/>
                <w:iCs w:val="0"/>
              </w:rPr>
            </w:pPr>
            <w:r>
              <w:rPr>
                <w:rStyle w:val="IntenseEmphasis"/>
                <w:b/>
                <w:bCs w:val="0"/>
                <w:i w:val="0"/>
                <w:iCs w:val="0"/>
                <w:color w:val="595959"/>
              </w:rPr>
              <w:t>IFD 1</w:t>
            </w:r>
            <w:r w:rsidR="00B423DB">
              <w:rPr>
                <w:rStyle w:val="IntenseEmphasis"/>
                <w:b/>
                <w:bCs w:val="0"/>
                <w:i w:val="0"/>
                <w:iCs w:val="0"/>
                <w:color w:val="595959"/>
              </w:rPr>
              <w:t>3.1 and 13.2</w:t>
            </w:r>
          </w:p>
        </w:tc>
        <w:tc>
          <w:tcPr>
            <w:tcW w:w="8145" w:type="dxa"/>
            <w:tcBorders>
              <w:top w:val="single" w:sz="4" w:space="0" w:color="7F7F7F" w:themeColor="text1" w:themeTint="80"/>
              <w:bottom w:val="single" w:sz="4" w:space="0" w:color="A6A6A6" w:themeColor="background1" w:themeShade="A6"/>
              <w:right w:val="single" w:sz="4" w:space="0" w:color="0070C0"/>
            </w:tcBorders>
            <w:shd w:val="clear" w:color="auto" w:fill="auto"/>
            <w:vAlign w:val="top"/>
          </w:tcPr>
          <w:p w14:paraId="161F8A8E" w14:textId="77777777" w:rsidR="00493C72" w:rsidRPr="00B13F96" w:rsidRDefault="00B423DB" w:rsidP="00EA69D0">
            <w:pPr>
              <w:pStyle w:val="INDICATORTEXT"/>
              <w:cnfStyle w:val="000000100000" w:firstRow="0" w:lastRow="0" w:firstColumn="0" w:lastColumn="0" w:oddVBand="0" w:evenVBand="0" w:oddHBand="1" w:evenHBand="0" w:firstRowFirstColumn="0" w:firstRowLastColumn="0" w:lastRowFirstColumn="0" w:lastRowLastColumn="0"/>
            </w:pPr>
            <w:r w:rsidRPr="00B423DB">
              <w:t>IFD 13.1 and 13.2 based on MIV Disclosure Guideline 3.2.10.2.</w:t>
            </w:r>
          </w:p>
        </w:tc>
      </w:tr>
      <w:tr w:rsidR="00B423DB" w:rsidRPr="00B13F96" w14:paraId="2DCB2E52" w14:textId="77777777" w:rsidTr="00BE7D50">
        <w:trPr>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nil"/>
            </w:tcBorders>
            <w:vAlign w:val="top"/>
          </w:tcPr>
          <w:p w14:paraId="1D73CFDA" w14:textId="77777777" w:rsidR="00B423DB" w:rsidRDefault="00B423DB" w:rsidP="00EA69D0">
            <w:pPr>
              <w:pStyle w:val="INDICATORNUMBER"/>
              <w:rPr>
                <w:rStyle w:val="IntenseEmphasis"/>
                <w:b/>
                <w:bCs w:val="0"/>
                <w:i w:val="0"/>
                <w:iCs w:val="0"/>
                <w:color w:val="595959"/>
              </w:rPr>
            </w:pPr>
            <w:r>
              <w:rPr>
                <w:rStyle w:val="IntenseEmphasis"/>
                <w:b/>
                <w:bCs w:val="0"/>
                <w:i w:val="0"/>
                <w:iCs w:val="0"/>
                <w:color w:val="595959"/>
              </w:rPr>
              <w:t>IFD 13.3</w:t>
            </w:r>
          </w:p>
        </w:tc>
        <w:tc>
          <w:tcPr>
            <w:tcW w:w="8145"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7897B17" w14:textId="116D7DDD" w:rsidR="00B423DB" w:rsidRPr="00B423DB" w:rsidRDefault="00B423DB" w:rsidP="003D3ECA">
            <w:pPr>
              <w:pStyle w:val="INDICATORTEXT"/>
              <w:cnfStyle w:val="000000000000" w:firstRow="0" w:lastRow="0" w:firstColumn="0" w:lastColumn="0" w:oddVBand="0" w:evenVBand="0" w:oddHBand="0" w:evenHBand="0" w:firstRowFirstColumn="0" w:firstRowLastColumn="0" w:lastRowFirstColumn="0" w:lastRowLastColumn="0"/>
            </w:pPr>
            <w:r w:rsidRPr="00B423DB">
              <w:t xml:space="preserve">The Client Protection Certification is an independent, </w:t>
            </w:r>
            <w:r w:rsidR="003D3ECA" w:rsidRPr="00B423DB">
              <w:t>third</w:t>
            </w:r>
            <w:r w:rsidR="003D3ECA">
              <w:t>-</w:t>
            </w:r>
            <w:r w:rsidRPr="00B423DB">
              <w:t>party evaluation to publicly recognize financial institutions that meet adequate standards of care in how they treat clients. It enables financial institutions to demonstrate adherence to the microfinance industry’s Client Protection Principles. It contributes to a more stable microfinance industry by encouraging practices that aim to ensure prudent, transparent and respectful treatment of clients. Encouraging investees to apply for Client Protection Certification could include making funding contingent on certification (e.g.</w:t>
            </w:r>
            <w:r w:rsidR="003D3ECA">
              <w:t>,</w:t>
            </w:r>
            <w:r w:rsidRPr="00B423DB">
              <w:t xml:space="preserve"> being certified to receive funding or having a timeframe within which to achieve certification).</w:t>
            </w:r>
            <w:r>
              <w:rPr>
                <w:rFonts w:ascii="Helvetica" w:hAnsi="Helvetica" w:cs="Helvetica"/>
                <w:color w:val="333333"/>
                <w:sz w:val="20"/>
              </w:rPr>
              <w:t xml:space="preserve"> </w:t>
            </w:r>
            <w:hyperlink r:id="rId45" w:history="1">
              <w:r w:rsidRPr="00A0088B">
                <w:rPr>
                  <w:rStyle w:val="Hyperlink"/>
                  <w:rFonts w:cs="Arial"/>
                  <w:color w:val="0070C0"/>
                  <w:szCs w:val="18"/>
                </w:rPr>
                <w:t>http://smartcampaign.org/certification</w:t>
              </w:r>
            </w:hyperlink>
          </w:p>
        </w:tc>
      </w:tr>
      <w:tr w:rsidR="001E5FDE" w:rsidRPr="00B13F96" w14:paraId="03078845" w14:textId="77777777" w:rsidTr="002B037E">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right w:val="single" w:sz="4" w:space="0" w:color="0070C0"/>
            </w:tcBorders>
            <w:vAlign w:val="top"/>
          </w:tcPr>
          <w:p w14:paraId="538E6789" w14:textId="77777777" w:rsidR="001E5FDE" w:rsidRPr="00B423DB" w:rsidRDefault="001E5FDE" w:rsidP="00EA69D0">
            <w:pPr>
              <w:pStyle w:val="INDICATORTEXT"/>
            </w:pPr>
            <w:r>
              <w:rPr>
                <w:b/>
              </w:rPr>
              <w:t>LOGIC</w:t>
            </w:r>
          </w:p>
        </w:tc>
      </w:tr>
      <w:tr w:rsidR="001E5FDE" w:rsidRPr="00B13F96" w14:paraId="69355BA9" w14:textId="77777777" w:rsidTr="00BE7D50">
        <w:trPr>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nil"/>
            </w:tcBorders>
            <w:vAlign w:val="top"/>
          </w:tcPr>
          <w:p w14:paraId="32FC83C3" w14:textId="77777777" w:rsidR="001E5FDE" w:rsidRPr="001E5FDE" w:rsidRDefault="001E5FDE" w:rsidP="00EA69D0">
            <w:pPr>
              <w:pStyle w:val="INDICATORNUMBER"/>
              <w:rPr>
                <w:rStyle w:val="IntenseEmphasis"/>
                <w:bCs w:val="0"/>
                <w:i w:val="0"/>
                <w:iCs w:val="0"/>
                <w:color w:val="595959"/>
              </w:rPr>
            </w:pPr>
            <w:r w:rsidRPr="001E5FDE">
              <w:t>IFD 13</w:t>
            </w:r>
          </w:p>
        </w:tc>
        <w:tc>
          <w:tcPr>
            <w:tcW w:w="8145"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AB9392F" w14:textId="77777777" w:rsidR="001E5FDE" w:rsidRDefault="001E5FDE" w:rsidP="001E5FDE">
            <w:pPr>
              <w:spacing w:after="120"/>
              <w:cnfStyle w:val="000000000000" w:firstRow="0" w:lastRow="0" w:firstColumn="0" w:lastColumn="0" w:oddVBand="0" w:evenVBand="0" w:oddHBand="0" w:evenHBand="0" w:firstRowFirstColumn="0" w:firstRowLastColumn="0" w:lastRowFirstColumn="0" w:lastRowLastColumn="0"/>
              <w:rPr>
                <w:szCs w:val="18"/>
                <w:lang w:eastAsia="en-US"/>
              </w:rPr>
            </w:pPr>
            <w:r w:rsidRPr="00C329D9">
              <w:rPr>
                <w:color w:val="595959"/>
                <w:sz w:val="18"/>
                <w:szCs w:val="18"/>
              </w:rPr>
              <w:t>This indicator will be a</w:t>
            </w:r>
            <w:r>
              <w:rPr>
                <w:color w:val="595959"/>
                <w:sz w:val="18"/>
                <w:szCs w:val="18"/>
              </w:rPr>
              <w:t xml:space="preserve">pplicable if you reported that </w:t>
            </w:r>
            <w:r w:rsidRPr="00322ED9">
              <w:rPr>
                <w:color w:val="595959"/>
                <w:sz w:val="18"/>
                <w:szCs w:val="18"/>
              </w:rPr>
              <w:t xml:space="preserve">≥20% of your total inclusive finance assets are invested directly in microfinance in [05]. </w:t>
            </w:r>
          </w:p>
          <w:p w14:paraId="4955FDFE" w14:textId="77777777" w:rsidR="001E5FDE" w:rsidRPr="00B423DB" w:rsidRDefault="001E5FDE" w:rsidP="001E5FDE">
            <w:pPr>
              <w:pStyle w:val="INDICATORTEXT"/>
              <w:cnfStyle w:val="000000000000" w:firstRow="0" w:lastRow="0" w:firstColumn="0" w:lastColumn="0" w:oddVBand="0" w:evenVBand="0" w:oddHBand="0" w:evenHBand="0" w:firstRowFirstColumn="0" w:firstRowLastColumn="0" w:lastRowFirstColumn="0" w:lastRowLastColumn="0"/>
            </w:pPr>
            <w:r w:rsidRPr="00151E4B">
              <w:rPr>
                <w:rFonts w:eastAsia="MS PGothic"/>
                <w:szCs w:val="18"/>
              </w:rPr>
              <w:t xml:space="preserve">[13.2] and [13.3] will be applicable </w:t>
            </w:r>
            <w:r>
              <w:rPr>
                <w:szCs w:val="18"/>
              </w:rPr>
              <w:t>if ‘</w:t>
            </w:r>
            <w:r w:rsidRPr="00151E4B">
              <w:rPr>
                <w:rFonts w:eastAsia="MS PGothic"/>
                <w:szCs w:val="18"/>
              </w:rPr>
              <w:t>Yes</w:t>
            </w:r>
            <w:r>
              <w:rPr>
                <w:szCs w:val="18"/>
              </w:rPr>
              <w:t>’</w:t>
            </w:r>
            <w:r w:rsidRPr="00151E4B">
              <w:rPr>
                <w:rFonts w:eastAsia="MS PGothic"/>
                <w:szCs w:val="18"/>
              </w:rPr>
              <w:t xml:space="preserve"> </w:t>
            </w:r>
            <w:r>
              <w:rPr>
                <w:szCs w:val="18"/>
              </w:rPr>
              <w:t xml:space="preserve">is reported in </w:t>
            </w:r>
            <w:r w:rsidRPr="00151E4B">
              <w:rPr>
                <w:rFonts w:eastAsia="MS PGothic"/>
                <w:szCs w:val="18"/>
              </w:rPr>
              <w:t>[13.1].</w:t>
            </w:r>
          </w:p>
        </w:tc>
      </w:tr>
      <w:tr w:rsidR="00493C72" w:rsidRPr="00367846" w14:paraId="6704CCBE" w14:textId="77777777" w:rsidTr="00BE7D5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5EBC8175" w14:textId="77777777" w:rsidR="00493C72" w:rsidRPr="0056762D" w:rsidRDefault="00493C72" w:rsidP="00EA69D0">
            <w:pPr>
              <w:pStyle w:val="INDICATORTEXT"/>
              <w:rPr>
                <w:b/>
              </w:rPr>
            </w:pPr>
            <w:r w:rsidRPr="0056762D">
              <w:rPr>
                <w:b/>
              </w:rPr>
              <w:t>ASSESSMENT</w:t>
            </w:r>
          </w:p>
        </w:tc>
      </w:tr>
      <w:tr w:rsidR="00493C72" w:rsidRPr="00367846" w14:paraId="2A9D9DA8" w14:textId="77777777" w:rsidTr="00BE7D50">
        <w:trPr>
          <w:trHeight w:val="454"/>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0070C0"/>
            </w:tcBorders>
            <w:vAlign w:val="top"/>
          </w:tcPr>
          <w:p w14:paraId="05A4E613" w14:textId="77777777" w:rsidR="00493C72" w:rsidRDefault="00493C72" w:rsidP="00EA69D0">
            <w:pPr>
              <w:pStyle w:val="INDICATORNUMBER"/>
              <w:rPr>
                <w:rStyle w:val="IntenseEmphasis"/>
                <w:b/>
                <w:bCs w:val="0"/>
                <w:i w:val="0"/>
                <w:iCs w:val="0"/>
                <w:color w:val="595959"/>
              </w:rPr>
            </w:pPr>
            <w:r>
              <w:rPr>
                <w:rStyle w:val="IntenseEmphasis"/>
                <w:b/>
                <w:bCs w:val="0"/>
                <w:i w:val="0"/>
                <w:iCs w:val="0"/>
                <w:color w:val="595959"/>
              </w:rPr>
              <w:t>IFD 1</w:t>
            </w:r>
            <w:r w:rsidR="00502A77">
              <w:rPr>
                <w:rStyle w:val="IntenseEmphasis"/>
                <w:b/>
                <w:bCs w:val="0"/>
                <w:i w:val="0"/>
                <w:iCs w:val="0"/>
                <w:color w:val="595959"/>
              </w:rPr>
              <w:t>3</w:t>
            </w:r>
          </w:p>
        </w:tc>
        <w:tc>
          <w:tcPr>
            <w:tcW w:w="8145" w:type="dxa"/>
            <w:tcBorders>
              <w:top w:val="single" w:sz="4" w:space="0" w:color="A6A6A6" w:themeColor="background1" w:themeShade="A6"/>
              <w:bottom w:val="single" w:sz="4" w:space="0" w:color="0070C0"/>
              <w:right w:val="single" w:sz="4" w:space="0" w:color="0070C0"/>
            </w:tcBorders>
            <w:shd w:val="clear" w:color="auto" w:fill="auto"/>
          </w:tcPr>
          <w:p w14:paraId="35DCF0A4" w14:textId="77777777" w:rsidR="00502A77" w:rsidRPr="00502A77" w:rsidRDefault="00502A77" w:rsidP="00502A77">
            <w:pPr>
              <w:pStyle w:val="INDICATORTEXT"/>
              <w:cnfStyle w:val="000000000000" w:firstRow="0" w:lastRow="0" w:firstColumn="0" w:lastColumn="0" w:oddVBand="0" w:evenVBand="0" w:oddHBand="0" w:evenHBand="0" w:firstRowFirstColumn="0" w:firstRowLastColumn="0" w:lastRowFirstColumn="0" w:lastRowLastColumn="0"/>
            </w:pPr>
            <w:r w:rsidRPr="00502A77">
              <w:t xml:space="preserve">Maximum score: Three </w:t>
            </w:r>
            <w:r w:rsidRPr="00502A77">
              <w:sym w:font="Wingdings" w:char="F0AB"/>
            </w:r>
          </w:p>
          <w:p w14:paraId="71BD5934" w14:textId="77777777" w:rsidR="00493C72" w:rsidRPr="00E760CB" w:rsidRDefault="00502A77" w:rsidP="00502A77">
            <w:pPr>
              <w:pStyle w:val="INDICATORTEXT"/>
              <w:cnfStyle w:val="000000000000" w:firstRow="0" w:lastRow="0" w:firstColumn="0" w:lastColumn="0" w:oddVBand="0" w:evenVBand="0" w:oddHBand="0" w:evenHBand="0" w:firstRowFirstColumn="0" w:firstRowLastColumn="0" w:lastRowFirstColumn="0" w:lastRowLastColumn="0"/>
            </w:pPr>
            <w:r w:rsidRPr="00502A77">
              <w:t>The assessment of this indicator is based on your responses to [13.1, 13.2 &amp; 13.3].</w:t>
            </w:r>
          </w:p>
        </w:tc>
      </w:tr>
    </w:tbl>
    <w:p w14:paraId="55A98FAC" w14:textId="77777777" w:rsidR="00BE7D50" w:rsidRDefault="00BE7D50">
      <w:pPr>
        <w:widowControl/>
        <w:autoSpaceDE/>
        <w:autoSpaceDN/>
        <w:adjustRightInd/>
        <w:spacing w:before="0" w:after="0" w:line="240" w:lineRule="auto"/>
        <w:sectPr w:rsidR="00BE7D50" w:rsidSect="00855023">
          <w:headerReference w:type="default" r:id="rId46"/>
          <w:headerReference w:type="first" r:id="rId47"/>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E7D50" w14:paraId="02216064" w14:textId="77777777" w:rsidTr="00C415B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E25C5D8" w14:textId="77777777" w:rsidR="00BE7D50" w:rsidRDefault="00BE7D50" w:rsidP="00EA69D0">
            <w:pPr>
              <w:widowControl/>
              <w:autoSpaceDE/>
              <w:autoSpaceDN/>
              <w:adjustRightInd/>
              <w:spacing w:after="0" w:line="240" w:lineRule="auto"/>
              <w:rPr>
                <w:rStyle w:val="IntenseEmphasis"/>
                <w:b/>
                <w:bCs w:val="0"/>
                <w:i w:val="0"/>
                <w:iCs w:val="0"/>
              </w:rPr>
            </w:pPr>
            <w:r>
              <w:lastRenderedPageBreak/>
              <w:t>SECTION</w:t>
            </w:r>
          </w:p>
        </w:tc>
      </w:tr>
      <w:tr w:rsidR="00BE7D50" w14:paraId="0D3042CF" w14:textId="77777777" w:rsidTr="00C415B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618118C" w14:textId="77777777" w:rsidR="00BE7D50" w:rsidRPr="008C02AE" w:rsidRDefault="00BE7D50" w:rsidP="00BE7D50">
            <w:pPr>
              <w:pStyle w:val="Heading2"/>
              <w:outlineLvl w:val="1"/>
              <w:rPr>
                <w:rStyle w:val="IntenseEmphasis"/>
                <w:i w:val="0"/>
                <w:iCs w:val="0"/>
                <w:color w:val="008CD0"/>
              </w:rPr>
            </w:pPr>
            <w:bookmarkStart w:id="10" w:name="_Toc368050685"/>
            <w:r>
              <w:t>PIIF Principle 3</w:t>
            </w:r>
            <w:r w:rsidRPr="008C02AE">
              <w:t xml:space="preserve">: </w:t>
            </w:r>
            <w:r w:rsidRPr="00BE7D50">
              <w:t>Fair treatment</w:t>
            </w:r>
            <w:bookmarkEnd w:id="10"/>
            <w:r w:rsidRPr="00BE7D50">
              <w:t xml:space="preserve"> </w:t>
            </w:r>
          </w:p>
        </w:tc>
      </w:tr>
    </w:tbl>
    <w:p w14:paraId="54ED097B" w14:textId="77777777" w:rsidR="00493C72" w:rsidRDefault="00493C72">
      <w:pPr>
        <w:widowControl/>
        <w:autoSpaceDE/>
        <w:autoSpaceDN/>
        <w:adjustRightInd/>
        <w:spacing w:before="0" w:after="0" w:line="240" w:lineRule="auto"/>
        <w:rPr>
          <w:rFonts w:eastAsia="Times New Roman"/>
          <w:b/>
          <w:color w:val="595959"/>
          <w:sz w:val="18"/>
          <w:szCs w:val="18"/>
        </w:rPr>
      </w:pPr>
    </w:p>
    <w:p w14:paraId="67CBF341" w14:textId="4125F572" w:rsidR="00D927E8" w:rsidRPr="00D927E8" w:rsidRDefault="00D927E8" w:rsidP="00D927E8">
      <w:pPr>
        <w:pStyle w:val="INDICATORTEXT"/>
        <w:ind w:left="0"/>
        <w:rPr>
          <w:b/>
          <w:i/>
          <w:lang w:eastAsia="en-GB"/>
        </w:rPr>
      </w:pPr>
      <w:r w:rsidRPr="00D927E8">
        <w:rPr>
          <w:b/>
          <w:i/>
          <w:lang w:eastAsia="en-GB"/>
        </w:rPr>
        <w:t>Possible action</w:t>
      </w:r>
    </w:p>
    <w:p w14:paraId="005469BF" w14:textId="651A305F" w:rsidR="00D927E8" w:rsidRDefault="00D927E8" w:rsidP="00D927E8">
      <w:pPr>
        <w:pStyle w:val="INDICATORTEXT"/>
        <w:ind w:left="0"/>
        <w:rPr>
          <w:rFonts w:ascii="Helvetica" w:hAnsi="Helvetica"/>
          <w:b/>
          <w:i/>
          <w:color w:val="333333"/>
          <w:sz w:val="20"/>
        </w:rPr>
      </w:pPr>
      <w:r w:rsidRPr="00D927E8">
        <w:rPr>
          <w:i/>
          <w:lang w:eastAsia="en-GB"/>
        </w:rPr>
        <w:t>Provide financing in an appropriate currency and tenor.</w:t>
      </w:r>
      <w:r w:rsidRPr="009C5624">
        <w:rPr>
          <w:rFonts w:ascii="Helvetica" w:hAnsi="Helvetica"/>
          <w:b/>
          <w:i/>
          <w:color w:val="333333"/>
          <w:sz w:val="20"/>
        </w:rPr>
        <w:t> </w:t>
      </w:r>
    </w:p>
    <w:p w14:paraId="2D89E97C" w14:textId="77777777" w:rsidR="00D927E8" w:rsidRDefault="00D927E8" w:rsidP="00D927E8">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05D1A" w14:paraId="530B739A"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B479B65" w14:textId="77777777" w:rsidR="00B05D1A" w:rsidRPr="00356CDA" w:rsidRDefault="00B05D1A"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30A8D10D" w14:textId="77777777" w:rsidR="00B05D1A" w:rsidRPr="00356CDA" w:rsidRDefault="00B05D1A"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BF8F6A2" w14:textId="77777777" w:rsidR="00B05D1A" w:rsidRPr="00356CDA" w:rsidRDefault="00B05D1A"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0DB884E" w14:textId="77777777" w:rsidR="00B05D1A" w:rsidRPr="00356CDA" w:rsidRDefault="00B05D1A"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B05D1A" w14:paraId="33D146EB"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23C71D5" w14:textId="77777777" w:rsidR="00B05D1A" w:rsidRPr="00356CDA" w:rsidRDefault="00B05D1A" w:rsidP="00EA69D0">
            <w:pPr>
              <w:pStyle w:val="SectionIndicatorHeaderText"/>
              <w:rPr>
                <w:rStyle w:val="IntenseEmphasis"/>
                <w:bCs w:val="0"/>
                <w:i w:val="0"/>
                <w:iCs w:val="0"/>
                <w:color w:val="FFFFFF" w:themeColor="background1"/>
              </w:rPr>
            </w:pPr>
            <w:r>
              <w:rPr>
                <w:rStyle w:val="IntenseEmphasis"/>
                <w:i w:val="0"/>
                <w:color w:val="FFFFFF" w:themeColor="background1"/>
              </w:rPr>
              <w:t>IFD 14</w:t>
            </w:r>
          </w:p>
        </w:tc>
        <w:tc>
          <w:tcPr>
            <w:tcW w:w="3402" w:type="dxa"/>
          </w:tcPr>
          <w:p w14:paraId="5696B9DD" w14:textId="77777777" w:rsidR="00B05D1A" w:rsidRPr="00356CDA" w:rsidRDefault="00B05D1A"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1862C980" w14:textId="77777777" w:rsidR="00B05D1A" w:rsidRPr="00A57E01" w:rsidRDefault="00B05D1A"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7F29094" w14:textId="77777777" w:rsidR="00B05D1A" w:rsidRPr="00356CDA" w:rsidRDefault="00B05D1A"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456DCDDC" w14:textId="77777777" w:rsidR="00D927E8" w:rsidRDefault="00D927E8" w:rsidP="00B05D1A">
      <w:pPr>
        <w:pStyle w:val="INDICATORNUMBER"/>
      </w:pPr>
    </w:p>
    <w:tbl>
      <w:tblPr>
        <w:tblStyle w:val="SubSectionIndicatorTableVOLUNTARY"/>
        <w:tblW w:w="9214" w:type="dxa"/>
        <w:tblInd w:w="5" w:type="dxa"/>
        <w:tblLook w:val="04A0" w:firstRow="1" w:lastRow="0" w:firstColumn="1" w:lastColumn="0" w:noHBand="0" w:noVBand="1"/>
      </w:tblPr>
      <w:tblGrid>
        <w:gridCol w:w="1093"/>
        <w:gridCol w:w="4298"/>
        <w:gridCol w:w="3823"/>
      </w:tblGrid>
      <w:tr w:rsidR="00B05D1A" w14:paraId="6BBCDE7A"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255E51AC" w14:textId="77777777" w:rsidR="00B05D1A" w:rsidRPr="00903B63" w:rsidRDefault="00B05D1A"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w:t>
            </w:r>
            <w:r w:rsidR="006855E1">
              <w:rPr>
                <w:rStyle w:val="IntenseEmphasis"/>
                <w:i w:val="0"/>
                <w:color w:val="FFFFFF" w:themeColor="background1"/>
              </w:rPr>
              <w:t>4</w:t>
            </w:r>
          </w:p>
        </w:tc>
        <w:tc>
          <w:tcPr>
            <w:tcW w:w="8121" w:type="dxa"/>
            <w:gridSpan w:val="2"/>
            <w:tcBorders>
              <w:top w:val="single" w:sz="4" w:space="0" w:color="0070C0"/>
              <w:bottom w:val="single" w:sz="4" w:space="0" w:color="0070C0"/>
              <w:right w:val="single" w:sz="4" w:space="0" w:color="0070C0"/>
            </w:tcBorders>
            <w:shd w:val="clear" w:color="auto" w:fill="0070C0"/>
          </w:tcPr>
          <w:p w14:paraId="465C1E8C" w14:textId="77777777" w:rsidR="00B05D1A" w:rsidRPr="00903B63" w:rsidRDefault="00B05D1A"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05D1A" w14:paraId="5B6ED8A2"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4133E3B" w14:textId="77777777" w:rsidR="00B05D1A" w:rsidRDefault="00B05D1A" w:rsidP="00EA69D0">
            <w:pPr>
              <w:pStyle w:val="INDICATORNUMBER"/>
              <w:rPr>
                <w:rStyle w:val="IntenseEmphasis"/>
                <w:b/>
                <w:bCs w:val="0"/>
                <w:i w:val="0"/>
                <w:iCs w:val="0"/>
                <w:color w:val="595959"/>
              </w:rPr>
            </w:pPr>
            <w:r>
              <w:rPr>
                <w:rStyle w:val="IntenseEmphasis"/>
                <w:b/>
                <w:bCs w:val="0"/>
                <w:i w:val="0"/>
                <w:iCs w:val="0"/>
                <w:color w:val="595959"/>
              </w:rPr>
              <w:t>IFD 1</w:t>
            </w:r>
            <w:r w:rsidR="006855E1">
              <w:rPr>
                <w:rStyle w:val="IntenseEmphasis"/>
                <w:b/>
                <w:bCs w:val="0"/>
                <w:i w:val="0"/>
                <w:iCs w:val="0"/>
                <w:color w:val="595959"/>
              </w:rPr>
              <w:t>4</w:t>
            </w:r>
            <w:r>
              <w:rPr>
                <w:rStyle w:val="IntenseEmphasis"/>
                <w:b/>
                <w:bCs w:val="0"/>
                <w:i w:val="0"/>
                <w:iCs w:val="0"/>
                <w:color w:val="595959"/>
              </w:rPr>
              <w:t>.1</w:t>
            </w:r>
          </w:p>
        </w:tc>
        <w:tc>
          <w:tcPr>
            <w:tcW w:w="8121" w:type="dxa"/>
            <w:gridSpan w:val="2"/>
            <w:tcBorders>
              <w:top w:val="single" w:sz="4" w:space="0" w:color="0070C0"/>
              <w:right w:val="single" w:sz="4" w:space="0" w:color="0070C0"/>
            </w:tcBorders>
            <w:shd w:val="clear" w:color="auto" w:fill="DAEEF3" w:themeFill="accent5" w:themeFillTint="33"/>
          </w:tcPr>
          <w:p w14:paraId="5D3FE214" w14:textId="6845EA55" w:rsidR="00B05D1A" w:rsidRPr="00EF33D2" w:rsidRDefault="00567807" w:rsidP="00F819B2">
            <w:pPr>
              <w:pStyle w:val="INDICATORTEXT"/>
              <w:cnfStyle w:val="000000100000" w:firstRow="0" w:lastRow="0" w:firstColumn="0" w:lastColumn="0" w:oddVBand="0" w:evenVBand="0" w:oddHBand="1" w:evenHBand="0" w:firstRowFirstColumn="0" w:firstRowLastColumn="0" w:lastRowFirstColumn="0" w:lastRowLastColumn="0"/>
            </w:pPr>
            <w:r w:rsidRPr="001C2E62">
              <w:t>In relation</w:t>
            </w:r>
            <w:r w:rsidR="00F819B2">
              <w:t>ship</w:t>
            </w:r>
            <w:r w:rsidRPr="001C2E62">
              <w:t xml:space="preserve"> to your direct portfolio in debt</w:t>
            </w:r>
            <w:r>
              <w:t>, i</w:t>
            </w:r>
            <w:r w:rsidR="006855E1" w:rsidRPr="006855E1">
              <w:t>ndicate</w:t>
            </w:r>
            <w:r>
              <w:t xml:space="preserve"> </w:t>
            </w:r>
            <w:r w:rsidR="00F819B2">
              <w:t>whether</w:t>
            </w:r>
            <w:r w:rsidR="00F819B2" w:rsidRPr="006855E1">
              <w:t xml:space="preserve"> </w:t>
            </w:r>
            <w:r w:rsidR="006855E1" w:rsidRPr="006855E1">
              <w:t>you provide investment in local currency.</w:t>
            </w:r>
          </w:p>
        </w:tc>
      </w:tr>
      <w:tr w:rsidR="00B05D1A" w14:paraId="703EEBD1"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60EBEE3D" w14:textId="77777777" w:rsidR="00B05D1A" w:rsidRDefault="00B05D1A" w:rsidP="00EA69D0">
            <w:pPr>
              <w:pStyle w:val="INDICATORNUMBER"/>
              <w:rPr>
                <w:rStyle w:val="IntenseEmphasis"/>
                <w:b/>
                <w:bCs w:val="0"/>
                <w:i w:val="0"/>
                <w:iCs w:val="0"/>
                <w:color w:val="595959"/>
              </w:rPr>
            </w:pPr>
          </w:p>
        </w:tc>
        <w:tc>
          <w:tcPr>
            <w:tcW w:w="4298" w:type="dxa"/>
            <w:tcBorders>
              <w:top w:val="nil"/>
              <w:bottom w:val="single" w:sz="4" w:space="0" w:color="0070C0"/>
              <w:right w:val="single" w:sz="4" w:space="0" w:color="A6A6A6" w:themeColor="background1" w:themeShade="A6"/>
            </w:tcBorders>
            <w:shd w:val="clear" w:color="auto" w:fill="auto"/>
          </w:tcPr>
          <w:p w14:paraId="34A3970A" w14:textId="77777777" w:rsidR="00B05D1A" w:rsidRPr="005308EE" w:rsidRDefault="00B05D1A"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3823" w:type="dxa"/>
            <w:tcBorders>
              <w:top w:val="nil"/>
              <w:left w:val="single" w:sz="4" w:space="0" w:color="A6A6A6" w:themeColor="background1" w:themeShade="A6"/>
              <w:bottom w:val="single" w:sz="4" w:space="0" w:color="0070C0"/>
              <w:right w:val="single" w:sz="4" w:space="0" w:color="0070C0"/>
            </w:tcBorders>
            <w:shd w:val="clear" w:color="auto" w:fill="auto"/>
          </w:tcPr>
          <w:p w14:paraId="497F8DB5" w14:textId="77777777" w:rsidR="00B05D1A" w:rsidRPr="00B734A4" w:rsidRDefault="00B05D1A"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B05D1A" w14:paraId="53328D76"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56D5CD08" w14:textId="77777777" w:rsidR="00B05D1A" w:rsidRDefault="006855E1" w:rsidP="00EA69D0">
            <w:pPr>
              <w:pStyle w:val="INDICATORNUMBER"/>
              <w:rPr>
                <w:rStyle w:val="IntenseEmphasis"/>
                <w:b/>
                <w:bCs w:val="0"/>
                <w:i w:val="0"/>
                <w:iCs w:val="0"/>
                <w:color w:val="595959"/>
              </w:rPr>
            </w:pPr>
            <w:r>
              <w:rPr>
                <w:rStyle w:val="IntenseEmphasis"/>
                <w:b/>
                <w:bCs w:val="0"/>
                <w:i w:val="0"/>
                <w:iCs w:val="0"/>
                <w:color w:val="595959"/>
              </w:rPr>
              <w:t>IFD 14</w:t>
            </w:r>
            <w:r w:rsidR="00B05D1A">
              <w:rPr>
                <w:rStyle w:val="IntenseEmphasis"/>
                <w:b/>
                <w:bCs w:val="0"/>
                <w:i w:val="0"/>
                <w:iCs w:val="0"/>
                <w:color w:val="595959"/>
              </w:rPr>
              <w:t>.2</w:t>
            </w:r>
          </w:p>
        </w:tc>
        <w:tc>
          <w:tcPr>
            <w:tcW w:w="8121" w:type="dxa"/>
            <w:gridSpan w:val="2"/>
            <w:tcBorders>
              <w:top w:val="single" w:sz="4" w:space="0" w:color="0070C0"/>
              <w:right w:val="single" w:sz="4" w:space="0" w:color="0070C0"/>
            </w:tcBorders>
            <w:shd w:val="clear" w:color="auto" w:fill="DAEEF3" w:themeFill="accent5" w:themeFillTint="33"/>
          </w:tcPr>
          <w:p w14:paraId="4788FC29" w14:textId="77777777" w:rsidR="00B05D1A" w:rsidRDefault="006855E1" w:rsidP="006855E1">
            <w:pPr>
              <w:pStyle w:val="INDICATORTEXT"/>
              <w:cnfStyle w:val="000000100000" w:firstRow="0" w:lastRow="0" w:firstColumn="0" w:lastColumn="0" w:oddVBand="0" w:evenVBand="0" w:oddHBand="1" w:evenHBand="0" w:firstRowFirstColumn="0" w:firstRowLastColumn="0" w:lastRowFirstColumn="0" w:lastRowLastColumn="0"/>
            </w:pPr>
            <w:r w:rsidRPr="006855E1">
              <w:t xml:space="preserve">Indicate what percentage of your direct portfolio in debt is invested in the investee’s local currency. </w:t>
            </w:r>
          </w:p>
        </w:tc>
      </w:tr>
      <w:tr w:rsidR="006855E1" w14:paraId="71FA4741"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C0AFE5E" w14:textId="77777777" w:rsidR="006855E1" w:rsidRDefault="006855E1" w:rsidP="00EA69D0">
            <w:pPr>
              <w:pStyle w:val="INDICATORNUMBER"/>
              <w:rPr>
                <w:rStyle w:val="IntenseEmphasis"/>
                <w:b/>
                <w:bCs w:val="0"/>
                <w:i w:val="0"/>
                <w:iCs w:val="0"/>
                <w:color w:val="595959"/>
              </w:rPr>
            </w:pPr>
          </w:p>
        </w:tc>
        <w:tc>
          <w:tcPr>
            <w:tcW w:w="8121" w:type="dxa"/>
            <w:gridSpan w:val="2"/>
            <w:tcBorders>
              <w:top w:val="nil"/>
              <w:bottom w:val="nil"/>
              <w:right w:val="single" w:sz="4" w:space="0" w:color="0070C0"/>
            </w:tcBorders>
            <w:shd w:val="clear" w:color="auto" w:fill="auto"/>
          </w:tcPr>
          <w:p w14:paraId="4D663632" w14:textId="77777777" w:rsidR="006855E1" w:rsidRPr="00B734A4" w:rsidRDefault="00A0088B"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B05D1A" w14:paraId="2D63B53C"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0B7C81A" w14:textId="77777777" w:rsidR="00B05D1A" w:rsidRDefault="00B05D1A" w:rsidP="00EA69D0">
            <w:pPr>
              <w:pStyle w:val="INDICATORNUMBER"/>
              <w:rPr>
                <w:rStyle w:val="IntenseEmphasis"/>
                <w:b/>
                <w:bCs w:val="0"/>
                <w:i w:val="0"/>
                <w:iCs w:val="0"/>
                <w:color w:val="595959"/>
              </w:rPr>
            </w:pPr>
            <w:r>
              <w:rPr>
                <w:rStyle w:val="IntenseEmphasis"/>
                <w:b/>
                <w:bCs w:val="0"/>
                <w:i w:val="0"/>
                <w:iCs w:val="0"/>
                <w:color w:val="595959"/>
              </w:rPr>
              <w:t>IFD 1</w:t>
            </w:r>
            <w:r w:rsidR="006855E1">
              <w:rPr>
                <w:rStyle w:val="IntenseEmphasis"/>
                <w:b/>
                <w:bCs w:val="0"/>
                <w:i w:val="0"/>
                <w:iCs w:val="0"/>
                <w:color w:val="595959"/>
              </w:rPr>
              <w:t>4.3</w:t>
            </w:r>
          </w:p>
        </w:tc>
        <w:tc>
          <w:tcPr>
            <w:tcW w:w="8121" w:type="dxa"/>
            <w:gridSpan w:val="2"/>
            <w:tcBorders>
              <w:top w:val="single" w:sz="4" w:space="0" w:color="0070C0"/>
              <w:right w:val="single" w:sz="4" w:space="0" w:color="0070C0"/>
            </w:tcBorders>
            <w:shd w:val="clear" w:color="auto" w:fill="DAEEF3" w:themeFill="accent5" w:themeFillTint="33"/>
          </w:tcPr>
          <w:p w14:paraId="04F7D573" w14:textId="5D3BA980" w:rsidR="00B05D1A" w:rsidRPr="001C0916" w:rsidRDefault="00B05D1A"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1328112" w14:textId="77777777" w:rsidR="00B05D1A" w:rsidRPr="003939E2" w:rsidRDefault="00B05D1A"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B05D1A" w14:paraId="45FF3B10"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1D1F661B" w14:textId="77777777" w:rsidR="00B05D1A" w:rsidRDefault="00B05D1A"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09FF919B" w14:textId="77777777" w:rsidR="00B05D1A" w:rsidRPr="00641017" w:rsidRDefault="00B05D1A"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2FFC14AA" w14:textId="77777777" w:rsidR="00D927E8" w:rsidRDefault="00D927E8" w:rsidP="00BA05AA">
      <w:pPr>
        <w:pStyle w:val="INDICATORNUMBER"/>
      </w:pPr>
    </w:p>
    <w:tbl>
      <w:tblPr>
        <w:tblStyle w:val="SubSectionIndicatorTableMANDATORY"/>
        <w:tblW w:w="9214" w:type="dxa"/>
        <w:tblInd w:w="5" w:type="dxa"/>
        <w:tblLook w:val="04A0" w:firstRow="1" w:lastRow="0" w:firstColumn="1" w:lastColumn="0" w:noHBand="0" w:noVBand="1"/>
      </w:tblPr>
      <w:tblGrid>
        <w:gridCol w:w="1069"/>
        <w:gridCol w:w="8145"/>
      </w:tblGrid>
      <w:tr w:rsidR="00BA05AA" w:rsidRPr="00DC20FA" w14:paraId="7846CC23" w14:textId="77777777" w:rsidTr="006C71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9" w:type="dxa"/>
            <w:tcBorders>
              <w:top w:val="single" w:sz="4" w:space="0" w:color="0082C8"/>
              <w:bottom w:val="nil"/>
            </w:tcBorders>
          </w:tcPr>
          <w:p w14:paraId="388C8A9C" w14:textId="77777777" w:rsidR="00BA05AA" w:rsidRPr="00DC20FA" w:rsidRDefault="00BA05AA"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14</w:t>
            </w:r>
          </w:p>
        </w:tc>
        <w:tc>
          <w:tcPr>
            <w:tcW w:w="8145" w:type="dxa"/>
            <w:tcBorders>
              <w:top w:val="single" w:sz="4" w:space="0" w:color="0082C8"/>
              <w:bottom w:val="single" w:sz="4" w:space="0" w:color="7F7F7F" w:themeColor="text1" w:themeTint="80"/>
              <w:right w:val="single" w:sz="4" w:space="0" w:color="0070C0"/>
            </w:tcBorders>
          </w:tcPr>
          <w:p w14:paraId="67038D20" w14:textId="77777777" w:rsidR="00BA05AA" w:rsidRPr="00DC20FA" w:rsidRDefault="00BA05AA"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A05AA" w:rsidRPr="00B13F96" w14:paraId="79DDB0E0" w14:textId="77777777" w:rsidTr="006C71D0">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nil"/>
              <w:bottom w:val="single" w:sz="4" w:space="0" w:color="A6A6A6" w:themeColor="background1" w:themeShade="A6"/>
            </w:tcBorders>
            <w:vAlign w:val="top"/>
          </w:tcPr>
          <w:p w14:paraId="1584B713" w14:textId="77777777" w:rsidR="00BA05AA" w:rsidRPr="000D72DF" w:rsidRDefault="00BA05AA" w:rsidP="00EA69D0">
            <w:pPr>
              <w:pStyle w:val="INDICATORNUMBER"/>
              <w:rPr>
                <w:rStyle w:val="IntenseEmphasis"/>
                <w:b/>
                <w:bCs w:val="0"/>
                <w:i w:val="0"/>
                <w:iCs w:val="0"/>
              </w:rPr>
            </w:pPr>
            <w:r>
              <w:rPr>
                <w:rStyle w:val="IntenseEmphasis"/>
                <w:b/>
                <w:bCs w:val="0"/>
                <w:i w:val="0"/>
                <w:iCs w:val="0"/>
                <w:color w:val="595959"/>
              </w:rPr>
              <w:t>IFD 14</w:t>
            </w:r>
          </w:p>
        </w:tc>
        <w:tc>
          <w:tcPr>
            <w:tcW w:w="8145" w:type="dxa"/>
            <w:tcBorders>
              <w:top w:val="single" w:sz="4" w:space="0" w:color="7F7F7F" w:themeColor="text1" w:themeTint="80"/>
              <w:bottom w:val="single" w:sz="4" w:space="0" w:color="A6A6A6" w:themeColor="background1" w:themeShade="A6"/>
              <w:right w:val="single" w:sz="4" w:space="0" w:color="0070C0"/>
            </w:tcBorders>
            <w:shd w:val="clear" w:color="auto" w:fill="auto"/>
            <w:vAlign w:val="top"/>
          </w:tcPr>
          <w:p w14:paraId="34C85AE9" w14:textId="77777777" w:rsidR="00BA05AA" w:rsidRPr="00B13F96" w:rsidRDefault="00BA05AA" w:rsidP="00EA69D0">
            <w:pPr>
              <w:pStyle w:val="INDICATORTEXT"/>
              <w:cnfStyle w:val="000000100000" w:firstRow="0" w:lastRow="0" w:firstColumn="0" w:lastColumn="0" w:oddVBand="0" w:evenVBand="0" w:oddHBand="1" w:evenHBand="0" w:firstRowFirstColumn="0" w:firstRowLastColumn="0" w:lastRowFirstColumn="0" w:lastRowLastColumn="0"/>
            </w:pPr>
            <w:r w:rsidRPr="00BA05AA">
              <w:t>This indicator is only applicable if you have direct debt investments.</w:t>
            </w:r>
          </w:p>
        </w:tc>
      </w:tr>
      <w:tr w:rsidR="00BA05AA" w:rsidRPr="00B13F96" w14:paraId="0825C798" w14:textId="77777777" w:rsidTr="006C71D0">
        <w:trPr>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nil"/>
            </w:tcBorders>
            <w:vAlign w:val="top"/>
          </w:tcPr>
          <w:p w14:paraId="123AD428" w14:textId="77777777" w:rsidR="00BA05AA" w:rsidRDefault="00BA05AA" w:rsidP="00EA69D0">
            <w:pPr>
              <w:pStyle w:val="INDICATORNUMBER"/>
              <w:rPr>
                <w:rStyle w:val="IntenseEmphasis"/>
                <w:b/>
                <w:bCs w:val="0"/>
                <w:i w:val="0"/>
                <w:iCs w:val="0"/>
                <w:color w:val="595959"/>
              </w:rPr>
            </w:pPr>
            <w:r>
              <w:rPr>
                <w:rStyle w:val="IntenseEmphasis"/>
                <w:b/>
                <w:bCs w:val="0"/>
                <w:i w:val="0"/>
                <w:iCs w:val="0"/>
                <w:color w:val="595959"/>
              </w:rPr>
              <w:t>IFD 14.2</w:t>
            </w:r>
          </w:p>
        </w:tc>
        <w:tc>
          <w:tcPr>
            <w:tcW w:w="8145"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DB2557E" w14:textId="77777777" w:rsidR="00BA05AA" w:rsidRPr="00BA05AA" w:rsidRDefault="00BA05AA" w:rsidP="00EA69D0">
            <w:pPr>
              <w:pStyle w:val="INDICATORTEXT"/>
              <w:cnfStyle w:val="000000000000" w:firstRow="0" w:lastRow="0" w:firstColumn="0" w:lastColumn="0" w:oddVBand="0" w:evenVBand="0" w:oddHBand="0" w:evenHBand="0" w:firstRowFirstColumn="0" w:firstRowLastColumn="0" w:lastRowFirstColumn="0" w:lastRowLastColumn="0"/>
            </w:pPr>
            <w:r w:rsidRPr="00BA05AA">
              <w:t>IFD 14.2 is based on MIV Disclosure Guideline 2.2.2.7.</w:t>
            </w:r>
          </w:p>
        </w:tc>
      </w:tr>
      <w:tr w:rsidR="00BA05AA" w:rsidRPr="00B13F96" w14:paraId="706F22C7" w14:textId="77777777" w:rsidTr="006C71D0">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tcBorders>
            <w:vAlign w:val="top"/>
          </w:tcPr>
          <w:p w14:paraId="06007ABA" w14:textId="77777777" w:rsidR="00BA05AA" w:rsidRDefault="00BA05AA" w:rsidP="00EA69D0">
            <w:pPr>
              <w:pStyle w:val="INDICATORNUMBER"/>
              <w:rPr>
                <w:rStyle w:val="IntenseEmphasis"/>
                <w:b/>
                <w:bCs w:val="0"/>
                <w:i w:val="0"/>
                <w:iCs w:val="0"/>
                <w:color w:val="595959"/>
              </w:rPr>
            </w:pPr>
            <w:r>
              <w:rPr>
                <w:rStyle w:val="IntenseEmphasis"/>
                <w:b/>
                <w:bCs w:val="0"/>
                <w:i w:val="0"/>
                <w:iCs w:val="0"/>
                <w:color w:val="595959"/>
              </w:rPr>
              <w:t>IFD 14.3</w:t>
            </w:r>
          </w:p>
        </w:tc>
        <w:tc>
          <w:tcPr>
            <w:tcW w:w="8145"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04B3E00" w14:textId="77777777" w:rsidR="00BA05AA" w:rsidRPr="00BA05AA" w:rsidRDefault="00BA05AA" w:rsidP="00EA69D0">
            <w:pPr>
              <w:pStyle w:val="INDICATORTEXT"/>
              <w:cnfStyle w:val="000000100000" w:firstRow="0" w:lastRow="0" w:firstColumn="0" w:lastColumn="0" w:oddVBand="0" w:evenVBand="0" w:oddHBand="1" w:evenHBand="0" w:firstRowFirstColumn="0" w:firstRowLastColumn="0" w:lastRowFirstColumn="0" w:lastRowLastColumn="0"/>
            </w:pPr>
            <w:r>
              <w:t>F</w:t>
            </w:r>
            <w:r w:rsidRPr="00BA05AA">
              <w:t>or example, if you do not provide loans in foreign currency, you may wish to describe whether you take any measures to help your investees in managing the foreign exchange rate.</w:t>
            </w:r>
          </w:p>
        </w:tc>
      </w:tr>
      <w:tr w:rsidR="004F73B1" w:rsidRPr="00B13F96" w14:paraId="3BC541D7" w14:textId="77777777" w:rsidTr="00E64131">
        <w:trPr>
          <w:trHeight w:val="567"/>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right w:val="single" w:sz="4" w:space="0" w:color="0070C0"/>
            </w:tcBorders>
            <w:vAlign w:val="top"/>
          </w:tcPr>
          <w:p w14:paraId="72B6ED35" w14:textId="77777777" w:rsidR="004F73B1" w:rsidRPr="00CF0D90" w:rsidRDefault="004F73B1" w:rsidP="00EA69D0">
            <w:pPr>
              <w:pStyle w:val="INDICATORTEXT"/>
              <w:rPr>
                <w:b/>
              </w:rPr>
            </w:pPr>
            <w:r w:rsidRPr="00151E4B">
              <w:rPr>
                <w:b/>
              </w:rPr>
              <w:t>LOGIC</w:t>
            </w:r>
          </w:p>
        </w:tc>
      </w:tr>
      <w:tr w:rsidR="004F73B1" w:rsidRPr="00B13F96" w14:paraId="491D0493" w14:textId="77777777" w:rsidTr="006C71D0">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tcBorders>
            <w:vAlign w:val="top"/>
          </w:tcPr>
          <w:p w14:paraId="48D82F77" w14:textId="77777777" w:rsidR="004F73B1" w:rsidRDefault="004F73B1" w:rsidP="00EA69D0">
            <w:pPr>
              <w:pStyle w:val="INDICATORNUMBER"/>
              <w:rPr>
                <w:rStyle w:val="IntenseEmphasis"/>
                <w:b/>
                <w:bCs w:val="0"/>
                <w:i w:val="0"/>
                <w:iCs w:val="0"/>
                <w:color w:val="595959"/>
              </w:rPr>
            </w:pPr>
            <w:r>
              <w:rPr>
                <w:rStyle w:val="IntenseEmphasis"/>
                <w:b/>
                <w:bCs w:val="0"/>
                <w:i w:val="0"/>
                <w:iCs w:val="0"/>
                <w:color w:val="595959"/>
              </w:rPr>
              <w:t>IFD 14</w:t>
            </w:r>
          </w:p>
        </w:tc>
        <w:tc>
          <w:tcPr>
            <w:tcW w:w="8145"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4AE1DA9" w14:textId="77777777" w:rsidR="004F73B1" w:rsidRDefault="00DD7131" w:rsidP="00DD7131">
            <w:pPr>
              <w:pStyle w:val="INDICATORTEXT"/>
              <w:cnfStyle w:val="000000100000" w:firstRow="0" w:lastRow="0" w:firstColumn="0" w:lastColumn="0" w:oddVBand="0" w:evenVBand="0" w:oddHBand="1" w:evenHBand="0" w:firstRowFirstColumn="0" w:firstRowLastColumn="0" w:lastRowFirstColumn="0" w:lastRowLastColumn="0"/>
            </w:pPr>
            <w:r>
              <w:t>Thi</w:t>
            </w:r>
            <w:r w:rsidR="00ED0C16">
              <w:t>s indicator will be applicable i</w:t>
            </w:r>
            <w:r>
              <w:t xml:space="preserve">f you reported </w:t>
            </w:r>
            <w:r w:rsidRPr="00BF429C">
              <w:t>≥</w:t>
            </w:r>
            <w:r>
              <w:t xml:space="preserve">20% of your organisation’s inclusive finance investments are in debt in [04]. </w:t>
            </w:r>
          </w:p>
          <w:p w14:paraId="06E00504" w14:textId="77777777" w:rsidR="00FB0C11" w:rsidRDefault="00FB0C11" w:rsidP="001905C1">
            <w:pPr>
              <w:pStyle w:val="INDICATORTEXT"/>
              <w:cnfStyle w:val="000000100000" w:firstRow="0" w:lastRow="0" w:firstColumn="0" w:lastColumn="0" w:oddVBand="0" w:evenVBand="0" w:oddHBand="1" w:evenHBand="0" w:firstRowFirstColumn="0" w:firstRowLastColumn="0" w:lastRowFirstColumn="0" w:lastRowLastColumn="0"/>
            </w:pPr>
            <w:r>
              <w:rPr>
                <w:bCs/>
                <w:szCs w:val="18"/>
              </w:rPr>
              <w:t>Within this indicator,</w:t>
            </w:r>
            <w:r w:rsidRPr="007E03EF" w:rsidDel="00FB24E7">
              <w:rPr>
                <w:bCs/>
                <w:szCs w:val="18"/>
              </w:rPr>
              <w:t xml:space="preserve"> </w:t>
            </w:r>
            <w:r>
              <w:rPr>
                <w:bCs/>
                <w:szCs w:val="18"/>
              </w:rPr>
              <w:t>[14.2</w:t>
            </w:r>
            <w:r w:rsidRPr="007E03EF">
              <w:rPr>
                <w:bCs/>
                <w:szCs w:val="18"/>
              </w:rPr>
              <w:t>] will be appli</w:t>
            </w:r>
            <w:r>
              <w:rPr>
                <w:bCs/>
                <w:szCs w:val="18"/>
              </w:rPr>
              <w:t xml:space="preserve">cable if you report </w:t>
            </w:r>
            <w:r w:rsidR="001905C1">
              <w:rPr>
                <w:bCs/>
                <w:szCs w:val="18"/>
              </w:rPr>
              <w:t>‘</w:t>
            </w:r>
            <w:r>
              <w:rPr>
                <w:bCs/>
                <w:szCs w:val="18"/>
              </w:rPr>
              <w:t>Yes</w:t>
            </w:r>
            <w:r w:rsidR="001905C1">
              <w:rPr>
                <w:bCs/>
                <w:szCs w:val="18"/>
              </w:rPr>
              <w:t>’</w:t>
            </w:r>
            <w:r>
              <w:rPr>
                <w:bCs/>
                <w:szCs w:val="18"/>
              </w:rPr>
              <w:t xml:space="preserve"> to [14.1</w:t>
            </w:r>
            <w:r w:rsidRPr="007E03EF">
              <w:rPr>
                <w:bCs/>
                <w:szCs w:val="18"/>
              </w:rPr>
              <w:t>]</w:t>
            </w:r>
            <w:r>
              <w:rPr>
                <w:bCs/>
                <w:szCs w:val="18"/>
              </w:rPr>
              <w:t xml:space="preserve">. </w:t>
            </w:r>
          </w:p>
        </w:tc>
      </w:tr>
      <w:tr w:rsidR="00BA05AA" w:rsidRPr="00367846" w14:paraId="4BB0D2B4" w14:textId="77777777" w:rsidTr="006C71D0">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640A5BC6" w14:textId="77777777" w:rsidR="00BA05AA" w:rsidRPr="0056762D" w:rsidRDefault="00BA05AA" w:rsidP="00EA69D0">
            <w:pPr>
              <w:pStyle w:val="INDICATORTEXT"/>
              <w:rPr>
                <w:b/>
              </w:rPr>
            </w:pPr>
            <w:r w:rsidRPr="0056762D">
              <w:rPr>
                <w:b/>
              </w:rPr>
              <w:t>ASSESSMENT</w:t>
            </w:r>
          </w:p>
        </w:tc>
      </w:tr>
      <w:tr w:rsidR="00BA05AA" w:rsidRPr="00367846" w14:paraId="7FD8E623" w14:textId="77777777" w:rsidTr="006C71D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0070C0"/>
            </w:tcBorders>
            <w:vAlign w:val="top"/>
          </w:tcPr>
          <w:p w14:paraId="0471CE5D" w14:textId="77777777" w:rsidR="00BA05AA" w:rsidRDefault="00BA05AA" w:rsidP="00EA69D0">
            <w:pPr>
              <w:pStyle w:val="INDICATORNUMBER"/>
              <w:rPr>
                <w:rStyle w:val="IntenseEmphasis"/>
                <w:b/>
                <w:bCs w:val="0"/>
                <w:i w:val="0"/>
                <w:iCs w:val="0"/>
                <w:color w:val="595959"/>
              </w:rPr>
            </w:pPr>
            <w:r>
              <w:rPr>
                <w:rStyle w:val="IntenseEmphasis"/>
                <w:b/>
                <w:bCs w:val="0"/>
                <w:i w:val="0"/>
                <w:iCs w:val="0"/>
                <w:color w:val="595959"/>
              </w:rPr>
              <w:t>IFD 14</w:t>
            </w:r>
          </w:p>
        </w:tc>
        <w:tc>
          <w:tcPr>
            <w:tcW w:w="8145" w:type="dxa"/>
            <w:tcBorders>
              <w:top w:val="single" w:sz="4" w:space="0" w:color="A6A6A6" w:themeColor="background1" w:themeShade="A6"/>
              <w:bottom w:val="single" w:sz="4" w:space="0" w:color="0070C0"/>
              <w:right w:val="single" w:sz="4" w:space="0" w:color="0070C0"/>
            </w:tcBorders>
            <w:shd w:val="clear" w:color="auto" w:fill="auto"/>
          </w:tcPr>
          <w:p w14:paraId="691FD4E3" w14:textId="77777777" w:rsidR="00BA05AA" w:rsidRPr="00BA05AA" w:rsidRDefault="00BA05AA" w:rsidP="00BA05AA">
            <w:pPr>
              <w:pStyle w:val="INDICATORTEXT"/>
              <w:cnfStyle w:val="000000100000" w:firstRow="0" w:lastRow="0" w:firstColumn="0" w:lastColumn="0" w:oddVBand="0" w:evenVBand="0" w:oddHBand="1" w:evenHBand="0" w:firstRowFirstColumn="0" w:firstRowLastColumn="0" w:lastRowFirstColumn="0" w:lastRowLastColumn="0"/>
            </w:pPr>
            <w:r w:rsidRPr="00BA05AA">
              <w:t xml:space="preserve">Maximum score: Three </w:t>
            </w:r>
            <w:r w:rsidRPr="00BA05AA">
              <w:sym w:font="Wingdings" w:char="F0AB"/>
            </w:r>
          </w:p>
          <w:p w14:paraId="59FEAF60" w14:textId="77777777" w:rsidR="00BA05AA" w:rsidRPr="00E760CB" w:rsidRDefault="00BA05AA" w:rsidP="00BA05AA">
            <w:pPr>
              <w:pStyle w:val="INDICATORTEXT"/>
              <w:cnfStyle w:val="000000100000" w:firstRow="0" w:lastRow="0" w:firstColumn="0" w:lastColumn="0" w:oddVBand="0" w:evenVBand="0" w:oddHBand="1" w:evenHBand="0" w:firstRowFirstColumn="0" w:firstRowLastColumn="0" w:lastRowFirstColumn="0" w:lastRowLastColumn="0"/>
            </w:pPr>
            <w:r w:rsidRPr="00BA05AA">
              <w:t>The assessment of this indicator is based on your responses to [14.1 &amp; 14.2].</w:t>
            </w:r>
          </w:p>
        </w:tc>
      </w:tr>
    </w:tbl>
    <w:p w14:paraId="54D089EF" w14:textId="77777777" w:rsidR="00D927E8" w:rsidRDefault="00D927E8" w:rsidP="00D927E8">
      <w:pPr>
        <w:pStyle w:val="INDICATORTEXT"/>
        <w:ind w:left="0"/>
        <w:rPr>
          <w:rFonts w:ascii="Helvetica" w:hAnsi="Helvetica"/>
          <w:b/>
          <w:i/>
          <w:color w:val="333333"/>
          <w:sz w:val="20"/>
        </w:rPr>
      </w:pPr>
    </w:p>
    <w:p w14:paraId="666B10B8" w14:textId="77777777" w:rsidR="00BE7D50" w:rsidRDefault="00BE7D50" w:rsidP="00D927E8">
      <w:pPr>
        <w:pStyle w:val="INDICATORTEXT"/>
        <w:ind w:left="0"/>
        <w:rPr>
          <w:b/>
          <w:szCs w:val="18"/>
        </w:rPr>
      </w:pPr>
      <w:r>
        <w:br w:type="page"/>
      </w:r>
    </w:p>
    <w:p w14:paraId="04D8BC99" w14:textId="54E27F8C" w:rsidR="00C43C5B" w:rsidRPr="00C43C5B" w:rsidRDefault="00C43C5B" w:rsidP="00C43C5B">
      <w:pPr>
        <w:pStyle w:val="INDICATORTEXT"/>
        <w:ind w:left="0"/>
        <w:rPr>
          <w:b/>
          <w:i/>
          <w:lang w:eastAsia="en-GB"/>
        </w:rPr>
      </w:pPr>
      <w:r w:rsidRPr="00C43C5B">
        <w:rPr>
          <w:b/>
          <w:i/>
          <w:lang w:eastAsia="en-GB"/>
        </w:rPr>
        <w:lastRenderedPageBreak/>
        <w:t>Possible action</w:t>
      </w:r>
    </w:p>
    <w:p w14:paraId="15DEF1C3" w14:textId="6F789514" w:rsidR="00C43C5B" w:rsidRPr="00C43C5B" w:rsidRDefault="00C43C5B" w:rsidP="00C43C5B">
      <w:pPr>
        <w:pStyle w:val="INDICATORTEXT"/>
        <w:ind w:left="0"/>
        <w:rPr>
          <w:i/>
          <w:lang w:eastAsia="en-GB"/>
        </w:rPr>
      </w:pPr>
      <w:r w:rsidRPr="00C43C5B">
        <w:rPr>
          <w:i/>
          <w:lang w:eastAsia="en-GB"/>
        </w:rPr>
        <w:t>Provide financing in an appropriate currency and tenor. </w:t>
      </w:r>
    </w:p>
    <w:p w14:paraId="136AF40D" w14:textId="7FFC0DCF" w:rsidR="00C43C5B" w:rsidRPr="00C43C5B" w:rsidRDefault="00C43C5B" w:rsidP="00C43C5B">
      <w:pPr>
        <w:pStyle w:val="INDICATORTEXT"/>
        <w:ind w:left="0"/>
        <w:rPr>
          <w:i/>
          <w:lang w:eastAsia="en-GB"/>
        </w:rPr>
      </w:pPr>
      <w:r w:rsidRPr="00C43C5B">
        <w:rPr>
          <w:i/>
          <w:lang w:eastAsia="en-GB"/>
        </w:rPr>
        <w:t>Actively support the building of a diversified funding base. </w:t>
      </w:r>
    </w:p>
    <w:p w14:paraId="46C00F81" w14:textId="77777777" w:rsidR="00C43C5B" w:rsidRDefault="00C43C5B" w:rsidP="00C43C5B">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43C5B" w14:paraId="7F6E92CB"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E9D785F" w14:textId="77777777" w:rsidR="00C43C5B" w:rsidRPr="00356CDA" w:rsidRDefault="00C43C5B"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1B5EC011" w14:textId="77777777" w:rsidR="00C43C5B" w:rsidRPr="00356CDA" w:rsidRDefault="00C43C5B"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66009E2" w14:textId="77777777" w:rsidR="00C43C5B" w:rsidRPr="00356CDA" w:rsidRDefault="00C43C5B"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3280C7E" w14:textId="77777777" w:rsidR="00C43C5B" w:rsidRPr="00356CDA" w:rsidRDefault="00C43C5B"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C43C5B" w14:paraId="0B86B39F"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63C54F3" w14:textId="77777777" w:rsidR="00C43C5B" w:rsidRPr="00356CDA" w:rsidRDefault="00C43C5B" w:rsidP="00EA69D0">
            <w:pPr>
              <w:pStyle w:val="SectionIndicatorHeaderText"/>
              <w:rPr>
                <w:rStyle w:val="IntenseEmphasis"/>
                <w:bCs w:val="0"/>
                <w:i w:val="0"/>
                <w:iCs w:val="0"/>
                <w:color w:val="FFFFFF" w:themeColor="background1"/>
              </w:rPr>
            </w:pPr>
            <w:r>
              <w:rPr>
                <w:rStyle w:val="IntenseEmphasis"/>
                <w:i w:val="0"/>
                <w:color w:val="FFFFFF" w:themeColor="background1"/>
              </w:rPr>
              <w:t>IFD 1</w:t>
            </w:r>
            <w:r w:rsidR="001C2E62">
              <w:rPr>
                <w:rStyle w:val="IntenseEmphasis"/>
                <w:i w:val="0"/>
                <w:color w:val="FFFFFF" w:themeColor="background1"/>
              </w:rPr>
              <w:t>5</w:t>
            </w:r>
          </w:p>
        </w:tc>
        <w:tc>
          <w:tcPr>
            <w:tcW w:w="3402" w:type="dxa"/>
          </w:tcPr>
          <w:p w14:paraId="76613AF0" w14:textId="77777777" w:rsidR="00C43C5B" w:rsidRPr="00356CDA" w:rsidRDefault="00C43C5B"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4B67372A" w14:textId="77777777" w:rsidR="00C43C5B" w:rsidRPr="00A57E01" w:rsidRDefault="001C2E62"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7FDB3C20" w14:textId="77777777" w:rsidR="00C43C5B" w:rsidRPr="00356CDA" w:rsidRDefault="00C43C5B"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4159C61D" w14:textId="77777777" w:rsidR="00C43C5B" w:rsidRPr="009C5624" w:rsidRDefault="00C43C5B" w:rsidP="00C43C5B">
      <w:pPr>
        <w:pStyle w:val="INDICATORNUMBER"/>
      </w:pPr>
    </w:p>
    <w:tbl>
      <w:tblPr>
        <w:tblStyle w:val="SubSectionIndicatorTableVOLUNTARY"/>
        <w:tblW w:w="9214" w:type="dxa"/>
        <w:tblInd w:w="5" w:type="dxa"/>
        <w:tblLook w:val="04A0" w:firstRow="1" w:lastRow="0" w:firstColumn="1" w:lastColumn="0" w:noHBand="0" w:noVBand="1"/>
      </w:tblPr>
      <w:tblGrid>
        <w:gridCol w:w="1093"/>
        <w:gridCol w:w="3443"/>
        <w:gridCol w:w="617"/>
        <w:gridCol w:w="4061"/>
      </w:tblGrid>
      <w:tr w:rsidR="001C2E62" w14:paraId="40F7B94E"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9237789" w14:textId="77777777" w:rsidR="001C2E62" w:rsidRPr="00903B63" w:rsidRDefault="001C2E62"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15</w:t>
            </w:r>
          </w:p>
        </w:tc>
        <w:tc>
          <w:tcPr>
            <w:tcW w:w="8121" w:type="dxa"/>
            <w:gridSpan w:val="3"/>
            <w:tcBorders>
              <w:top w:val="single" w:sz="4" w:space="0" w:color="0070C0"/>
              <w:bottom w:val="single" w:sz="4" w:space="0" w:color="0070C0"/>
              <w:right w:val="single" w:sz="4" w:space="0" w:color="0070C0"/>
            </w:tcBorders>
            <w:shd w:val="clear" w:color="auto" w:fill="0070C0"/>
          </w:tcPr>
          <w:p w14:paraId="5719D961" w14:textId="77777777" w:rsidR="001C2E62" w:rsidRPr="00903B63" w:rsidRDefault="001C2E62"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F1F6E" w14:paraId="6BF9CC87" w14:textId="77777777" w:rsidTr="000C2D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BBFC05E" w14:textId="77777777" w:rsidR="006F1F6E" w:rsidRDefault="006F1F6E" w:rsidP="00EA69D0">
            <w:pPr>
              <w:pStyle w:val="INDICATORNUMBER"/>
              <w:rPr>
                <w:rStyle w:val="IntenseEmphasis"/>
                <w:b/>
                <w:bCs w:val="0"/>
                <w:i w:val="0"/>
                <w:iCs w:val="0"/>
                <w:color w:val="595959"/>
              </w:rPr>
            </w:pPr>
            <w:r>
              <w:rPr>
                <w:rStyle w:val="IntenseEmphasis"/>
                <w:b/>
                <w:bCs w:val="0"/>
                <w:i w:val="0"/>
                <w:iCs w:val="0"/>
                <w:color w:val="595959"/>
              </w:rPr>
              <w:t>IFD 15.1</w:t>
            </w:r>
          </w:p>
        </w:tc>
        <w:tc>
          <w:tcPr>
            <w:tcW w:w="8121" w:type="dxa"/>
            <w:gridSpan w:val="3"/>
            <w:tcBorders>
              <w:top w:val="single" w:sz="4" w:space="0" w:color="0070C0"/>
              <w:right w:val="single" w:sz="4" w:space="0" w:color="0070C0"/>
            </w:tcBorders>
            <w:shd w:val="clear" w:color="auto" w:fill="DAEEF3" w:themeFill="accent5" w:themeFillTint="33"/>
          </w:tcPr>
          <w:p w14:paraId="11A0F45B" w14:textId="08050860" w:rsidR="006F1F6E" w:rsidRPr="00EF33D2" w:rsidRDefault="006F1F6E" w:rsidP="00567807">
            <w:pPr>
              <w:pStyle w:val="INDICATORTEXT"/>
              <w:cnfStyle w:val="000000100000" w:firstRow="0" w:lastRow="0" w:firstColumn="0" w:lastColumn="0" w:oddVBand="0" w:evenVBand="0" w:oddHBand="1" w:evenHBand="0" w:firstRowFirstColumn="0" w:firstRowLastColumn="0" w:lastRowFirstColumn="0" w:lastRowLastColumn="0"/>
            </w:pPr>
            <w:r w:rsidRPr="001C2E62">
              <w:t>In relation to your direct portfolio in debt, indicate what percentage have a maturity (from the point of investment) of the specified duration:</w:t>
            </w:r>
          </w:p>
        </w:tc>
      </w:tr>
      <w:tr w:rsidR="006F1F6E" w14:paraId="3AACC806" w14:textId="77777777" w:rsidTr="000C2D9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79AC386" w14:textId="77777777" w:rsidR="006F1F6E" w:rsidRDefault="006F1F6E" w:rsidP="00EA69D0">
            <w:pPr>
              <w:pStyle w:val="INDICATORNUMBER"/>
              <w:rPr>
                <w:rStyle w:val="IntenseEmphasis"/>
                <w:b/>
                <w:bCs w:val="0"/>
                <w:i w:val="0"/>
                <w:iCs w:val="0"/>
                <w:color w:val="595959"/>
              </w:rPr>
            </w:pPr>
          </w:p>
        </w:tc>
        <w:tc>
          <w:tcPr>
            <w:tcW w:w="3443" w:type="dxa"/>
            <w:tcBorders>
              <w:top w:val="nil"/>
              <w:bottom w:val="single" w:sz="4" w:space="0" w:color="A6A6A6" w:themeColor="background1" w:themeShade="A6"/>
              <w:right w:val="single" w:sz="4" w:space="0" w:color="A6A6A6" w:themeColor="background1" w:themeShade="A6"/>
            </w:tcBorders>
            <w:shd w:val="clear" w:color="auto" w:fill="auto"/>
          </w:tcPr>
          <w:p w14:paraId="3C1FA5FB" w14:textId="77777777" w:rsidR="006F1F6E" w:rsidRPr="005308EE" w:rsidRDefault="006F1F6E" w:rsidP="00BB70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BB7098">
              <w:t>12 months or fewer</w:t>
            </w:r>
          </w:p>
        </w:tc>
        <w:tc>
          <w:tcPr>
            <w:tcW w:w="4678" w:type="dxa"/>
            <w:gridSpan w:val="2"/>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C846368" w14:textId="230360AD" w:rsidR="006F1F6E" w:rsidRPr="006F1F6E" w:rsidRDefault="002B037E" w:rsidP="006F1F6E">
            <w:pPr>
              <w:pStyle w:val="INDICATORTEXT"/>
              <w:cnfStyle w:val="000000000000" w:firstRow="0" w:lastRow="0" w:firstColumn="0" w:lastColumn="0" w:oddVBand="0" w:evenVBand="0" w:oddHBand="0" w:evenHBand="0" w:firstRowFirstColumn="0" w:firstRowLastColumn="0" w:lastRowFirstColumn="0" w:lastRowLastColumn="0"/>
              <w:rPr>
                <w:b/>
              </w:rPr>
            </w:pPr>
            <w:r>
              <w:rPr>
                <w:b/>
              </w:rPr>
              <w:t>Indicate percentage</w:t>
            </w:r>
            <w:r w:rsidR="00F819B2">
              <w:rPr>
                <w:b/>
              </w:rPr>
              <w:t>.</w:t>
            </w:r>
            <w:r w:rsidR="006F1F6E" w:rsidRPr="006F1F6E">
              <w:rPr>
                <w:b/>
              </w:rPr>
              <w:t xml:space="preserve"> </w:t>
            </w:r>
          </w:p>
          <w:p w14:paraId="3F1F360C" w14:textId="77777777" w:rsidR="006F1F6E" w:rsidRPr="00B734A4" w:rsidRDefault="005E67F5" w:rsidP="006F1F6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6F1F6E" w14:paraId="516E9366" w14:textId="77777777" w:rsidTr="000C2D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F535D4" w14:textId="77777777" w:rsidR="006F1F6E" w:rsidRDefault="006F1F6E" w:rsidP="00EA69D0">
            <w:pPr>
              <w:pStyle w:val="INDICATORNUMBER"/>
              <w:rPr>
                <w:rStyle w:val="IntenseEmphasis"/>
                <w:b/>
                <w:bCs w:val="0"/>
                <w:i w:val="0"/>
                <w:iCs w:val="0"/>
                <w:color w:val="595959"/>
              </w:rPr>
            </w:pPr>
          </w:p>
        </w:tc>
        <w:tc>
          <w:tcPr>
            <w:tcW w:w="34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232E86" w14:textId="77777777" w:rsidR="006F1F6E" w:rsidRPr="005B4C52" w:rsidRDefault="006F1F6E" w:rsidP="00BB7098">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t>
            </w:r>
            <w:r w:rsidRPr="00BB7098">
              <w:t>13 to 24 months</w:t>
            </w:r>
          </w:p>
        </w:tc>
        <w:tc>
          <w:tcPr>
            <w:tcW w:w="467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3D4FDC6" w14:textId="53A084BE" w:rsidR="006F1F6E" w:rsidRPr="006F1F6E" w:rsidRDefault="002B037E" w:rsidP="006F1F6E">
            <w:pPr>
              <w:pStyle w:val="INDICATORTEXT"/>
              <w:cnfStyle w:val="000000100000" w:firstRow="0" w:lastRow="0" w:firstColumn="0" w:lastColumn="0" w:oddVBand="0" w:evenVBand="0" w:oddHBand="1" w:evenHBand="0" w:firstRowFirstColumn="0" w:firstRowLastColumn="0" w:lastRowFirstColumn="0" w:lastRowLastColumn="0"/>
              <w:rPr>
                <w:b/>
              </w:rPr>
            </w:pPr>
            <w:r>
              <w:rPr>
                <w:b/>
              </w:rPr>
              <w:t>Indicate percentage</w:t>
            </w:r>
            <w:r w:rsidR="00F819B2">
              <w:rPr>
                <w:b/>
              </w:rPr>
              <w:t>.</w:t>
            </w:r>
            <w:r w:rsidR="006F1F6E" w:rsidRPr="006F1F6E">
              <w:rPr>
                <w:b/>
              </w:rPr>
              <w:t xml:space="preserve"> </w:t>
            </w:r>
          </w:p>
          <w:p w14:paraId="4F6CB5B8" w14:textId="77777777" w:rsidR="006F1F6E" w:rsidRPr="00903B63" w:rsidRDefault="005E67F5" w:rsidP="006F1F6E">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6F1F6E" w14:paraId="0D04DDC0" w14:textId="77777777" w:rsidTr="000C2D9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0D26F1" w14:textId="77777777" w:rsidR="006F1F6E" w:rsidRDefault="006F1F6E" w:rsidP="00EA69D0">
            <w:pPr>
              <w:pStyle w:val="INDICATORNUMBER"/>
              <w:rPr>
                <w:rStyle w:val="IntenseEmphasis"/>
                <w:b/>
                <w:bCs w:val="0"/>
                <w:i w:val="0"/>
                <w:iCs w:val="0"/>
                <w:color w:val="595959"/>
              </w:rPr>
            </w:pPr>
          </w:p>
        </w:tc>
        <w:tc>
          <w:tcPr>
            <w:tcW w:w="34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19A65A" w14:textId="77777777" w:rsidR="006F1F6E" w:rsidRPr="005B4C52" w:rsidRDefault="006F1F6E" w:rsidP="00BB7098">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BB7098">
              <w:t>25 to 60 months</w:t>
            </w:r>
          </w:p>
        </w:tc>
        <w:tc>
          <w:tcPr>
            <w:tcW w:w="467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EF9E50" w14:textId="1043F4DB" w:rsidR="006F1F6E" w:rsidRPr="006F1F6E" w:rsidRDefault="002B037E" w:rsidP="006F1F6E">
            <w:pPr>
              <w:pStyle w:val="INDICATORTEXT"/>
              <w:cnfStyle w:val="000000000000" w:firstRow="0" w:lastRow="0" w:firstColumn="0" w:lastColumn="0" w:oddVBand="0" w:evenVBand="0" w:oddHBand="0" w:evenHBand="0" w:firstRowFirstColumn="0" w:firstRowLastColumn="0" w:lastRowFirstColumn="0" w:lastRowLastColumn="0"/>
              <w:rPr>
                <w:b/>
              </w:rPr>
            </w:pPr>
            <w:r>
              <w:rPr>
                <w:b/>
              </w:rPr>
              <w:t>Indicate percentage</w:t>
            </w:r>
            <w:r w:rsidR="00F819B2">
              <w:rPr>
                <w:b/>
              </w:rPr>
              <w:t>.</w:t>
            </w:r>
          </w:p>
          <w:p w14:paraId="7246D5D4" w14:textId="77777777" w:rsidR="006F1F6E" w:rsidRPr="00903B63" w:rsidRDefault="005E67F5" w:rsidP="006F1F6E">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6F1F6E" w14:paraId="7ECFE01A" w14:textId="77777777" w:rsidTr="000C2D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single" w:sz="4" w:space="0" w:color="0070C0"/>
            </w:tcBorders>
            <w:shd w:val="clear" w:color="auto" w:fill="auto"/>
            <w:vAlign w:val="top"/>
          </w:tcPr>
          <w:p w14:paraId="36F245FD" w14:textId="77777777" w:rsidR="006F1F6E" w:rsidRDefault="006F1F6E" w:rsidP="00EA69D0">
            <w:pPr>
              <w:pStyle w:val="INDICATORNUMBER"/>
              <w:rPr>
                <w:rStyle w:val="IntenseEmphasis"/>
                <w:b/>
                <w:bCs w:val="0"/>
                <w:i w:val="0"/>
                <w:iCs w:val="0"/>
                <w:color w:val="595959"/>
              </w:rPr>
            </w:pPr>
          </w:p>
        </w:tc>
        <w:tc>
          <w:tcPr>
            <w:tcW w:w="3443"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71008FFB" w14:textId="1A15249E" w:rsidR="006F1F6E" w:rsidRPr="005B4C52" w:rsidRDefault="006F1F6E" w:rsidP="00F819B2">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t>
            </w:r>
            <w:r w:rsidR="00F819B2">
              <w:t>More than</w:t>
            </w:r>
            <w:r w:rsidR="00F819B2" w:rsidRPr="00BB7098">
              <w:t xml:space="preserve"> </w:t>
            </w:r>
            <w:r w:rsidRPr="00BB7098">
              <w:t>60 months</w:t>
            </w:r>
          </w:p>
        </w:tc>
        <w:tc>
          <w:tcPr>
            <w:tcW w:w="4678" w:type="dxa"/>
            <w:gridSpan w:val="2"/>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3763025A" w14:textId="222B2154" w:rsidR="006F1F6E" w:rsidRPr="006F1F6E" w:rsidRDefault="002B037E" w:rsidP="006F1F6E">
            <w:pPr>
              <w:pStyle w:val="INDICATORTEXT"/>
              <w:cnfStyle w:val="000000100000" w:firstRow="0" w:lastRow="0" w:firstColumn="0" w:lastColumn="0" w:oddVBand="0" w:evenVBand="0" w:oddHBand="1" w:evenHBand="0" w:firstRowFirstColumn="0" w:firstRowLastColumn="0" w:lastRowFirstColumn="0" w:lastRowLastColumn="0"/>
              <w:rPr>
                <w:b/>
              </w:rPr>
            </w:pPr>
            <w:r>
              <w:rPr>
                <w:b/>
              </w:rPr>
              <w:t>Indicate percentage</w:t>
            </w:r>
            <w:r w:rsidR="00F819B2">
              <w:rPr>
                <w:b/>
              </w:rPr>
              <w:t>.</w:t>
            </w:r>
          </w:p>
          <w:p w14:paraId="14EC7DEF" w14:textId="77777777" w:rsidR="006F1F6E" w:rsidRPr="00903B63" w:rsidRDefault="005E67F5" w:rsidP="006F1F6E">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tc>
      </w:tr>
      <w:tr w:rsidR="001C2E62" w14:paraId="256537F5"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F8EE0B7" w14:textId="77777777" w:rsidR="001C2E62" w:rsidRDefault="001C2E62" w:rsidP="00EA69D0">
            <w:pPr>
              <w:pStyle w:val="INDICATORNUMBER"/>
              <w:rPr>
                <w:rStyle w:val="IntenseEmphasis"/>
                <w:b/>
                <w:bCs w:val="0"/>
                <w:i w:val="0"/>
                <w:iCs w:val="0"/>
                <w:color w:val="595959"/>
              </w:rPr>
            </w:pPr>
            <w:r>
              <w:rPr>
                <w:rStyle w:val="IntenseEmphasis"/>
                <w:b/>
                <w:bCs w:val="0"/>
                <w:i w:val="0"/>
                <w:iCs w:val="0"/>
                <w:color w:val="595959"/>
              </w:rPr>
              <w:t>IFD 1</w:t>
            </w:r>
            <w:r w:rsidR="00F7747E">
              <w:rPr>
                <w:rStyle w:val="IntenseEmphasis"/>
                <w:b/>
                <w:bCs w:val="0"/>
                <w:i w:val="0"/>
                <w:iCs w:val="0"/>
                <w:color w:val="595959"/>
              </w:rPr>
              <w:t>5</w:t>
            </w:r>
            <w:r>
              <w:rPr>
                <w:rStyle w:val="IntenseEmphasis"/>
                <w:b/>
                <w:bCs w:val="0"/>
                <w:i w:val="0"/>
                <w:iCs w:val="0"/>
                <w:color w:val="595959"/>
              </w:rPr>
              <w:t>.2</w:t>
            </w:r>
          </w:p>
        </w:tc>
        <w:tc>
          <w:tcPr>
            <w:tcW w:w="8121" w:type="dxa"/>
            <w:gridSpan w:val="3"/>
            <w:tcBorders>
              <w:top w:val="single" w:sz="4" w:space="0" w:color="0070C0"/>
              <w:bottom w:val="nil"/>
              <w:right w:val="single" w:sz="4" w:space="0" w:color="0070C0"/>
            </w:tcBorders>
            <w:shd w:val="clear" w:color="auto" w:fill="DAEEF3" w:themeFill="accent5" w:themeFillTint="33"/>
          </w:tcPr>
          <w:p w14:paraId="3D9650F4" w14:textId="382A7793" w:rsidR="001C2E62" w:rsidRDefault="00F7747E" w:rsidP="00EA69D0">
            <w:pPr>
              <w:pStyle w:val="INDICATORTEXT"/>
              <w:cnfStyle w:val="000000000000" w:firstRow="0" w:lastRow="0" w:firstColumn="0" w:lastColumn="0" w:oddVBand="0" w:evenVBand="0" w:oddHBand="0" w:evenHBand="0" w:firstRowFirstColumn="0" w:firstRowLastColumn="0" w:lastRowFirstColumn="0" w:lastRowLastColumn="0"/>
            </w:pPr>
            <w:r w:rsidRPr="00F7747E">
              <w:t xml:space="preserve">Indicate </w:t>
            </w:r>
            <w:r w:rsidR="00F819B2">
              <w:t>whether</w:t>
            </w:r>
            <w:r w:rsidR="00F819B2" w:rsidRPr="00F7747E">
              <w:t xml:space="preserve"> </w:t>
            </w:r>
            <w:r w:rsidRPr="00F7747E">
              <w:t>you have a set limit regarding the maximum fixed income investment exposure of the investees in which you invest.</w:t>
            </w:r>
          </w:p>
          <w:p w14:paraId="529BDA83" w14:textId="77777777" w:rsidR="00F7747E" w:rsidRDefault="00F7747E" w:rsidP="00EA69D0">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F7747E" w14:paraId="6E4CE2B8" w14:textId="77777777" w:rsidTr="00F7747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B78CDD9" w14:textId="77777777" w:rsidR="00F7747E" w:rsidRDefault="00F7747E" w:rsidP="00EA69D0">
            <w:pPr>
              <w:pStyle w:val="INDICATORNUMBER"/>
              <w:rPr>
                <w:rStyle w:val="IntenseEmphasis"/>
                <w:b/>
                <w:bCs w:val="0"/>
                <w:i w:val="0"/>
                <w:iCs w:val="0"/>
                <w:color w:val="595959"/>
              </w:rPr>
            </w:pPr>
          </w:p>
        </w:tc>
        <w:tc>
          <w:tcPr>
            <w:tcW w:w="4060" w:type="dxa"/>
            <w:gridSpan w:val="2"/>
            <w:tcBorders>
              <w:top w:val="nil"/>
              <w:right w:val="single" w:sz="4" w:space="0" w:color="A6A6A6" w:themeColor="background1" w:themeShade="A6"/>
            </w:tcBorders>
            <w:shd w:val="clear" w:color="auto" w:fill="auto"/>
          </w:tcPr>
          <w:p w14:paraId="4BD59693" w14:textId="77777777" w:rsidR="00F7747E" w:rsidRPr="005308EE" w:rsidRDefault="00F7747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right w:val="single" w:sz="4" w:space="0" w:color="0070C0"/>
            </w:tcBorders>
            <w:shd w:val="clear" w:color="auto" w:fill="auto"/>
          </w:tcPr>
          <w:p w14:paraId="22B095A9" w14:textId="77777777" w:rsidR="00F7747E" w:rsidRPr="00B734A4" w:rsidRDefault="00F7747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F7747E" w14:paraId="3EE12CD5"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bottom w:val="nil"/>
            </w:tcBorders>
            <w:vAlign w:val="top"/>
          </w:tcPr>
          <w:p w14:paraId="2B4E56D3" w14:textId="77777777" w:rsidR="00F7747E" w:rsidRDefault="00F7747E" w:rsidP="00EA69D0">
            <w:pPr>
              <w:pStyle w:val="INDICATORNUMBER"/>
              <w:rPr>
                <w:rStyle w:val="IntenseEmphasis"/>
                <w:b/>
                <w:bCs w:val="0"/>
                <w:i w:val="0"/>
                <w:iCs w:val="0"/>
                <w:color w:val="595959"/>
              </w:rPr>
            </w:pPr>
            <w:r>
              <w:rPr>
                <w:rStyle w:val="IntenseEmphasis"/>
                <w:b/>
                <w:bCs w:val="0"/>
                <w:i w:val="0"/>
                <w:iCs w:val="0"/>
                <w:color w:val="595959"/>
              </w:rPr>
              <w:t>IFD 15.3</w:t>
            </w:r>
          </w:p>
        </w:tc>
        <w:tc>
          <w:tcPr>
            <w:tcW w:w="8121" w:type="dxa"/>
            <w:gridSpan w:val="3"/>
            <w:tcBorders>
              <w:top w:val="single" w:sz="4" w:space="0" w:color="0070C0"/>
              <w:bottom w:val="nil"/>
              <w:right w:val="single" w:sz="4" w:space="0" w:color="0070C0"/>
            </w:tcBorders>
            <w:shd w:val="clear" w:color="auto" w:fill="DAEEF3" w:themeFill="accent5" w:themeFillTint="33"/>
          </w:tcPr>
          <w:p w14:paraId="1205FB82" w14:textId="503A0264" w:rsidR="00F7747E" w:rsidRPr="001C0916" w:rsidRDefault="00F7747E" w:rsidP="00EA69D0">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E04E2D8" w14:textId="77777777" w:rsidR="00F7747E" w:rsidRPr="003939E2" w:rsidRDefault="00F7747E" w:rsidP="00EA69D0">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F7747E" w14:paraId="0910C991"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54CA1C5D" w14:textId="77777777" w:rsidR="00F7747E" w:rsidRDefault="00F7747E" w:rsidP="00EA69D0">
            <w:pPr>
              <w:pStyle w:val="INDICATORNUMBER"/>
              <w:rPr>
                <w:rStyle w:val="IntenseEmphasis"/>
                <w:b/>
                <w:bCs w:val="0"/>
                <w:i w:val="0"/>
                <w:iCs w:val="0"/>
                <w:color w:val="595959"/>
              </w:rPr>
            </w:pPr>
          </w:p>
        </w:tc>
        <w:tc>
          <w:tcPr>
            <w:tcW w:w="8121" w:type="dxa"/>
            <w:gridSpan w:val="3"/>
            <w:tcBorders>
              <w:top w:val="nil"/>
              <w:bottom w:val="single" w:sz="4" w:space="0" w:color="0070C0"/>
              <w:right w:val="single" w:sz="4" w:space="0" w:color="0070C0"/>
            </w:tcBorders>
            <w:shd w:val="clear" w:color="auto" w:fill="auto"/>
          </w:tcPr>
          <w:p w14:paraId="4A2BF492" w14:textId="77777777" w:rsidR="00F7747E" w:rsidRPr="00641017" w:rsidRDefault="00F7747E" w:rsidP="00EA69D0">
            <w:pPr>
              <w:pStyle w:val="INDICATORTEXT"/>
              <w:cnfStyle w:val="000000100000" w:firstRow="0" w:lastRow="0" w:firstColumn="0" w:lastColumn="0" w:oddVBand="0" w:evenVBand="0" w:oddHBand="1" w:evenHBand="0" w:firstRowFirstColumn="0" w:firstRowLastColumn="0" w:lastRowFirstColumn="0" w:lastRowLastColumn="0"/>
            </w:pPr>
          </w:p>
        </w:tc>
      </w:tr>
    </w:tbl>
    <w:p w14:paraId="1E442E3C" w14:textId="77777777" w:rsidR="00E26394" w:rsidRDefault="00E26394" w:rsidP="00E26394">
      <w:pPr>
        <w:pStyle w:val="INDICATORNUMBER"/>
      </w:pPr>
    </w:p>
    <w:tbl>
      <w:tblPr>
        <w:tblStyle w:val="SubSectionIndicatorTableMANDATORY"/>
        <w:tblW w:w="9214" w:type="dxa"/>
        <w:tblInd w:w="5" w:type="dxa"/>
        <w:tblLook w:val="04A0" w:firstRow="1" w:lastRow="0" w:firstColumn="1" w:lastColumn="0" w:noHBand="0" w:noVBand="1"/>
      </w:tblPr>
      <w:tblGrid>
        <w:gridCol w:w="1069"/>
        <w:gridCol w:w="8145"/>
      </w:tblGrid>
      <w:tr w:rsidR="00E26394" w:rsidRPr="00DC20FA" w14:paraId="574B4E11"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9" w:type="dxa"/>
            <w:tcBorders>
              <w:top w:val="single" w:sz="4" w:space="0" w:color="0082C8"/>
              <w:bottom w:val="nil"/>
            </w:tcBorders>
          </w:tcPr>
          <w:p w14:paraId="6A3BAC18" w14:textId="77777777" w:rsidR="00E26394" w:rsidRPr="00DC20FA" w:rsidRDefault="00E26394"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15</w:t>
            </w:r>
          </w:p>
        </w:tc>
        <w:tc>
          <w:tcPr>
            <w:tcW w:w="8145" w:type="dxa"/>
            <w:tcBorders>
              <w:top w:val="single" w:sz="4" w:space="0" w:color="0082C8"/>
              <w:bottom w:val="single" w:sz="4" w:space="0" w:color="7F7F7F" w:themeColor="text1" w:themeTint="80"/>
              <w:right w:val="single" w:sz="4" w:space="0" w:color="0070C0"/>
            </w:tcBorders>
          </w:tcPr>
          <w:p w14:paraId="404F5CBF" w14:textId="77777777" w:rsidR="00E26394" w:rsidRPr="00DC20FA" w:rsidRDefault="00E26394"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26394" w:rsidRPr="00B13F96" w14:paraId="7D2EE4F8" w14:textId="77777777" w:rsidTr="00E2639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nil"/>
              <w:bottom w:val="single" w:sz="4" w:space="0" w:color="A6A6A6" w:themeColor="background1" w:themeShade="A6"/>
            </w:tcBorders>
            <w:vAlign w:val="top"/>
          </w:tcPr>
          <w:p w14:paraId="75698A3C" w14:textId="77777777" w:rsidR="00E26394" w:rsidRPr="000D72DF" w:rsidRDefault="00E26394" w:rsidP="00EA69D0">
            <w:pPr>
              <w:pStyle w:val="INDICATORNUMBER"/>
              <w:rPr>
                <w:rStyle w:val="IntenseEmphasis"/>
                <w:b/>
                <w:bCs w:val="0"/>
                <w:i w:val="0"/>
                <w:iCs w:val="0"/>
              </w:rPr>
            </w:pPr>
            <w:r>
              <w:rPr>
                <w:rStyle w:val="IntenseEmphasis"/>
                <w:b/>
                <w:bCs w:val="0"/>
                <w:i w:val="0"/>
                <w:iCs w:val="0"/>
                <w:color w:val="595959"/>
              </w:rPr>
              <w:t>IFD 15</w:t>
            </w:r>
          </w:p>
        </w:tc>
        <w:tc>
          <w:tcPr>
            <w:tcW w:w="8145" w:type="dxa"/>
            <w:tcBorders>
              <w:top w:val="single" w:sz="4" w:space="0" w:color="7F7F7F" w:themeColor="text1" w:themeTint="80"/>
              <w:bottom w:val="single" w:sz="4" w:space="0" w:color="A6A6A6" w:themeColor="background1" w:themeShade="A6"/>
              <w:right w:val="single" w:sz="4" w:space="0" w:color="0070C0"/>
            </w:tcBorders>
            <w:shd w:val="clear" w:color="auto" w:fill="auto"/>
            <w:vAlign w:val="top"/>
          </w:tcPr>
          <w:p w14:paraId="663CDB5B" w14:textId="77777777" w:rsidR="00E26394" w:rsidRPr="00B13F96" w:rsidRDefault="00E26394" w:rsidP="00EA69D0">
            <w:pPr>
              <w:pStyle w:val="INDICATORTEXT"/>
              <w:cnfStyle w:val="000000100000" w:firstRow="0" w:lastRow="0" w:firstColumn="0" w:lastColumn="0" w:oddVBand="0" w:evenVBand="0" w:oddHBand="1" w:evenHBand="0" w:firstRowFirstColumn="0" w:firstRowLastColumn="0" w:lastRowFirstColumn="0" w:lastRowLastColumn="0"/>
            </w:pPr>
            <w:r w:rsidRPr="00E26394">
              <w:t>This indicator is only applicable if you have direct debt investments.</w:t>
            </w:r>
          </w:p>
        </w:tc>
      </w:tr>
      <w:tr w:rsidR="00E26394" w:rsidRPr="00B13F96" w14:paraId="6F530EB7" w14:textId="77777777" w:rsidTr="00151E4B">
        <w:trPr>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A6A6A6" w:themeColor="background1" w:themeShade="A6"/>
            </w:tcBorders>
            <w:vAlign w:val="top"/>
          </w:tcPr>
          <w:p w14:paraId="3C19FDE6" w14:textId="77777777" w:rsidR="00E26394" w:rsidRDefault="00E26394" w:rsidP="00EA69D0">
            <w:pPr>
              <w:pStyle w:val="INDICATORNUMBER"/>
              <w:rPr>
                <w:rStyle w:val="IntenseEmphasis"/>
                <w:b/>
                <w:bCs w:val="0"/>
                <w:i w:val="0"/>
                <w:iCs w:val="0"/>
                <w:color w:val="595959"/>
              </w:rPr>
            </w:pPr>
            <w:r>
              <w:rPr>
                <w:rStyle w:val="IntenseEmphasis"/>
                <w:b/>
                <w:bCs w:val="0"/>
                <w:i w:val="0"/>
                <w:iCs w:val="0"/>
                <w:color w:val="595959"/>
              </w:rPr>
              <w:t>IFD 15.2</w:t>
            </w:r>
          </w:p>
        </w:tc>
        <w:tc>
          <w:tcPr>
            <w:tcW w:w="8145" w:type="dxa"/>
            <w:tcBorders>
              <w:top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9377733" w14:textId="77777777" w:rsidR="00E26394" w:rsidRPr="00BA05AA" w:rsidRDefault="00E26394" w:rsidP="00EA69D0">
            <w:pPr>
              <w:pStyle w:val="INDICATORTEXT"/>
              <w:cnfStyle w:val="000000000000" w:firstRow="0" w:lastRow="0" w:firstColumn="0" w:lastColumn="0" w:oddVBand="0" w:evenVBand="0" w:oddHBand="0" w:evenHBand="0" w:firstRowFirstColumn="0" w:firstRowLastColumn="0" w:lastRowFirstColumn="0" w:lastRowLastColumn="0"/>
            </w:pPr>
            <w:r w:rsidRPr="00E26394">
              <w:t>This refers to the maximum percentage of the investee's total debt that is provided by the respondent in any one investment.</w:t>
            </w:r>
          </w:p>
        </w:tc>
      </w:tr>
      <w:tr w:rsidR="00DD7131" w:rsidRPr="00B13F96" w14:paraId="515413FF" w14:textId="77777777" w:rsidTr="00E64131">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1C4D90D0" w14:textId="77777777" w:rsidR="00DD7131" w:rsidRPr="00151E4B" w:rsidRDefault="00DD7131" w:rsidP="00EA69D0">
            <w:pPr>
              <w:pStyle w:val="INDICATORTEXT"/>
              <w:widowControl w:val="0"/>
              <w:autoSpaceDE w:val="0"/>
              <w:autoSpaceDN w:val="0"/>
              <w:adjustRightInd w:val="0"/>
              <w:spacing w:line="312" w:lineRule="auto"/>
              <w:rPr>
                <w:b/>
              </w:rPr>
            </w:pPr>
            <w:r w:rsidRPr="00151E4B">
              <w:rPr>
                <w:b/>
              </w:rPr>
              <w:t>LOGIC</w:t>
            </w:r>
          </w:p>
        </w:tc>
      </w:tr>
      <w:tr w:rsidR="00DD7131" w:rsidRPr="00B13F96" w14:paraId="4FEB9DD0" w14:textId="77777777" w:rsidTr="00E26394">
        <w:trPr>
          <w:trHeight w:val="567"/>
        </w:trPr>
        <w:tc>
          <w:tcPr>
            <w:cnfStyle w:val="001000000000" w:firstRow="0" w:lastRow="0" w:firstColumn="1" w:lastColumn="0" w:oddVBand="0" w:evenVBand="0" w:oddHBand="0" w:evenHBand="0" w:firstRowFirstColumn="0" w:firstRowLastColumn="0" w:lastRowFirstColumn="0" w:lastRowLastColumn="0"/>
            <w:tcW w:w="1069" w:type="dxa"/>
            <w:tcBorders>
              <w:top w:val="single" w:sz="4" w:space="0" w:color="A6A6A6" w:themeColor="background1" w:themeShade="A6"/>
              <w:bottom w:val="single" w:sz="4" w:space="0" w:color="0070C0"/>
            </w:tcBorders>
            <w:vAlign w:val="top"/>
          </w:tcPr>
          <w:p w14:paraId="4F12F048" w14:textId="77777777" w:rsidR="00DD7131" w:rsidRDefault="00DD7131" w:rsidP="00EA69D0">
            <w:pPr>
              <w:pStyle w:val="INDICATORNUMBER"/>
              <w:rPr>
                <w:rStyle w:val="IntenseEmphasis"/>
                <w:b/>
                <w:bCs w:val="0"/>
                <w:i w:val="0"/>
                <w:iCs w:val="0"/>
                <w:color w:val="595959"/>
              </w:rPr>
            </w:pPr>
            <w:r>
              <w:rPr>
                <w:rStyle w:val="IntenseEmphasis"/>
                <w:b/>
                <w:bCs w:val="0"/>
                <w:i w:val="0"/>
                <w:iCs w:val="0"/>
                <w:color w:val="595959"/>
              </w:rPr>
              <w:t>IFD 15</w:t>
            </w:r>
          </w:p>
        </w:tc>
        <w:tc>
          <w:tcPr>
            <w:tcW w:w="8145" w:type="dxa"/>
            <w:tcBorders>
              <w:top w:val="single" w:sz="4" w:space="0" w:color="A6A6A6" w:themeColor="background1" w:themeShade="A6"/>
              <w:bottom w:val="single" w:sz="4" w:space="0" w:color="0070C0"/>
              <w:right w:val="single" w:sz="4" w:space="0" w:color="0070C0"/>
            </w:tcBorders>
            <w:shd w:val="clear" w:color="auto" w:fill="auto"/>
            <w:vAlign w:val="top"/>
          </w:tcPr>
          <w:p w14:paraId="4227D933" w14:textId="77777777" w:rsidR="00DD7131" w:rsidRPr="00E26394" w:rsidRDefault="00DD7131" w:rsidP="00EA69D0">
            <w:pPr>
              <w:pStyle w:val="INDICATORTEXT"/>
              <w:cnfStyle w:val="000000000000" w:firstRow="0" w:lastRow="0" w:firstColumn="0" w:lastColumn="0" w:oddVBand="0" w:evenVBand="0" w:oddHBand="0" w:evenHBand="0" w:firstRowFirstColumn="0" w:firstRowLastColumn="0" w:lastRowFirstColumn="0" w:lastRowLastColumn="0"/>
            </w:pPr>
            <w:r>
              <w:t>Thi</w:t>
            </w:r>
            <w:r w:rsidR="00ED0C16">
              <w:t>s indicator will be applicable i</w:t>
            </w:r>
            <w:r>
              <w:t xml:space="preserve">f you reported </w:t>
            </w:r>
            <w:r w:rsidRPr="00BF429C">
              <w:t>≥</w:t>
            </w:r>
            <w:r>
              <w:t>20% of your organisation’s inclusive finance investments are in debt in [04].</w:t>
            </w:r>
          </w:p>
        </w:tc>
      </w:tr>
    </w:tbl>
    <w:p w14:paraId="2231318C" w14:textId="77777777" w:rsidR="00E26394" w:rsidRDefault="00E26394">
      <w:pPr>
        <w:widowControl/>
        <w:autoSpaceDE/>
        <w:autoSpaceDN/>
        <w:adjustRightInd/>
        <w:spacing w:before="0" w:after="0" w:line="240" w:lineRule="auto"/>
      </w:pPr>
    </w:p>
    <w:p w14:paraId="66194965" w14:textId="77777777" w:rsidR="00C43C5B" w:rsidRDefault="00C43C5B">
      <w:pPr>
        <w:widowControl/>
        <w:autoSpaceDE/>
        <w:autoSpaceDN/>
        <w:adjustRightInd/>
        <w:spacing w:before="0" w:after="0" w:line="240" w:lineRule="auto"/>
        <w:rPr>
          <w:rFonts w:eastAsia="Times New Roman"/>
          <w:b/>
          <w:color w:val="595959"/>
          <w:sz w:val="18"/>
          <w:szCs w:val="18"/>
        </w:rPr>
      </w:pPr>
      <w:r>
        <w:br w:type="page"/>
      </w:r>
    </w:p>
    <w:p w14:paraId="3496CA2D" w14:textId="5C7A94D0" w:rsidR="00FC3767" w:rsidRPr="00FC3767" w:rsidRDefault="00FC3767" w:rsidP="00FC3767">
      <w:pPr>
        <w:pStyle w:val="INDICATORTEXT"/>
        <w:ind w:left="0"/>
        <w:rPr>
          <w:b/>
          <w:i/>
          <w:lang w:eastAsia="en-GB"/>
        </w:rPr>
      </w:pPr>
      <w:r w:rsidRPr="00FC3767">
        <w:rPr>
          <w:b/>
          <w:i/>
          <w:lang w:eastAsia="en-GB"/>
        </w:rPr>
        <w:lastRenderedPageBreak/>
        <w:t>Possible action</w:t>
      </w:r>
    </w:p>
    <w:p w14:paraId="36D3426F" w14:textId="65ABCB46" w:rsidR="00FC3767" w:rsidRPr="00FC3767" w:rsidRDefault="00FC3767" w:rsidP="00FC3767">
      <w:pPr>
        <w:pStyle w:val="INDICATORTEXT"/>
        <w:ind w:left="0"/>
        <w:rPr>
          <w:i/>
          <w:lang w:eastAsia="en-GB"/>
        </w:rPr>
      </w:pPr>
      <w:r w:rsidRPr="00FC3767">
        <w:rPr>
          <w:i/>
          <w:lang w:eastAsia="en-GB"/>
        </w:rPr>
        <w:t>Provide financing in an appropriate currency and tenor </w:t>
      </w:r>
    </w:p>
    <w:p w14:paraId="6C3BBC65" w14:textId="0AA222DC" w:rsidR="00FC3767" w:rsidRPr="00FC3767" w:rsidRDefault="00FC3767" w:rsidP="00FC3767">
      <w:pPr>
        <w:pStyle w:val="INDICATORTEXT"/>
        <w:ind w:left="0"/>
        <w:rPr>
          <w:i/>
          <w:lang w:eastAsia="en-GB"/>
        </w:rPr>
      </w:pPr>
      <w:r w:rsidRPr="00FC3767">
        <w:rPr>
          <w:i/>
          <w:lang w:eastAsia="en-GB"/>
        </w:rPr>
        <w:t>Actively support the building of a diversified funding base</w:t>
      </w:r>
    </w:p>
    <w:p w14:paraId="2B1DE74F" w14:textId="77777777" w:rsidR="00FC3767" w:rsidRDefault="00FC3767" w:rsidP="00204E47">
      <w:pPr>
        <w:pStyle w:val="INDICATORNUMBER"/>
        <w:rPr>
          <w:lang w:eastAsia="en-GB"/>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04E47" w14:paraId="3A047292"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983CB77" w14:textId="77777777" w:rsidR="00204E47" w:rsidRPr="00356CDA" w:rsidRDefault="00204E47"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6E3780AF" w14:textId="77777777" w:rsidR="00204E47" w:rsidRPr="00356CDA" w:rsidRDefault="00204E47"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3A66833" w14:textId="77777777" w:rsidR="00204E47" w:rsidRPr="00356CDA" w:rsidRDefault="00204E47"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598FCD3" w14:textId="77777777" w:rsidR="00204E47" w:rsidRPr="00356CDA" w:rsidRDefault="00204E47"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204E47" w14:paraId="0344A02B"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14201B0" w14:textId="77777777" w:rsidR="00204E47" w:rsidRPr="00356CDA" w:rsidRDefault="00204E47" w:rsidP="00EA69D0">
            <w:pPr>
              <w:pStyle w:val="SectionIndicatorHeaderText"/>
              <w:rPr>
                <w:rStyle w:val="IntenseEmphasis"/>
                <w:bCs w:val="0"/>
                <w:i w:val="0"/>
                <w:iCs w:val="0"/>
                <w:color w:val="FFFFFF" w:themeColor="background1"/>
              </w:rPr>
            </w:pPr>
            <w:r>
              <w:rPr>
                <w:rStyle w:val="IntenseEmphasis"/>
                <w:i w:val="0"/>
                <w:color w:val="FFFFFF" w:themeColor="background1"/>
              </w:rPr>
              <w:t>IFD 16</w:t>
            </w:r>
          </w:p>
        </w:tc>
        <w:tc>
          <w:tcPr>
            <w:tcW w:w="3402" w:type="dxa"/>
          </w:tcPr>
          <w:p w14:paraId="4886A6F3" w14:textId="77777777" w:rsidR="00204E47" w:rsidRPr="00356CDA" w:rsidRDefault="00204E47"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D66BA36" w14:textId="77777777" w:rsidR="00204E47" w:rsidRPr="00A57E01" w:rsidRDefault="00204E47"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EFFFAE7" w14:textId="77777777" w:rsidR="00204E47" w:rsidRPr="00356CDA" w:rsidRDefault="00204E47"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1BFC5D60" w14:textId="77777777" w:rsidR="00FC3767" w:rsidRDefault="00FC3767" w:rsidP="00FC3767">
      <w:pPr>
        <w:pStyle w:val="INDICATORTEXT"/>
        <w:ind w:left="0"/>
        <w:rPr>
          <w:i/>
          <w:lang w:eastAsia="en-GB"/>
        </w:rPr>
      </w:pPr>
    </w:p>
    <w:tbl>
      <w:tblPr>
        <w:tblStyle w:val="SubSectionIndicatorTableVOLUNTARY"/>
        <w:tblW w:w="9214" w:type="dxa"/>
        <w:tblInd w:w="5" w:type="dxa"/>
        <w:tblLook w:val="04A0" w:firstRow="1" w:lastRow="0" w:firstColumn="1" w:lastColumn="0" w:noHBand="0" w:noVBand="1"/>
      </w:tblPr>
      <w:tblGrid>
        <w:gridCol w:w="1093"/>
        <w:gridCol w:w="4060"/>
        <w:gridCol w:w="4061"/>
      </w:tblGrid>
      <w:tr w:rsidR="00A13DED" w14:paraId="5A4F89FC"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5C3A9BD" w14:textId="77777777" w:rsidR="00A13DED" w:rsidRPr="00903B63" w:rsidRDefault="00A13DED"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16</w:t>
            </w:r>
          </w:p>
        </w:tc>
        <w:tc>
          <w:tcPr>
            <w:tcW w:w="8121" w:type="dxa"/>
            <w:gridSpan w:val="2"/>
            <w:tcBorders>
              <w:top w:val="single" w:sz="4" w:space="0" w:color="0070C0"/>
              <w:bottom w:val="single" w:sz="4" w:space="0" w:color="0070C0"/>
              <w:right w:val="single" w:sz="4" w:space="0" w:color="0070C0"/>
            </w:tcBorders>
            <w:shd w:val="clear" w:color="auto" w:fill="0070C0"/>
          </w:tcPr>
          <w:p w14:paraId="5402A798" w14:textId="77777777" w:rsidR="00A13DED" w:rsidRPr="00903B63" w:rsidRDefault="00A13DED"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13DED" w14:paraId="27849209"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CB699E4" w14:textId="77777777" w:rsidR="00A13DED" w:rsidRDefault="00A13DED" w:rsidP="00EA69D0">
            <w:pPr>
              <w:pStyle w:val="INDICATORNUMBER"/>
              <w:rPr>
                <w:rStyle w:val="IntenseEmphasis"/>
                <w:b/>
                <w:bCs w:val="0"/>
                <w:i w:val="0"/>
                <w:iCs w:val="0"/>
                <w:color w:val="595959"/>
              </w:rPr>
            </w:pPr>
            <w:r>
              <w:rPr>
                <w:rStyle w:val="IntenseEmphasis"/>
                <w:b/>
                <w:bCs w:val="0"/>
                <w:i w:val="0"/>
                <w:iCs w:val="0"/>
                <w:color w:val="595959"/>
              </w:rPr>
              <w:t>IFD 16.1</w:t>
            </w:r>
          </w:p>
        </w:tc>
        <w:tc>
          <w:tcPr>
            <w:tcW w:w="8121" w:type="dxa"/>
            <w:gridSpan w:val="2"/>
            <w:tcBorders>
              <w:top w:val="single" w:sz="4" w:space="0" w:color="0070C0"/>
              <w:right w:val="single" w:sz="4" w:space="0" w:color="0070C0"/>
            </w:tcBorders>
            <w:shd w:val="clear" w:color="auto" w:fill="DAEEF3" w:themeFill="accent5" w:themeFillTint="33"/>
          </w:tcPr>
          <w:p w14:paraId="30B1333C" w14:textId="73026085" w:rsidR="00A13DED" w:rsidRPr="00EF33D2" w:rsidRDefault="00A13DED" w:rsidP="008616C1">
            <w:pPr>
              <w:pStyle w:val="INDICATORTEXT"/>
              <w:cnfStyle w:val="000000100000" w:firstRow="0" w:lastRow="0" w:firstColumn="0" w:lastColumn="0" w:oddVBand="0" w:evenVBand="0" w:oddHBand="1" w:evenHBand="0" w:firstRowFirstColumn="0" w:firstRowLastColumn="0" w:lastRowFirstColumn="0" w:lastRowLastColumn="0"/>
            </w:pPr>
            <w:r w:rsidRPr="00A13DED">
              <w:t>In relation to your direct portfolio in equity (</w:t>
            </w:r>
            <w:r w:rsidR="008616C1">
              <w:t>as reported</w:t>
            </w:r>
            <w:r w:rsidR="00EC58AF">
              <w:t xml:space="preserve"> </w:t>
            </w:r>
            <w:r w:rsidR="008616C1">
              <w:t>in</w:t>
            </w:r>
            <w:r w:rsidRPr="00A13DED">
              <w:t xml:space="preserve"> IFD 04), indicate the average holding period of an equity investment.</w:t>
            </w:r>
          </w:p>
        </w:tc>
      </w:tr>
      <w:tr w:rsidR="000C2D90" w14:paraId="3A341D61" w14:textId="77777777" w:rsidTr="00EA69D0">
        <w:trPr>
          <w:trHeight w:val="167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F82F3B2" w14:textId="77777777" w:rsidR="000C2D90" w:rsidRDefault="000C2D90" w:rsidP="00EA69D0">
            <w:pPr>
              <w:pStyle w:val="INDICATORNUMBER"/>
              <w:rPr>
                <w:rStyle w:val="IntenseEmphasis"/>
                <w:b/>
                <w:bCs w:val="0"/>
                <w:i w:val="0"/>
                <w:iCs w:val="0"/>
                <w:color w:val="595959"/>
              </w:rPr>
            </w:pPr>
          </w:p>
        </w:tc>
        <w:tc>
          <w:tcPr>
            <w:tcW w:w="8121" w:type="dxa"/>
            <w:gridSpan w:val="2"/>
            <w:tcBorders>
              <w:top w:val="nil"/>
              <w:right w:val="single" w:sz="4" w:space="0" w:color="0070C0"/>
            </w:tcBorders>
            <w:shd w:val="clear" w:color="auto" w:fill="auto"/>
          </w:tcPr>
          <w:p w14:paraId="3F285C99" w14:textId="77777777" w:rsidR="000C2D90" w:rsidRPr="00B734A4" w:rsidRDefault="000C2D90" w:rsidP="002B037E">
            <w:pPr>
              <w:pStyle w:val="INDICATORTEXT"/>
              <w:spacing w:line="276"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BB7098">
              <w:t>12 months or fewer</w:t>
            </w:r>
          </w:p>
          <w:p w14:paraId="203BD1FF" w14:textId="77777777" w:rsidR="000C2D90" w:rsidRPr="00903B63" w:rsidRDefault="000C2D90" w:rsidP="002B037E">
            <w:pPr>
              <w:pStyle w:val="INDICATORTEXT"/>
              <w:spacing w:line="276" w:lineRule="auto"/>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BB7098">
              <w:t>13 to 24 months</w:t>
            </w:r>
          </w:p>
          <w:p w14:paraId="017C530E" w14:textId="77777777" w:rsidR="000C2D90" w:rsidRPr="00903B63" w:rsidRDefault="000C2D90" w:rsidP="002B037E">
            <w:pPr>
              <w:pStyle w:val="INDICATORTEXT"/>
              <w:spacing w:line="276" w:lineRule="auto"/>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BB7098">
              <w:t>25 to 60 months</w:t>
            </w:r>
          </w:p>
          <w:p w14:paraId="6964634F" w14:textId="09201104" w:rsidR="000C2D90" w:rsidRPr="00B734A4" w:rsidRDefault="000C2D90" w:rsidP="00C914E0">
            <w:pPr>
              <w:pStyle w:val="INDICATORTEXT"/>
              <w:spacing w:line="276"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00C914E0">
              <w:t>More than</w:t>
            </w:r>
            <w:r w:rsidR="00C914E0" w:rsidRPr="00BB7098">
              <w:t xml:space="preserve"> </w:t>
            </w:r>
            <w:r w:rsidRPr="00BB7098">
              <w:t>60 months</w:t>
            </w:r>
          </w:p>
        </w:tc>
      </w:tr>
      <w:tr w:rsidR="00347F3F" w14:paraId="1CF8CEB9" w14:textId="77777777" w:rsidTr="00347F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F2B3D09" w14:textId="77777777" w:rsidR="00347F3F" w:rsidRDefault="00347F3F" w:rsidP="00EA69D0">
            <w:pPr>
              <w:pStyle w:val="INDICATORNUMBER"/>
              <w:rPr>
                <w:rStyle w:val="IntenseEmphasis"/>
                <w:b/>
                <w:bCs w:val="0"/>
                <w:i w:val="0"/>
                <w:iCs w:val="0"/>
                <w:color w:val="595959"/>
              </w:rPr>
            </w:pPr>
            <w:r>
              <w:rPr>
                <w:rStyle w:val="IntenseEmphasis"/>
                <w:b/>
                <w:bCs w:val="0"/>
                <w:i w:val="0"/>
                <w:iCs w:val="0"/>
                <w:color w:val="595959"/>
              </w:rPr>
              <w:t>IFD 16.2</w:t>
            </w:r>
          </w:p>
        </w:tc>
        <w:tc>
          <w:tcPr>
            <w:tcW w:w="8121" w:type="dxa"/>
            <w:gridSpan w:val="2"/>
            <w:tcBorders>
              <w:top w:val="single" w:sz="4" w:space="0" w:color="0070C0"/>
              <w:right w:val="single" w:sz="4" w:space="0" w:color="0070C0"/>
            </w:tcBorders>
            <w:shd w:val="clear" w:color="auto" w:fill="DAEEF3" w:themeFill="accent5" w:themeFillTint="33"/>
          </w:tcPr>
          <w:p w14:paraId="7BE9F8C2" w14:textId="2E3977AF" w:rsidR="00347F3F" w:rsidRPr="00347F3F" w:rsidRDefault="00347F3F" w:rsidP="00C914E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347F3F">
              <w:t xml:space="preserve">Indicate </w:t>
            </w:r>
            <w:r w:rsidR="00C914E0">
              <w:t>whether</w:t>
            </w:r>
            <w:r w:rsidR="00C914E0" w:rsidRPr="00347F3F">
              <w:t xml:space="preserve"> </w:t>
            </w:r>
            <w:r w:rsidRPr="00347F3F">
              <w:t>you have specific policies or procedures in relation to responsible approaches to exit.</w:t>
            </w:r>
          </w:p>
        </w:tc>
      </w:tr>
      <w:tr w:rsidR="00347F3F" w14:paraId="539DA560" w14:textId="77777777" w:rsidTr="00347F3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7CB953A1" w14:textId="77777777" w:rsidR="00347F3F" w:rsidRDefault="00347F3F" w:rsidP="00EA69D0">
            <w:pPr>
              <w:pStyle w:val="INDICATORNUMBER"/>
              <w:rPr>
                <w:rStyle w:val="IntenseEmphasis"/>
                <w:b/>
                <w:bCs w:val="0"/>
                <w:i w:val="0"/>
                <w:iCs w:val="0"/>
                <w:color w:val="595959"/>
              </w:rPr>
            </w:pPr>
          </w:p>
        </w:tc>
        <w:tc>
          <w:tcPr>
            <w:tcW w:w="4060" w:type="dxa"/>
            <w:tcBorders>
              <w:top w:val="nil"/>
              <w:bottom w:val="single" w:sz="4" w:space="0" w:color="0070C0"/>
              <w:right w:val="single" w:sz="4" w:space="0" w:color="A6A6A6" w:themeColor="background1" w:themeShade="A6"/>
            </w:tcBorders>
            <w:shd w:val="clear" w:color="auto" w:fill="auto"/>
          </w:tcPr>
          <w:p w14:paraId="091D2547" w14:textId="77777777" w:rsidR="00347F3F" w:rsidRPr="005308EE" w:rsidRDefault="00347F3F"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2BECB21C" w14:textId="77777777" w:rsidR="00347F3F" w:rsidRPr="00B734A4" w:rsidRDefault="00347F3F"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347F3F" w14:paraId="396E18AB" w14:textId="77777777" w:rsidTr="00863C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523D8721" w14:textId="77777777" w:rsidR="00347F3F" w:rsidRDefault="00347F3F" w:rsidP="00EA69D0">
            <w:pPr>
              <w:pStyle w:val="INDICATORNUMBER"/>
              <w:rPr>
                <w:rStyle w:val="IntenseEmphasis"/>
                <w:b/>
                <w:bCs w:val="0"/>
                <w:i w:val="0"/>
                <w:iCs w:val="0"/>
                <w:color w:val="595959"/>
              </w:rPr>
            </w:pPr>
            <w:r>
              <w:rPr>
                <w:rStyle w:val="IntenseEmphasis"/>
                <w:b/>
                <w:bCs w:val="0"/>
                <w:i w:val="0"/>
                <w:iCs w:val="0"/>
                <w:color w:val="595959"/>
              </w:rPr>
              <w:t>IFD 16</w:t>
            </w:r>
            <w:r w:rsidR="00863C18">
              <w:rPr>
                <w:rStyle w:val="IntenseEmphasis"/>
                <w:b/>
                <w:bCs w:val="0"/>
                <w:i w:val="0"/>
                <w:iCs w:val="0"/>
                <w:color w:val="595959"/>
              </w:rPr>
              <w:t>.3</w:t>
            </w:r>
          </w:p>
        </w:tc>
        <w:tc>
          <w:tcPr>
            <w:tcW w:w="8121" w:type="dxa"/>
            <w:gridSpan w:val="2"/>
            <w:tcBorders>
              <w:top w:val="single" w:sz="4" w:space="0" w:color="0070C0"/>
              <w:right w:val="single" w:sz="4" w:space="0" w:color="0070C0"/>
            </w:tcBorders>
            <w:shd w:val="clear" w:color="auto" w:fill="DAEEF3" w:themeFill="accent5" w:themeFillTint="33"/>
          </w:tcPr>
          <w:p w14:paraId="688E5FF7" w14:textId="6DB13503" w:rsidR="00347F3F" w:rsidRDefault="00347F3F" w:rsidP="00EA69D0">
            <w:pPr>
              <w:pStyle w:val="INDICATORTEXT"/>
              <w:cnfStyle w:val="000000100000" w:firstRow="0" w:lastRow="0" w:firstColumn="0" w:lastColumn="0" w:oddVBand="0" w:evenVBand="0" w:oddHBand="1" w:evenHBand="0" w:firstRowFirstColumn="0" w:firstRowLastColumn="0" w:lastRowFirstColumn="0" w:lastRowLastColumn="0"/>
            </w:pPr>
            <w:r w:rsidRPr="00A13DED">
              <w:t xml:space="preserve">Indicate </w:t>
            </w:r>
            <w:r w:rsidR="00C914E0">
              <w:t>whether</w:t>
            </w:r>
            <w:r w:rsidR="00C914E0" w:rsidRPr="00A13DED">
              <w:t xml:space="preserve"> </w:t>
            </w:r>
            <w:r w:rsidRPr="00A13DED">
              <w:t>you publish policies or procedures in relation to responsible approaches to exit. Provide a URL</w:t>
            </w:r>
            <w:r>
              <w:t>.</w:t>
            </w:r>
          </w:p>
          <w:p w14:paraId="1F0E0D43" w14:textId="77777777" w:rsidR="00347F3F" w:rsidRDefault="00347F3F" w:rsidP="00EA69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863C18" w14:paraId="643FBBA9" w14:textId="77777777" w:rsidTr="00863C1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6DC78299" w14:textId="77777777" w:rsidR="00863C18" w:rsidRDefault="00863C18"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7C042B68" w14:textId="77777777" w:rsidR="00863C18" w:rsidRPr="00A13DED" w:rsidRDefault="00863C18"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822147" w14:paraId="3CA8F48C" w14:textId="77777777" w:rsidTr="000E471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795E825" w14:textId="77777777" w:rsidR="00822147" w:rsidRDefault="00822147" w:rsidP="00EA69D0">
            <w:pPr>
              <w:pStyle w:val="INDICATORNUMBER"/>
              <w:rPr>
                <w:rStyle w:val="IntenseEmphasis"/>
                <w:b/>
                <w:bCs w:val="0"/>
                <w:i w:val="0"/>
                <w:iCs w:val="0"/>
                <w:color w:val="595959"/>
              </w:rPr>
            </w:pPr>
            <w:r>
              <w:rPr>
                <w:rStyle w:val="IntenseEmphasis"/>
                <w:b/>
                <w:bCs w:val="0"/>
                <w:i w:val="0"/>
                <w:iCs w:val="0"/>
                <w:color w:val="595959"/>
              </w:rPr>
              <w:t>IFD 16.4</w:t>
            </w:r>
          </w:p>
        </w:tc>
        <w:tc>
          <w:tcPr>
            <w:tcW w:w="8121" w:type="dxa"/>
            <w:gridSpan w:val="2"/>
            <w:tcBorders>
              <w:top w:val="single" w:sz="4" w:space="0" w:color="0070C0"/>
              <w:right w:val="single" w:sz="4" w:space="0" w:color="0070C0"/>
            </w:tcBorders>
            <w:shd w:val="clear" w:color="auto" w:fill="DAEEF3" w:themeFill="accent5" w:themeFillTint="33"/>
            <w:vAlign w:val="top"/>
          </w:tcPr>
          <w:p w14:paraId="7224EA11" w14:textId="424B9605" w:rsidR="00822147" w:rsidRPr="00822147" w:rsidRDefault="00822147" w:rsidP="00C914E0">
            <w:pPr>
              <w:pStyle w:val="INDICATORTEXT"/>
              <w:cnfStyle w:val="000000100000" w:firstRow="0" w:lastRow="0" w:firstColumn="0" w:lastColumn="0" w:oddVBand="0" w:evenVBand="0" w:oddHBand="1" w:evenHBand="0" w:firstRowFirstColumn="0" w:firstRowLastColumn="0" w:lastRowFirstColumn="0" w:lastRowLastColumn="0"/>
            </w:pPr>
            <w:r w:rsidRPr="00822147">
              <w:t xml:space="preserve">Indicate </w:t>
            </w:r>
            <w:r w:rsidR="00C914E0">
              <w:t>whether</w:t>
            </w:r>
            <w:r w:rsidR="00C914E0" w:rsidRPr="00822147">
              <w:t xml:space="preserve"> </w:t>
            </w:r>
            <w:r w:rsidRPr="00822147">
              <w:t>you have specific policies or procedures on Return on Equity (ROE) targets or caps in relation to your equity investments</w:t>
            </w:r>
            <w:r>
              <w:t>.</w:t>
            </w:r>
          </w:p>
        </w:tc>
      </w:tr>
      <w:tr w:rsidR="00822147" w14:paraId="74FAD9AA" w14:textId="77777777" w:rsidTr="00347F3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vAlign w:val="top"/>
          </w:tcPr>
          <w:p w14:paraId="26CC67C4" w14:textId="77777777" w:rsidR="00822147" w:rsidRDefault="00822147" w:rsidP="00EA69D0">
            <w:pPr>
              <w:pStyle w:val="INDICATORNUMBER"/>
              <w:rPr>
                <w:rStyle w:val="IntenseEmphasis"/>
                <w:b/>
                <w:bCs w:val="0"/>
                <w:i w:val="0"/>
                <w:iCs w:val="0"/>
                <w:color w:val="595959"/>
              </w:rPr>
            </w:pPr>
          </w:p>
        </w:tc>
        <w:tc>
          <w:tcPr>
            <w:tcW w:w="4060" w:type="dxa"/>
            <w:tcBorders>
              <w:top w:val="nil"/>
              <w:bottom w:val="nil"/>
              <w:right w:val="single" w:sz="4" w:space="0" w:color="A6A6A6" w:themeColor="background1" w:themeShade="A6"/>
            </w:tcBorders>
            <w:shd w:val="clear" w:color="auto" w:fill="auto"/>
          </w:tcPr>
          <w:p w14:paraId="7EB343AF" w14:textId="77777777" w:rsidR="00822147" w:rsidRPr="005308EE" w:rsidRDefault="00822147"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nil"/>
              <w:right w:val="single" w:sz="4" w:space="0" w:color="0070C0"/>
            </w:tcBorders>
            <w:shd w:val="clear" w:color="auto" w:fill="auto"/>
          </w:tcPr>
          <w:p w14:paraId="4A377C4C" w14:textId="77777777" w:rsidR="00822147" w:rsidRPr="00B734A4" w:rsidRDefault="00822147"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0E4712" w14:paraId="3557B69F" w14:textId="77777777" w:rsidTr="000E471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41FE06D3" w14:textId="77777777" w:rsidR="000E4712" w:rsidRDefault="000E4712" w:rsidP="00EA69D0">
            <w:pPr>
              <w:pStyle w:val="INDICATORNUMBER"/>
              <w:rPr>
                <w:rStyle w:val="IntenseEmphasis"/>
                <w:b/>
                <w:bCs w:val="0"/>
                <w:i w:val="0"/>
                <w:iCs w:val="0"/>
                <w:color w:val="595959"/>
              </w:rPr>
            </w:pPr>
            <w:r>
              <w:rPr>
                <w:rStyle w:val="IntenseEmphasis"/>
                <w:b/>
                <w:bCs w:val="0"/>
                <w:i w:val="0"/>
                <w:iCs w:val="0"/>
                <w:color w:val="595959"/>
              </w:rPr>
              <w:t>IFD 16.5</w:t>
            </w:r>
          </w:p>
        </w:tc>
        <w:tc>
          <w:tcPr>
            <w:tcW w:w="8121" w:type="dxa"/>
            <w:gridSpan w:val="2"/>
            <w:tcBorders>
              <w:top w:val="single" w:sz="4" w:space="0" w:color="0070C0"/>
              <w:right w:val="single" w:sz="4" w:space="0" w:color="0070C0"/>
            </w:tcBorders>
            <w:shd w:val="clear" w:color="auto" w:fill="DAEEF3" w:themeFill="accent5" w:themeFillTint="33"/>
          </w:tcPr>
          <w:p w14:paraId="6A27F412" w14:textId="0ED82964"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0E4712">
              <w:t>Indicate if you publish policies or procedures on Return on Equity (ROE) targets or caps in relation to your equity investments. Provide a URL.</w:t>
            </w:r>
          </w:p>
          <w:p w14:paraId="7B1048AF" w14:textId="77777777"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E4712" w14:paraId="1AA3472A" w14:textId="77777777" w:rsidTr="000E4712">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557A97A7" w14:textId="77777777" w:rsidR="000E4712" w:rsidRDefault="000E4712"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35681629" w14:textId="77777777" w:rsidR="000E4712" w:rsidRDefault="000E4712"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0E4712" w14:paraId="7A62ACCB" w14:textId="77777777" w:rsidTr="000E471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17504EBD" w14:textId="77777777" w:rsidR="000E4712" w:rsidRDefault="000E4712" w:rsidP="00EA69D0">
            <w:pPr>
              <w:pStyle w:val="INDICATORNUMBER"/>
              <w:rPr>
                <w:rStyle w:val="IntenseEmphasis"/>
                <w:b/>
                <w:bCs w:val="0"/>
                <w:i w:val="0"/>
                <w:iCs w:val="0"/>
                <w:color w:val="595959"/>
              </w:rPr>
            </w:pPr>
            <w:r>
              <w:rPr>
                <w:rStyle w:val="IntenseEmphasis"/>
                <w:b/>
                <w:bCs w:val="0"/>
                <w:i w:val="0"/>
                <w:iCs w:val="0"/>
                <w:color w:val="595959"/>
              </w:rPr>
              <w:t>IFD 16.6</w:t>
            </w:r>
          </w:p>
        </w:tc>
        <w:tc>
          <w:tcPr>
            <w:tcW w:w="8121" w:type="dxa"/>
            <w:gridSpan w:val="2"/>
            <w:tcBorders>
              <w:top w:val="single" w:sz="4" w:space="0" w:color="0070C0"/>
              <w:right w:val="single" w:sz="4" w:space="0" w:color="0070C0"/>
            </w:tcBorders>
            <w:shd w:val="clear" w:color="auto" w:fill="DAEEF3" w:themeFill="accent5" w:themeFillTint="33"/>
          </w:tcPr>
          <w:p w14:paraId="2D135FCC" w14:textId="68C7273D"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0E4712">
              <w:t>Indicate your Return on Equity (ROE) targets</w:t>
            </w:r>
            <w:r w:rsidR="00985401">
              <w:t>; specify</w:t>
            </w:r>
            <w:r w:rsidRPr="000E4712">
              <w:t>ing different targets for different funds if applicable.</w:t>
            </w:r>
          </w:p>
          <w:p w14:paraId="0AE21550" w14:textId="77777777" w:rsidR="000E4712" w:rsidRDefault="000E4712" w:rsidP="00EA69D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E4712" w14:paraId="38881F84" w14:textId="77777777" w:rsidTr="000E4712">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001F6828" w14:textId="77777777" w:rsidR="000E4712" w:rsidRDefault="000E4712"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513EB1F6" w14:textId="77777777" w:rsidR="000E4712" w:rsidRDefault="000E4712"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83351C" w14:paraId="647B2B29" w14:textId="77777777" w:rsidTr="0083351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09AF0410" w14:textId="77777777" w:rsidR="0083351C" w:rsidRDefault="0083351C" w:rsidP="00EA69D0">
            <w:pPr>
              <w:pStyle w:val="INDICATORNUMBER"/>
              <w:rPr>
                <w:rStyle w:val="IntenseEmphasis"/>
                <w:b/>
                <w:bCs w:val="0"/>
                <w:i w:val="0"/>
                <w:iCs w:val="0"/>
                <w:color w:val="595959"/>
              </w:rPr>
            </w:pPr>
            <w:r>
              <w:rPr>
                <w:rStyle w:val="IntenseEmphasis"/>
                <w:b/>
                <w:bCs w:val="0"/>
                <w:i w:val="0"/>
                <w:iCs w:val="0"/>
                <w:color w:val="595959"/>
              </w:rPr>
              <w:t>IFD 16.7</w:t>
            </w:r>
          </w:p>
        </w:tc>
        <w:tc>
          <w:tcPr>
            <w:tcW w:w="8121" w:type="dxa"/>
            <w:gridSpan w:val="2"/>
            <w:tcBorders>
              <w:top w:val="single" w:sz="4" w:space="0" w:color="0070C0"/>
              <w:right w:val="single" w:sz="4" w:space="0" w:color="0070C0"/>
            </w:tcBorders>
            <w:shd w:val="clear" w:color="auto" w:fill="DAEEF3" w:themeFill="accent5" w:themeFillTint="33"/>
          </w:tcPr>
          <w:p w14:paraId="2FA6FACA" w14:textId="3B393ECE" w:rsidR="0083351C" w:rsidRDefault="0083351C" w:rsidP="00C914E0">
            <w:pPr>
              <w:pStyle w:val="INDICATORTEXT"/>
              <w:cnfStyle w:val="000000100000" w:firstRow="0" w:lastRow="0" w:firstColumn="0" w:lastColumn="0" w:oddVBand="0" w:evenVBand="0" w:oddHBand="1" w:evenHBand="0" w:firstRowFirstColumn="0" w:firstRowLastColumn="0" w:lastRowFirstColumn="0" w:lastRowLastColumn="0"/>
            </w:pPr>
            <w:r w:rsidRPr="0083351C">
              <w:t xml:space="preserve">Indicate </w:t>
            </w:r>
            <w:r w:rsidR="00C914E0">
              <w:t>whether</w:t>
            </w:r>
            <w:r w:rsidR="00C914E0" w:rsidRPr="0083351C">
              <w:t xml:space="preserve"> </w:t>
            </w:r>
            <w:r w:rsidRPr="0083351C">
              <w:t>you have a set limit regarding the maximum equity investment exposure of the investees in which you invest.</w:t>
            </w:r>
          </w:p>
        </w:tc>
      </w:tr>
      <w:tr w:rsidR="0083351C" w14:paraId="7488AE0E" w14:textId="77777777" w:rsidTr="0083351C">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3F6981AC" w14:textId="77777777" w:rsidR="0083351C" w:rsidRDefault="0083351C" w:rsidP="00EA69D0">
            <w:pPr>
              <w:pStyle w:val="INDICATORNUMBER"/>
              <w:rPr>
                <w:rStyle w:val="IntenseEmphasis"/>
                <w:b/>
                <w:bCs w:val="0"/>
                <w:i w:val="0"/>
                <w:iCs w:val="0"/>
                <w:color w:val="595959"/>
              </w:rPr>
            </w:pPr>
          </w:p>
        </w:tc>
        <w:tc>
          <w:tcPr>
            <w:tcW w:w="4060" w:type="dxa"/>
            <w:tcBorders>
              <w:top w:val="nil"/>
              <w:bottom w:val="single" w:sz="4" w:space="0" w:color="0070C0"/>
              <w:right w:val="single" w:sz="4" w:space="0" w:color="A6A6A6" w:themeColor="background1" w:themeShade="A6"/>
            </w:tcBorders>
            <w:shd w:val="clear" w:color="auto" w:fill="auto"/>
          </w:tcPr>
          <w:p w14:paraId="117A081A" w14:textId="77777777" w:rsidR="0083351C" w:rsidRPr="005308EE" w:rsidRDefault="0083351C"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6591E23B" w14:textId="77777777" w:rsidR="0083351C" w:rsidRPr="00B734A4" w:rsidRDefault="0083351C"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3351C" w14:paraId="49BED63E" w14:textId="77777777" w:rsidTr="0083351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1C12A04" w14:textId="77777777" w:rsidR="0083351C" w:rsidRDefault="0083351C" w:rsidP="00EA69D0">
            <w:pPr>
              <w:pStyle w:val="INDICATORNUMBER"/>
              <w:rPr>
                <w:rStyle w:val="IntenseEmphasis"/>
                <w:b/>
                <w:bCs w:val="0"/>
                <w:i w:val="0"/>
                <w:iCs w:val="0"/>
                <w:color w:val="595959"/>
              </w:rPr>
            </w:pPr>
            <w:r>
              <w:rPr>
                <w:rStyle w:val="IntenseEmphasis"/>
                <w:b/>
                <w:bCs w:val="0"/>
                <w:i w:val="0"/>
                <w:iCs w:val="0"/>
                <w:color w:val="595959"/>
              </w:rPr>
              <w:t>IFD 1</w:t>
            </w:r>
            <w:r w:rsidR="00B84743">
              <w:rPr>
                <w:rStyle w:val="IntenseEmphasis"/>
                <w:b/>
                <w:bCs w:val="0"/>
                <w:i w:val="0"/>
                <w:iCs w:val="0"/>
                <w:color w:val="595959"/>
              </w:rPr>
              <w:t>6.8</w:t>
            </w:r>
          </w:p>
        </w:tc>
        <w:tc>
          <w:tcPr>
            <w:tcW w:w="8121" w:type="dxa"/>
            <w:gridSpan w:val="2"/>
            <w:tcBorders>
              <w:top w:val="single" w:sz="4" w:space="0" w:color="0070C0"/>
              <w:right w:val="single" w:sz="4" w:space="0" w:color="0070C0"/>
            </w:tcBorders>
            <w:shd w:val="clear" w:color="auto" w:fill="DAEEF3" w:themeFill="accent5" w:themeFillTint="33"/>
          </w:tcPr>
          <w:p w14:paraId="46B59C7A" w14:textId="1E2B310A" w:rsidR="0083351C" w:rsidRPr="001C0916" w:rsidRDefault="0083351C"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FC2EBEE" w14:textId="77777777" w:rsidR="0083351C" w:rsidRPr="003939E2" w:rsidRDefault="0083351C"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83351C" w14:paraId="39BD0F6F"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50B26E7B" w14:textId="77777777" w:rsidR="0083351C" w:rsidRDefault="0083351C" w:rsidP="00EA69D0">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74083EAF" w14:textId="77777777" w:rsidR="0083351C" w:rsidRPr="00641017" w:rsidRDefault="0083351C"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429E353B" w14:textId="77777777" w:rsidR="007117E9" w:rsidRDefault="007117E9" w:rsidP="00FC3767">
      <w:pPr>
        <w:pStyle w:val="INDICATORTEXT"/>
        <w:ind w:left="0"/>
        <w:rPr>
          <w:i/>
          <w:lang w:eastAsia="en-GB"/>
        </w:rPr>
      </w:pPr>
    </w:p>
    <w:tbl>
      <w:tblPr>
        <w:tblStyle w:val="SubSectionIndicatorTableMANDATORY"/>
        <w:tblW w:w="9134" w:type="dxa"/>
        <w:tblInd w:w="5" w:type="dxa"/>
        <w:tblLook w:val="04A0" w:firstRow="1" w:lastRow="0" w:firstColumn="1" w:lastColumn="0" w:noHBand="0" w:noVBand="1"/>
      </w:tblPr>
      <w:tblGrid>
        <w:gridCol w:w="1097"/>
        <w:gridCol w:w="8037"/>
      </w:tblGrid>
      <w:tr w:rsidR="007117E9" w14:paraId="2D5E09A0"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A2D82EE" w14:textId="77777777" w:rsidR="007117E9" w:rsidRPr="00DC20FA" w:rsidRDefault="007117E9"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16</w:t>
            </w:r>
          </w:p>
        </w:tc>
        <w:tc>
          <w:tcPr>
            <w:tcW w:w="8037" w:type="dxa"/>
            <w:tcBorders>
              <w:top w:val="single" w:sz="4" w:space="0" w:color="0082C8"/>
              <w:bottom w:val="nil"/>
            </w:tcBorders>
          </w:tcPr>
          <w:p w14:paraId="796F6A3A" w14:textId="77777777" w:rsidR="007117E9" w:rsidRPr="00DC20FA" w:rsidRDefault="007117E9"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7117E9" w:rsidRPr="00D5451C" w14:paraId="02C90F5E" w14:textId="77777777" w:rsidTr="007117E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1F2CE703" w14:textId="77777777" w:rsidR="007117E9" w:rsidRPr="000D72DF" w:rsidRDefault="007117E9" w:rsidP="00EA69D0">
            <w:pPr>
              <w:pStyle w:val="INDICATORNUMBER"/>
              <w:rPr>
                <w:rStyle w:val="IntenseEmphasis"/>
                <w:b/>
                <w:bCs w:val="0"/>
                <w:i w:val="0"/>
                <w:iCs w:val="0"/>
              </w:rPr>
            </w:pPr>
            <w:r>
              <w:rPr>
                <w:rStyle w:val="IntenseEmphasis"/>
                <w:b/>
                <w:bCs w:val="0"/>
                <w:i w:val="0"/>
                <w:iCs w:val="0"/>
                <w:color w:val="595959"/>
              </w:rPr>
              <w:t>IFD 16</w:t>
            </w:r>
          </w:p>
        </w:tc>
        <w:tc>
          <w:tcPr>
            <w:tcW w:w="8037" w:type="dxa"/>
            <w:tcBorders>
              <w:top w:val="nil"/>
              <w:bottom w:val="single" w:sz="4" w:space="0" w:color="A6A6A6" w:themeColor="background1" w:themeShade="A6"/>
            </w:tcBorders>
            <w:shd w:val="clear" w:color="auto" w:fill="auto"/>
          </w:tcPr>
          <w:p w14:paraId="67A11819" w14:textId="77777777" w:rsidR="007117E9" w:rsidRPr="00DC20FA" w:rsidRDefault="007117E9" w:rsidP="00EA69D0">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7117E9">
              <w:rPr>
                <w:bCs/>
                <w:szCs w:val="18"/>
              </w:rPr>
              <w:t>This indicator is only applicable if you have direct equity investments.</w:t>
            </w:r>
          </w:p>
        </w:tc>
      </w:tr>
      <w:tr w:rsidR="007117E9" w:rsidRPr="00D5451C" w14:paraId="5D2D3635" w14:textId="77777777" w:rsidTr="007117E9">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BFBFBF" w:themeColor="background1" w:themeShade="BF"/>
            </w:tcBorders>
            <w:vAlign w:val="top"/>
          </w:tcPr>
          <w:p w14:paraId="11C204B0" w14:textId="77777777" w:rsidR="007117E9" w:rsidRDefault="007117E9" w:rsidP="00EA69D0">
            <w:pPr>
              <w:pStyle w:val="INDICATORNUMBER"/>
              <w:rPr>
                <w:rStyle w:val="IntenseEmphasis"/>
                <w:b/>
                <w:bCs w:val="0"/>
                <w:i w:val="0"/>
                <w:iCs w:val="0"/>
                <w:color w:val="595959"/>
              </w:rPr>
            </w:pPr>
            <w:r>
              <w:rPr>
                <w:rStyle w:val="IntenseEmphasis"/>
                <w:b/>
                <w:bCs w:val="0"/>
                <w:i w:val="0"/>
                <w:iCs w:val="0"/>
                <w:color w:val="595959"/>
              </w:rPr>
              <w:t>IFD 16.4 and 16.6</w:t>
            </w:r>
          </w:p>
        </w:tc>
        <w:tc>
          <w:tcPr>
            <w:tcW w:w="8037" w:type="dxa"/>
            <w:tcBorders>
              <w:top w:val="single" w:sz="4" w:space="0" w:color="A6A6A6" w:themeColor="background1" w:themeShade="A6"/>
              <w:bottom w:val="single" w:sz="4" w:space="0" w:color="BFBFBF" w:themeColor="background1" w:themeShade="BF"/>
            </w:tcBorders>
            <w:shd w:val="clear" w:color="auto" w:fill="auto"/>
          </w:tcPr>
          <w:p w14:paraId="588D5CB0" w14:textId="7A051C0E" w:rsidR="007117E9" w:rsidRPr="007117E9" w:rsidRDefault="007117E9" w:rsidP="007117E9">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7117E9">
              <w:rPr>
                <w:bCs/>
                <w:szCs w:val="18"/>
              </w:rPr>
              <w:t xml:space="preserve">This refers to targets or caps at the fund level, </w:t>
            </w:r>
            <w:r w:rsidR="00880346">
              <w:rPr>
                <w:bCs/>
                <w:szCs w:val="18"/>
              </w:rPr>
              <w:t xml:space="preserve">i.e., </w:t>
            </w:r>
            <w:r w:rsidRPr="007117E9">
              <w:rPr>
                <w:bCs/>
                <w:szCs w:val="18"/>
              </w:rPr>
              <w:t>to your organisation as opposed to the individual investment. For mixed funds, this indicator would apply if the fund has &gt;50% in equity.</w:t>
            </w:r>
          </w:p>
        </w:tc>
      </w:tr>
      <w:tr w:rsidR="007117E9" w:rsidRPr="00D5451C" w14:paraId="62160C77" w14:textId="77777777" w:rsidTr="007E03E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BFBFBF" w:themeColor="background1" w:themeShade="BF"/>
            </w:tcBorders>
            <w:vAlign w:val="top"/>
          </w:tcPr>
          <w:p w14:paraId="33A28D9F" w14:textId="77777777" w:rsidR="007117E9" w:rsidRDefault="007117E9" w:rsidP="00EA69D0">
            <w:pPr>
              <w:pStyle w:val="INDICATORNUMBER"/>
              <w:rPr>
                <w:rStyle w:val="IntenseEmphasis"/>
                <w:b/>
                <w:bCs w:val="0"/>
                <w:i w:val="0"/>
                <w:iCs w:val="0"/>
                <w:color w:val="595959"/>
              </w:rPr>
            </w:pPr>
            <w:r>
              <w:rPr>
                <w:rStyle w:val="IntenseEmphasis"/>
                <w:b/>
                <w:bCs w:val="0"/>
                <w:i w:val="0"/>
                <w:iCs w:val="0"/>
                <w:color w:val="595959"/>
              </w:rPr>
              <w:t>IFD 16.7</w:t>
            </w:r>
          </w:p>
        </w:tc>
        <w:tc>
          <w:tcPr>
            <w:tcW w:w="8037" w:type="dxa"/>
            <w:tcBorders>
              <w:top w:val="single" w:sz="4" w:space="0" w:color="A6A6A6" w:themeColor="background1" w:themeShade="A6"/>
              <w:bottom w:val="single" w:sz="4" w:space="0" w:color="BFBFBF" w:themeColor="background1" w:themeShade="BF"/>
            </w:tcBorders>
            <w:shd w:val="clear" w:color="auto" w:fill="auto"/>
          </w:tcPr>
          <w:p w14:paraId="76849BF2" w14:textId="3112339B" w:rsidR="007117E9" w:rsidRPr="007117E9" w:rsidRDefault="007117E9" w:rsidP="00C914E0">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117E9">
              <w:rPr>
                <w:bCs/>
                <w:szCs w:val="18"/>
              </w:rPr>
              <w:t>This refers to the maximum percentage of the investee's total equity capital provided by the respondent in any one investment.</w:t>
            </w:r>
          </w:p>
        </w:tc>
      </w:tr>
      <w:tr w:rsidR="007E03EF" w:rsidRPr="00D5451C" w14:paraId="3F0B6BDF" w14:textId="77777777" w:rsidTr="007E03EF">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BFBFBF" w:themeColor="background1" w:themeShade="BF"/>
              <w:bottom w:val="single" w:sz="4" w:space="0" w:color="A6A6A6" w:themeColor="background1" w:themeShade="A6"/>
            </w:tcBorders>
            <w:vAlign w:val="top"/>
          </w:tcPr>
          <w:p w14:paraId="3AED3864" w14:textId="77777777" w:rsidR="007E03EF" w:rsidRPr="003C6508" w:rsidRDefault="007E03EF" w:rsidP="00EA69D0">
            <w:pPr>
              <w:pStyle w:val="INDICATORTEXT"/>
              <w:jc w:val="both"/>
              <w:rPr>
                <w:b/>
                <w:szCs w:val="18"/>
              </w:rPr>
            </w:pPr>
            <w:r>
              <w:rPr>
                <w:b/>
                <w:szCs w:val="18"/>
              </w:rPr>
              <w:t>LOGIC</w:t>
            </w:r>
          </w:p>
        </w:tc>
      </w:tr>
      <w:tr w:rsidR="007E03EF" w:rsidRPr="00D5451C" w14:paraId="3B7B002B" w14:textId="77777777" w:rsidTr="007E03E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right w:val="single" w:sz="4" w:space="0" w:color="595959" w:themeColor="text1" w:themeTint="A6"/>
            </w:tcBorders>
            <w:vAlign w:val="top"/>
          </w:tcPr>
          <w:p w14:paraId="142BF7F3" w14:textId="77777777" w:rsidR="007E03EF" w:rsidRPr="003C6508" w:rsidRDefault="007E03EF" w:rsidP="00EA69D0">
            <w:pPr>
              <w:pStyle w:val="INDICATORTEXT"/>
              <w:jc w:val="both"/>
              <w:rPr>
                <w:b/>
                <w:szCs w:val="18"/>
              </w:rPr>
            </w:pPr>
            <w:r>
              <w:rPr>
                <w:b/>
                <w:szCs w:val="18"/>
              </w:rPr>
              <w:t>IFD 16</w:t>
            </w:r>
          </w:p>
        </w:tc>
        <w:tc>
          <w:tcPr>
            <w:tcW w:w="8037"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2BB79C25" w14:textId="77777777" w:rsidR="00FB24E7" w:rsidRDefault="00FB24E7" w:rsidP="00FB24E7">
            <w:pPr>
              <w:pStyle w:val="INDICATORTEXT"/>
              <w:cnfStyle w:val="000000100000" w:firstRow="0" w:lastRow="0" w:firstColumn="0" w:lastColumn="0" w:oddVBand="0" w:evenVBand="0" w:oddHBand="1" w:evenHBand="0" w:firstRowFirstColumn="0" w:firstRowLastColumn="0" w:lastRowFirstColumn="0" w:lastRowLastColumn="0"/>
            </w:pPr>
            <w:r>
              <w:t>Thi</w:t>
            </w:r>
            <w:r w:rsidR="00ED0C16">
              <w:t>s indicator will be applicable i</w:t>
            </w:r>
            <w:r>
              <w:t xml:space="preserve">f you reported </w:t>
            </w:r>
            <w:r w:rsidRPr="00BF429C">
              <w:t>≥</w:t>
            </w:r>
            <w:r>
              <w:t xml:space="preserve">20% of your organisation’s inclusive finance investments are in equity in [04]. </w:t>
            </w:r>
          </w:p>
          <w:p w14:paraId="6DA81A71" w14:textId="015E13FD" w:rsidR="007E03EF" w:rsidRPr="003C6508" w:rsidRDefault="00FB24E7" w:rsidP="001905C1">
            <w:pPr>
              <w:pStyle w:val="INDICATORTEXT"/>
              <w:jc w:val="both"/>
              <w:cnfStyle w:val="000000100000" w:firstRow="0" w:lastRow="0" w:firstColumn="0" w:lastColumn="0" w:oddVBand="0" w:evenVBand="0" w:oddHBand="1" w:evenHBand="0" w:firstRowFirstColumn="0" w:firstRowLastColumn="0" w:lastRowFirstColumn="0" w:lastRowLastColumn="0"/>
              <w:rPr>
                <w:b/>
                <w:szCs w:val="18"/>
              </w:rPr>
            </w:pPr>
            <w:r>
              <w:rPr>
                <w:bCs/>
                <w:szCs w:val="18"/>
              </w:rPr>
              <w:t>Within this indicator,</w:t>
            </w:r>
            <w:r w:rsidRPr="007E03EF" w:rsidDel="00FB24E7">
              <w:rPr>
                <w:bCs/>
                <w:szCs w:val="18"/>
              </w:rPr>
              <w:t xml:space="preserve"> </w:t>
            </w:r>
            <w:r w:rsidR="007E03EF" w:rsidRPr="007E03EF">
              <w:rPr>
                <w:bCs/>
                <w:szCs w:val="18"/>
              </w:rPr>
              <w:t xml:space="preserve">[16.3] will be applicable if you report </w:t>
            </w:r>
            <w:r w:rsidR="001905C1">
              <w:rPr>
                <w:bCs/>
                <w:szCs w:val="18"/>
              </w:rPr>
              <w:t>‘</w:t>
            </w:r>
            <w:r w:rsidR="007E03EF" w:rsidRPr="007E03EF">
              <w:rPr>
                <w:bCs/>
                <w:szCs w:val="18"/>
              </w:rPr>
              <w:t>Yes</w:t>
            </w:r>
            <w:r w:rsidR="001905C1">
              <w:rPr>
                <w:bCs/>
                <w:szCs w:val="18"/>
              </w:rPr>
              <w:t>’</w:t>
            </w:r>
            <w:r w:rsidR="007E03EF" w:rsidRPr="007E03EF">
              <w:rPr>
                <w:bCs/>
                <w:szCs w:val="18"/>
              </w:rPr>
              <w:t xml:space="preserve"> to [16.2]</w:t>
            </w:r>
            <w:r w:rsidR="00C914E0">
              <w:rPr>
                <w:bCs/>
                <w:szCs w:val="18"/>
              </w:rPr>
              <w:t>,</w:t>
            </w:r>
            <w:r>
              <w:rPr>
                <w:bCs/>
                <w:szCs w:val="18"/>
              </w:rPr>
              <w:t xml:space="preserve"> and </w:t>
            </w:r>
            <w:r w:rsidR="007E03EF" w:rsidRPr="007E03EF">
              <w:rPr>
                <w:bCs/>
                <w:szCs w:val="18"/>
              </w:rPr>
              <w:t>[16.5] wi</w:t>
            </w:r>
            <w:r w:rsidR="001905C1">
              <w:rPr>
                <w:bCs/>
                <w:szCs w:val="18"/>
              </w:rPr>
              <w:t>ll be applicable if you report ‘</w:t>
            </w:r>
            <w:r w:rsidR="007E03EF" w:rsidRPr="007E03EF">
              <w:rPr>
                <w:bCs/>
                <w:szCs w:val="18"/>
              </w:rPr>
              <w:t>Yes</w:t>
            </w:r>
            <w:r w:rsidR="001905C1">
              <w:rPr>
                <w:bCs/>
                <w:szCs w:val="18"/>
              </w:rPr>
              <w:t>’</w:t>
            </w:r>
            <w:r w:rsidR="007E03EF" w:rsidRPr="007E03EF">
              <w:rPr>
                <w:bCs/>
                <w:szCs w:val="18"/>
              </w:rPr>
              <w:t xml:space="preserve"> to [16.4]</w:t>
            </w:r>
            <w:r w:rsidR="007E03EF">
              <w:rPr>
                <w:bCs/>
                <w:szCs w:val="18"/>
              </w:rPr>
              <w:t>.</w:t>
            </w:r>
          </w:p>
        </w:tc>
      </w:tr>
      <w:tr w:rsidR="007117E9" w:rsidRPr="00D5451C" w14:paraId="2AC57972" w14:textId="77777777" w:rsidTr="007E03EF">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BFBFBF" w:themeColor="background1" w:themeShade="BF"/>
            </w:tcBorders>
            <w:vAlign w:val="top"/>
          </w:tcPr>
          <w:p w14:paraId="582DC962" w14:textId="77777777" w:rsidR="007117E9" w:rsidRPr="003C6508" w:rsidRDefault="007117E9" w:rsidP="00EA69D0">
            <w:pPr>
              <w:pStyle w:val="INDICATORTEXT"/>
              <w:jc w:val="both"/>
              <w:rPr>
                <w:b/>
                <w:szCs w:val="18"/>
              </w:rPr>
            </w:pPr>
            <w:r w:rsidRPr="003C6508">
              <w:rPr>
                <w:b/>
                <w:szCs w:val="18"/>
              </w:rPr>
              <w:t>ASSESSMENT</w:t>
            </w:r>
          </w:p>
        </w:tc>
      </w:tr>
      <w:tr w:rsidR="007117E9" w:rsidRPr="00D5451C" w14:paraId="6DE6E415" w14:textId="77777777" w:rsidTr="00EA69D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0082C8"/>
            </w:tcBorders>
            <w:vAlign w:val="top"/>
          </w:tcPr>
          <w:p w14:paraId="427DEF47" w14:textId="77777777" w:rsidR="007117E9" w:rsidRDefault="007E03EF" w:rsidP="00EA69D0">
            <w:pPr>
              <w:pStyle w:val="INDICATORNUMBER"/>
              <w:rPr>
                <w:rStyle w:val="IntenseEmphasis"/>
                <w:b/>
                <w:bCs w:val="0"/>
                <w:i w:val="0"/>
                <w:iCs w:val="0"/>
                <w:color w:val="595959"/>
              </w:rPr>
            </w:pPr>
            <w:r>
              <w:rPr>
                <w:rStyle w:val="IntenseEmphasis"/>
                <w:b/>
                <w:bCs w:val="0"/>
                <w:i w:val="0"/>
                <w:iCs w:val="0"/>
                <w:color w:val="595959"/>
              </w:rPr>
              <w:t>IFD 16</w:t>
            </w:r>
          </w:p>
        </w:tc>
        <w:tc>
          <w:tcPr>
            <w:tcW w:w="8037" w:type="dxa"/>
            <w:tcBorders>
              <w:top w:val="single" w:sz="4" w:space="0" w:color="BFBFBF" w:themeColor="background1" w:themeShade="BF"/>
              <w:bottom w:val="single" w:sz="4" w:space="0" w:color="0082C8"/>
            </w:tcBorders>
            <w:shd w:val="clear" w:color="auto" w:fill="auto"/>
          </w:tcPr>
          <w:p w14:paraId="00722B9C" w14:textId="77777777" w:rsidR="007E03EF" w:rsidRPr="007E03EF" w:rsidRDefault="007E03EF" w:rsidP="007E03E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E03EF">
              <w:rPr>
                <w:bCs/>
                <w:szCs w:val="18"/>
              </w:rPr>
              <w:t xml:space="preserve">Maximum score: Three </w:t>
            </w:r>
            <w:r w:rsidRPr="007E03EF">
              <w:rPr>
                <w:bCs/>
                <w:szCs w:val="18"/>
              </w:rPr>
              <w:sym w:font="Wingdings" w:char="F0AB"/>
            </w:r>
          </w:p>
          <w:p w14:paraId="6762E617" w14:textId="77777777" w:rsidR="007117E9" w:rsidRDefault="007E03EF" w:rsidP="005E67F5">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7E03EF">
              <w:rPr>
                <w:bCs/>
                <w:szCs w:val="18"/>
              </w:rPr>
              <w:t>The assessment of this indicator is based on your responses to [16.2</w:t>
            </w:r>
            <w:r w:rsidR="005E67F5">
              <w:rPr>
                <w:bCs/>
                <w:szCs w:val="18"/>
              </w:rPr>
              <w:t>]</w:t>
            </w:r>
            <w:r w:rsidRPr="007E03EF">
              <w:rPr>
                <w:bCs/>
                <w:szCs w:val="18"/>
              </w:rPr>
              <w:t xml:space="preserve"> </w:t>
            </w:r>
            <w:r w:rsidR="005E67F5">
              <w:rPr>
                <w:bCs/>
                <w:szCs w:val="18"/>
              </w:rPr>
              <w:t>and</w:t>
            </w:r>
            <w:r w:rsidRPr="007E03EF">
              <w:rPr>
                <w:bCs/>
                <w:szCs w:val="18"/>
              </w:rPr>
              <w:t xml:space="preserve"> </w:t>
            </w:r>
            <w:r w:rsidR="005E67F5">
              <w:rPr>
                <w:bCs/>
                <w:szCs w:val="18"/>
              </w:rPr>
              <w:t>[</w:t>
            </w:r>
            <w:r w:rsidRPr="007E03EF">
              <w:rPr>
                <w:bCs/>
                <w:szCs w:val="18"/>
              </w:rPr>
              <w:t>16.4].</w:t>
            </w:r>
          </w:p>
        </w:tc>
      </w:tr>
    </w:tbl>
    <w:p w14:paraId="6D393B95" w14:textId="77777777" w:rsidR="007117E9" w:rsidRDefault="007117E9" w:rsidP="00FC3767">
      <w:pPr>
        <w:pStyle w:val="INDICATORTEXT"/>
        <w:ind w:left="0"/>
        <w:rPr>
          <w:i/>
          <w:lang w:eastAsia="en-GB"/>
        </w:rPr>
      </w:pPr>
    </w:p>
    <w:p w14:paraId="64A59A10" w14:textId="77777777" w:rsidR="00F123F9" w:rsidRDefault="00F123F9" w:rsidP="00FC3767">
      <w:pPr>
        <w:pStyle w:val="INDICATORTEXT"/>
        <w:ind w:left="0"/>
        <w:rPr>
          <w:i/>
        </w:rPr>
      </w:pPr>
    </w:p>
    <w:p w14:paraId="6B98E060" w14:textId="77777777" w:rsidR="00F123F9" w:rsidRPr="00F123F9" w:rsidRDefault="00F123F9" w:rsidP="00F123F9"/>
    <w:p w14:paraId="503CDCCE" w14:textId="77777777" w:rsidR="00F123F9" w:rsidRPr="00F123F9" w:rsidRDefault="00F123F9" w:rsidP="00F123F9"/>
    <w:p w14:paraId="23725798" w14:textId="77777777" w:rsidR="00F123F9" w:rsidRPr="00F123F9" w:rsidRDefault="00F123F9" w:rsidP="00F123F9"/>
    <w:p w14:paraId="0B4D5CC1" w14:textId="77777777" w:rsidR="00F123F9" w:rsidRPr="00F123F9" w:rsidRDefault="00F123F9" w:rsidP="00F123F9"/>
    <w:p w14:paraId="60E637BA" w14:textId="77777777" w:rsidR="00F123F9" w:rsidRDefault="00F123F9" w:rsidP="00F123F9">
      <w:pPr>
        <w:ind w:firstLine="720"/>
      </w:pPr>
    </w:p>
    <w:p w14:paraId="04C8292C" w14:textId="77777777" w:rsidR="00F123F9" w:rsidRDefault="00F123F9" w:rsidP="00F123F9"/>
    <w:p w14:paraId="415FD779" w14:textId="77777777" w:rsidR="00F123F9" w:rsidRDefault="00F123F9" w:rsidP="00F123F9"/>
    <w:p w14:paraId="37C47790" w14:textId="77777777" w:rsidR="00F123F9" w:rsidRPr="00F123F9" w:rsidRDefault="00F123F9" w:rsidP="00F123F9"/>
    <w:p w14:paraId="69F2451C" w14:textId="77777777" w:rsidR="00F123F9" w:rsidRPr="00F123F9" w:rsidRDefault="00F123F9" w:rsidP="00F123F9"/>
    <w:p w14:paraId="62E5DCDD" w14:textId="77777777" w:rsidR="00F123F9" w:rsidRPr="00F123F9" w:rsidRDefault="00F123F9" w:rsidP="00F123F9"/>
    <w:p w14:paraId="1172AB15" w14:textId="77777777" w:rsidR="00F123F9" w:rsidRDefault="00F123F9" w:rsidP="00F123F9"/>
    <w:p w14:paraId="35BF1026" w14:textId="77777777" w:rsidR="00F123F9" w:rsidRDefault="00F123F9" w:rsidP="00F123F9"/>
    <w:p w14:paraId="60F28124" w14:textId="77777777" w:rsidR="0021731D" w:rsidRPr="00F123F9" w:rsidRDefault="0021731D" w:rsidP="00F123F9">
      <w:pPr>
        <w:sectPr w:rsidR="0021731D" w:rsidRPr="00F123F9" w:rsidSect="00855023">
          <w:headerReference w:type="default" r:id="rId48"/>
          <w:headerReference w:type="first" r:id="rId49"/>
          <w:pgSz w:w="11900" w:h="16840"/>
          <w:pgMar w:top="1440" w:right="1616" w:bottom="1440" w:left="1616" w:header="708" w:footer="708" w:gutter="0"/>
          <w:cols w:space="708"/>
          <w:titlePg/>
          <w:docGrid w:linePitch="360"/>
        </w:sectPr>
      </w:pPr>
    </w:p>
    <w:p w14:paraId="699D99DC" w14:textId="22529827" w:rsidR="00066773" w:rsidRPr="00066773" w:rsidRDefault="00066773" w:rsidP="00066773">
      <w:pPr>
        <w:pStyle w:val="INDICATORTEXT"/>
        <w:ind w:left="0"/>
        <w:rPr>
          <w:b/>
          <w:i/>
          <w:lang w:eastAsia="en-GB"/>
        </w:rPr>
      </w:pPr>
      <w:r w:rsidRPr="00066773">
        <w:rPr>
          <w:b/>
          <w:i/>
          <w:lang w:eastAsia="en-GB"/>
        </w:rPr>
        <w:lastRenderedPageBreak/>
        <w:t>Possible action</w:t>
      </w:r>
    </w:p>
    <w:p w14:paraId="074DF4F4" w14:textId="347CB275" w:rsidR="00066773" w:rsidRDefault="00066773" w:rsidP="00580CA9">
      <w:pPr>
        <w:pStyle w:val="INDICATORTEXT"/>
        <w:spacing w:after="240"/>
        <w:ind w:left="0"/>
        <w:rPr>
          <w:rFonts w:ascii="Helvetica" w:hAnsi="Helvetica" w:cs="Helvetica"/>
          <w:color w:val="333333"/>
          <w:sz w:val="20"/>
          <w:lang w:eastAsia="en-GB"/>
        </w:rPr>
      </w:pPr>
      <w:r w:rsidRPr="00066773">
        <w:rPr>
          <w:i/>
          <w:lang w:eastAsia="en-GB"/>
        </w:rPr>
        <w:t>Negotiate terms and conditions that are transparent, fair and reasonable, including fair break-up clauses.</w:t>
      </w:r>
      <w:r w:rsidRPr="00681260">
        <w:rPr>
          <w:rFonts w:ascii="Helvetica" w:hAnsi="Helvetica" w:cs="Helvetica"/>
          <w:color w:val="333333"/>
          <w:sz w:val="20"/>
          <w:lang w:eastAsia="en-GB"/>
        </w:rPr>
        <w:t> </w:t>
      </w:r>
    </w:p>
    <w:tbl>
      <w:tblPr>
        <w:tblStyle w:val="SubSectionIndicatorHeaderMANDATORY"/>
        <w:tblW w:w="12333" w:type="dxa"/>
        <w:tblInd w:w="0" w:type="dxa"/>
        <w:tblLook w:val="07E0" w:firstRow="1" w:lastRow="1" w:firstColumn="1" w:lastColumn="1" w:noHBand="1" w:noVBand="1"/>
      </w:tblPr>
      <w:tblGrid>
        <w:gridCol w:w="1134"/>
        <w:gridCol w:w="5670"/>
        <w:gridCol w:w="3261"/>
        <w:gridCol w:w="2268"/>
      </w:tblGrid>
      <w:tr w:rsidR="000314BF" w14:paraId="57199E19" w14:textId="77777777" w:rsidTr="003F113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272A197" w14:textId="77777777" w:rsidR="000314BF" w:rsidRPr="00356CDA" w:rsidRDefault="000314BF" w:rsidP="00EA69D0">
            <w:pPr>
              <w:widowControl/>
              <w:autoSpaceDE/>
              <w:autoSpaceDN/>
              <w:adjustRightInd/>
              <w:spacing w:after="0" w:line="240" w:lineRule="auto"/>
              <w:rPr>
                <w:rStyle w:val="IntenseEmphasis"/>
                <w:b w:val="0"/>
                <w:bCs w:val="0"/>
                <w:iCs w:val="0"/>
                <w:color w:val="FFFFFF" w:themeColor="background1"/>
              </w:rPr>
            </w:pPr>
          </w:p>
        </w:tc>
        <w:tc>
          <w:tcPr>
            <w:tcW w:w="5670" w:type="dxa"/>
          </w:tcPr>
          <w:p w14:paraId="0BC6F40D" w14:textId="77777777" w:rsidR="000314BF" w:rsidRPr="00356CDA" w:rsidRDefault="000314BF"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261" w:type="dxa"/>
          </w:tcPr>
          <w:p w14:paraId="1AF56C27" w14:textId="77777777" w:rsidR="000314BF" w:rsidRPr="00356CDA" w:rsidRDefault="000314BF"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2268" w:type="dxa"/>
          </w:tcPr>
          <w:p w14:paraId="2686765C" w14:textId="77777777" w:rsidR="000314BF" w:rsidRPr="00356CDA" w:rsidRDefault="000314BF"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0314BF" w14:paraId="0ED19DDA" w14:textId="77777777" w:rsidTr="003F1139">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64629D9" w14:textId="77777777" w:rsidR="000314BF" w:rsidRPr="00356CDA" w:rsidRDefault="000314BF" w:rsidP="00EA69D0">
            <w:pPr>
              <w:pStyle w:val="SectionIndicatorHeaderText"/>
              <w:rPr>
                <w:rStyle w:val="IntenseEmphasis"/>
                <w:bCs w:val="0"/>
                <w:i w:val="0"/>
                <w:iCs w:val="0"/>
                <w:color w:val="FFFFFF" w:themeColor="background1"/>
              </w:rPr>
            </w:pPr>
            <w:r>
              <w:rPr>
                <w:rStyle w:val="IntenseEmphasis"/>
                <w:i w:val="0"/>
                <w:color w:val="FFFFFF" w:themeColor="background1"/>
              </w:rPr>
              <w:t>IFD 17</w:t>
            </w:r>
          </w:p>
        </w:tc>
        <w:tc>
          <w:tcPr>
            <w:tcW w:w="5670" w:type="dxa"/>
          </w:tcPr>
          <w:p w14:paraId="3289A487" w14:textId="77777777" w:rsidR="000314BF" w:rsidRPr="00356CDA" w:rsidRDefault="000314BF"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261" w:type="dxa"/>
          </w:tcPr>
          <w:p w14:paraId="440B4FC9" w14:textId="77777777" w:rsidR="000314BF" w:rsidRPr="00A57E01" w:rsidRDefault="000314BF"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268" w:type="dxa"/>
          </w:tcPr>
          <w:p w14:paraId="4C14F4FD" w14:textId="77777777" w:rsidR="000314BF" w:rsidRPr="00356CDA" w:rsidRDefault="000314BF" w:rsidP="00EA69D0">
            <w:pPr>
              <w:pStyle w:val="SectionIndicatorHeaderText"/>
              <w:rPr>
                <w:rStyle w:val="IntenseEmphasis"/>
                <w:bCs w:val="0"/>
                <w:i w:val="0"/>
                <w:iCs w:val="0"/>
                <w:color w:val="FFFFFF" w:themeColor="background1"/>
              </w:rPr>
            </w:pPr>
            <w:r>
              <w:rPr>
                <w:rStyle w:val="IntenseEmphasis"/>
                <w:i w:val="0"/>
                <w:color w:val="FFFFFF" w:themeColor="background1"/>
              </w:rPr>
              <w:t>PIIF 3</w:t>
            </w:r>
          </w:p>
        </w:tc>
      </w:tr>
    </w:tbl>
    <w:p w14:paraId="25ECF509" w14:textId="77777777" w:rsidR="00155379" w:rsidRDefault="00155379" w:rsidP="00580CA9">
      <w:pPr>
        <w:pStyle w:val="INDICATORNUMBER"/>
        <w:spacing w:before="0"/>
      </w:pPr>
    </w:p>
    <w:tbl>
      <w:tblPr>
        <w:tblStyle w:val="SubSectionIndicatorTableVOLUNTARY"/>
        <w:tblW w:w="12333" w:type="dxa"/>
        <w:tblInd w:w="5" w:type="dxa"/>
        <w:tblLook w:val="04A0" w:firstRow="1" w:lastRow="0" w:firstColumn="1" w:lastColumn="0" w:noHBand="0" w:noVBand="1"/>
      </w:tblPr>
      <w:tblGrid>
        <w:gridCol w:w="1093"/>
        <w:gridCol w:w="3869"/>
        <w:gridCol w:w="2976"/>
        <w:gridCol w:w="2127"/>
        <w:gridCol w:w="70"/>
        <w:gridCol w:w="2198"/>
      </w:tblGrid>
      <w:tr w:rsidR="00E0670D" w14:paraId="1BDA754D" w14:textId="77777777" w:rsidTr="0015537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4B75125" w14:textId="77777777" w:rsidR="00E0670D" w:rsidRPr="00903B63" w:rsidRDefault="00E0670D"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17</w:t>
            </w:r>
          </w:p>
        </w:tc>
        <w:tc>
          <w:tcPr>
            <w:tcW w:w="11240" w:type="dxa"/>
            <w:gridSpan w:val="5"/>
            <w:tcBorders>
              <w:top w:val="single" w:sz="4" w:space="0" w:color="0070C0"/>
              <w:bottom w:val="single" w:sz="4" w:space="0" w:color="0070C0"/>
              <w:right w:val="single" w:sz="4" w:space="0" w:color="0070C0"/>
            </w:tcBorders>
            <w:shd w:val="clear" w:color="auto" w:fill="0070C0"/>
          </w:tcPr>
          <w:p w14:paraId="6AE01A58" w14:textId="77777777" w:rsidR="00E0670D" w:rsidRPr="00903B63" w:rsidRDefault="00E0670D"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85D9D" w14:paraId="49BB5752" w14:textId="77777777" w:rsidTr="0021731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120C8423" w14:textId="77777777" w:rsidR="00885D9D" w:rsidRDefault="00885D9D" w:rsidP="00EA69D0">
            <w:pPr>
              <w:pStyle w:val="INDICATORNUMBER"/>
              <w:rPr>
                <w:rStyle w:val="IntenseEmphasis"/>
                <w:b/>
                <w:bCs w:val="0"/>
                <w:i w:val="0"/>
                <w:iCs w:val="0"/>
                <w:color w:val="595959"/>
              </w:rPr>
            </w:pPr>
            <w:r>
              <w:rPr>
                <w:rStyle w:val="IntenseEmphasis"/>
                <w:b/>
                <w:bCs w:val="0"/>
                <w:i w:val="0"/>
                <w:iCs w:val="0"/>
                <w:color w:val="595959"/>
              </w:rPr>
              <w:t>IFD 17.1</w:t>
            </w:r>
          </w:p>
        </w:tc>
        <w:tc>
          <w:tcPr>
            <w:tcW w:w="11240" w:type="dxa"/>
            <w:gridSpan w:val="5"/>
            <w:tcBorders>
              <w:top w:val="single" w:sz="4" w:space="0" w:color="0070C0"/>
              <w:right w:val="single" w:sz="4" w:space="0" w:color="0070C0"/>
            </w:tcBorders>
            <w:shd w:val="clear" w:color="auto" w:fill="DAEEF3" w:themeFill="accent5" w:themeFillTint="33"/>
          </w:tcPr>
          <w:p w14:paraId="158FD3C8" w14:textId="0994E016" w:rsidR="00885D9D" w:rsidRPr="00EF33D2" w:rsidRDefault="00885D9D" w:rsidP="004D70AA">
            <w:pPr>
              <w:pStyle w:val="INDICATORTEXT"/>
              <w:cnfStyle w:val="000000100000" w:firstRow="0" w:lastRow="0" w:firstColumn="0" w:lastColumn="0" w:oddVBand="0" w:evenVBand="0" w:oddHBand="1" w:evenHBand="0" w:firstRowFirstColumn="0" w:firstRowLastColumn="0" w:lastRowFirstColumn="0" w:lastRowLastColumn="0"/>
            </w:pPr>
            <w:r w:rsidRPr="00E0670D">
              <w:t xml:space="preserve">Indicate </w:t>
            </w:r>
            <w:r w:rsidR="004D70AA">
              <w:t>whether</w:t>
            </w:r>
            <w:r w:rsidR="004D70AA" w:rsidRPr="00E0670D">
              <w:t xml:space="preserve"> </w:t>
            </w:r>
            <w:r w:rsidRPr="00E0670D">
              <w:t>you adopt the following practices</w:t>
            </w:r>
            <w:r w:rsidR="004D70AA">
              <w:t>.</w:t>
            </w:r>
          </w:p>
        </w:tc>
      </w:tr>
      <w:tr w:rsidR="00885D9D" w14:paraId="3A874CF2" w14:textId="77777777" w:rsidTr="00EA69D0">
        <w:trPr>
          <w:trHeight w:val="51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C0837B8"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nil"/>
              <w:bottom w:val="single" w:sz="4" w:space="0" w:color="A6A6A6" w:themeColor="background1" w:themeShade="A6"/>
              <w:right w:val="single" w:sz="4" w:space="0" w:color="A6A6A6" w:themeColor="background1" w:themeShade="A6"/>
            </w:tcBorders>
            <w:shd w:val="clear" w:color="auto" w:fill="auto"/>
          </w:tcPr>
          <w:p w14:paraId="0CF05967" w14:textId="77777777" w:rsidR="00885D9D" w:rsidRPr="00B734A4" w:rsidRDefault="00885D9D" w:rsidP="00DC0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DC0EFD">
              <w:t>For fixed income investments: Use the Lenders’ Guidelines for Setting Covenants in Support of Responsible Microfinance as an example or reference document.</w:t>
            </w:r>
          </w:p>
        </w:tc>
        <w:tc>
          <w:tcPr>
            <w:tcW w:w="4395" w:type="dxa"/>
            <w:gridSpan w:val="3"/>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E4FAD17" w14:textId="2F656B3C" w:rsidR="00885D9D" w:rsidRPr="00B734A4" w:rsidRDefault="00885D9D" w:rsidP="004D70A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sidRPr="00DC0EFD">
              <w:t>.</w:t>
            </w:r>
          </w:p>
        </w:tc>
      </w:tr>
      <w:tr w:rsidR="00885D9D" w14:paraId="4D3FFFEF" w14:textId="77777777" w:rsidTr="0021731D">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12FD4BD" w14:textId="77777777" w:rsidR="00885D9D" w:rsidRDefault="00885D9D" w:rsidP="00EA69D0">
            <w:pPr>
              <w:pStyle w:val="INDICATORNUMBER"/>
              <w:rPr>
                <w:rStyle w:val="IntenseEmphasis"/>
                <w:b/>
                <w:bCs w:val="0"/>
                <w:i w:val="0"/>
                <w:iCs w:val="0"/>
                <w:color w:val="595959"/>
              </w:rPr>
            </w:pPr>
          </w:p>
        </w:tc>
        <w:tc>
          <w:tcPr>
            <w:tcW w:w="6845" w:type="dxa"/>
            <w:gridSpan w:val="2"/>
            <w:vMerge/>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DA6473"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1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24C479"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26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746F44F"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0FAF347" w14:textId="77777777" w:rsidTr="00EA69D0">
        <w:trPr>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895234D" w14:textId="77777777" w:rsidR="00885D9D" w:rsidRDefault="00885D9D" w:rsidP="00EA69D0">
            <w:pPr>
              <w:pStyle w:val="INDICATORNUMBER"/>
              <w:rPr>
                <w:rStyle w:val="IntenseEmphasis"/>
                <w:b/>
                <w:bCs w:val="0"/>
                <w:i w:val="0"/>
                <w:iCs w:val="0"/>
                <w:color w:val="595959"/>
              </w:rPr>
            </w:pPr>
          </w:p>
        </w:tc>
        <w:tc>
          <w:tcPr>
            <w:tcW w:w="3869"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B94CDE" w14:textId="60CF9BF6" w:rsidR="00885D9D" w:rsidRPr="005B4C52" w:rsidRDefault="00885D9D" w:rsidP="00DC0EFD">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CE2C22">
              <w:t>Ensure that the investee understands the terms, covenants and their implications prior to signing loan</w:t>
            </w:r>
            <w:r w:rsidR="00163E42">
              <w:t>/</w:t>
            </w:r>
            <w:r w:rsidRPr="00CE2C22">
              <w:t>shareholder documentation.</w:t>
            </w:r>
          </w:p>
        </w:tc>
        <w:tc>
          <w:tcPr>
            <w:tcW w:w="29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F88BFE" w14:textId="77777777" w:rsidR="00885D9D" w:rsidRPr="005B4C52" w:rsidRDefault="00885D9D" w:rsidP="00DC0EFD">
            <w:pPr>
              <w:pStyle w:val="INDICATORTEXT"/>
              <w:cnfStyle w:val="000000000000" w:firstRow="0" w:lastRow="0" w:firstColumn="0" w:lastColumn="0" w:oddVBand="0" w:evenVBand="0" w:oddHBand="0" w:evenHBand="0" w:firstRowFirstColumn="0" w:firstRowLastColumn="0" w:lastRowFirstColumn="0" w:lastRowLastColumn="0"/>
            </w:pPr>
            <w:r w:rsidRPr="0082110D">
              <w:rPr>
                <w:b/>
              </w:rPr>
              <w:t>Describe your process</w:t>
            </w:r>
            <w:r w:rsidRPr="0082110D">
              <w:t>.</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CB5994D" w14:textId="179F0AEE"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sidR="004D70AA">
              <w:rPr>
                <w:b/>
              </w:rPr>
              <w:t>.</w:t>
            </w:r>
          </w:p>
        </w:tc>
      </w:tr>
      <w:tr w:rsidR="00885D9D" w14:paraId="4127DF95" w14:textId="77777777" w:rsidTr="0015537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0DFD46E" w14:textId="77777777" w:rsidR="00885D9D" w:rsidRDefault="00885D9D" w:rsidP="00EA69D0">
            <w:pPr>
              <w:pStyle w:val="INDICATORNUMBER"/>
              <w:rPr>
                <w:rStyle w:val="IntenseEmphasis"/>
                <w:b/>
                <w:bCs w:val="0"/>
                <w:i w:val="0"/>
                <w:iCs w:val="0"/>
                <w:color w:val="595959"/>
              </w:rPr>
            </w:pPr>
          </w:p>
        </w:tc>
        <w:tc>
          <w:tcPr>
            <w:tcW w:w="3869" w:type="dxa"/>
            <w:vMerge/>
            <w:tcBorders>
              <w:top w:val="single" w:sz="4" w:space="0" w:color="A6A6A6" w:themeColor="background1" w:themeShade="A6"/>
              <w:right w:val="single" w:sz="4" w:space="0" w:color="A6A6A6" w:themeColor="background1" w:themeShade="A6"/>
            </w:tcBorders>
            <w:shd w:val="clear" w:color="auto" w:fill="auto"/>
          </w:tcPr>
          <w:p w14:paraId="75F9E4B5"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976"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6B64512D"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1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FF8A04"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26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B9BF20A"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243CF6E" w14:textId="77777777" w:rsidTr="00EA69D0">
        <w:trPr>
          <w:trHeight w:val="61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E1F23B4" w14:textId="77777777" w:rsidR="00885D9D" w:rsidRDefault="00885D9D" w:rsidP="00EA69D0">
            <w:pPr>
              <w:pStyle w:val="INDICATORNUMBER"/>
              <w:rPr>
                <w:rStyle w:val="IntenseEmphasis"/>
                <w:b/>
                <w:bCs w:val="0"/>
                <w:i w:val="0"/>
                <w:iCs w:val="0"/>
                <w:color w:val="595959"/>
              </w:rPr>
            </w:pPr>
          </w:p>
        </w:tc>
        <w:tc>
          <w:tcPr>
            <w:tcW w:w="3869" w:type="dxa"/>
            <w:vMerge w:val="restart"/>
            <w:tcBorders>
              <w:top w:val="single" w:sz="4" w:space="0" w:color="A6A6A6" w:themeColor="background1" w:themeShade="A6"/>
              <w:right w:val="single" w:sz="4" w:space="0" w:color="A6A6A6" w:themeColor="background1" w:themeShade="A6"/>
            </w:tcBorders>
            <w:shd w:val="clear" w:color="auto" w:fill="auto"/>
          </w:tcPr>
          <w:p w14:paraId="5CC74286" w14:textId="4B7308C7" w:rsidR="00885D9D" w:rsidRPr="005B4C52"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207FF9">
              <w:t xml:space="preserve">Foster trust and proactive dialogue with investees through straightforward discussions </w:t>
            </w:r>
            <w:r w:rsidR="004D70AA" w:rsidRPr="00207FF9">
              <w:t>o</w:t>
            </w:r>
            <w:r w:rsidR="004D70AA">
              <w:t>f</w:t>
            </w:r>
            <w:r w:rsidR="004D70AA" w:rsidRPr="00207FF9">
              <w:t xml:space="preserve"> </w:t>
            </w:r>
            <w:r w:rsidRPr="00207FF9">
              <w:t>issues such as a covenant breach.</w:t>
            </w:r>
          </w:p>
        </w:tc>
        <w:tc>
          <w:tcPr>
            <w:tcW w:w="2976"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19F6B2F5" w14:textId="77777777" w:rsidR="00885D9D" w:rsidRPr="005B4C52" w:rsidRDefault="00885D9D" w:rsidP="00EA69D0">
            <w:pPr>
              <w:pStyle w:val="INDICATORTEXT"/>
              <w:cnfStyle w:val="000000000000" w:firstRow="0" w:lastRow="0" w:firstColumn="0" w:lastColumn="0" w:oddVBand="0" w:evenVBand="0" w:oddHBand="0" w:evenHBand="0" w:firstRowFirstColumn="0" w:firstRowLastColumn="0" w:lastRowFirstColumn="0" w:lastRowLastColumn="0"/>
            </w:pPr>
            <w:r w:rsidRPr="0082110D">
              <w:rPr>
                <w:b/>
              </w:rPr>
              <w:t>Describe your process</w:t>
            </w:r>
            <w:r w:rsidRPr="0082110D">
              <w:t>.</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0E8B310" w14:textId="17249C9A"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sidR="004D70AA">
              <w:rPr>
                <w:b/>
              </w:rPr>
              <w:t>.</w:t>
            </w:r>
          </w:p>
        </w:tc>
      </w:tr>
      <w:tr w:rsidR="00885D9D" w14:paraId="47420CF7" w14:textId="77777777" w:rsidTr="00134BA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4D142BD" w14:textId="77777777" w:rsidR="00885D9D" w:rsidRDefault="00885D9D" w:rsidP="00EA69D0">
            <w:pPr>
              <w:pStyle w:val="INDICATORNUMBER"/>
              <w:rPr>
                <w:rStyle w:val="IntenseEmphasis"/>
                <w:b/>
                <w:bCs w:val="0"/>
                <w:i w:val="0"/>
                <w:iCs w:val="0"/>
                <w:color w:val="595959"/>
              </w:rPr>
            </w:pPr>
          </w:p>
        </w:tc>
        <w:tc>
          <w:tcPr>
            <w:tcW w:w="3869" w:type="dxa"/>
            <w:vMerge/>
            <w:tcBorders>
              <w:bottom w:val="single" w:sz="4" w:space="0" w:color="A6A6A6" w:themeColor="background1" w:themeShade="A6"/>
              <w:right w:val="single" w:sz="4" w:space="0" w:color="A6A6A6" w:themeColor="background1" w:themeShade="A6"/>
            </w:tcBorders>
            <w:shd w:val="clear" w:color="auto" w:fill="auto"/>
          </w:tcPr>
          <w:p w14:paraId="5EDB3422" w14:textId="77777777" w:rsidR="00885D9D" w:rsidRPr="005B4C52" w:rsidRDefault="00885D9D" w:rsidP="00DC0EFD">
            <w:pPr>
              <w:pStyle w:val="INDICATORTEXT"/>
              <w:cnfStyle w:val="000000100000" w:firstRow="0" w:lastRow="0" w:firstColumn="0" w:lastColumn="0" w:oddVBand="0" w:evenVBand="0" w:oddHBand="1" w:evenHBand="0" w:firstRowFirstColumn="0" w:firstRowLastColumn="0" w:lastRowFirstColumn="0" w:lastRowLastColumn="0"/>
            </w:pPr>
          </w:p>
        </w:tc>
        <w:tc>
          <w:tcPr>
            <w:tcW w:w="2976"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585622C"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0D266A"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26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F122AC3"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192A858B" w14:textId="77777777" w:rsidTr="0022028C">
        <w:trPr>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F6626F1"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single" w:sz="4" w:space="0" w:color="A6A6A6" w:themeColor="background1" w:themeShade="A6"/>
              <w:right w:val="single" w:sz="4" w:space="0" w:color="A6A6A6" w:themeColor="background1" w:themeShade="A6"/>
            </w:tcBorders>
            <w:shd w:val="clear" w:color="auto" w:fill="auto"/>
            <w:vAlign w:val="top"/>
          </w:tcPr>
          <w:p w14:paraId="202F3C5E" w14:textId="72987F68" w:rsidR="00885D9D" w:rsidRPr="005B4C52"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21731D">
              <w:t xml:space="preserve">In the case of material covenant breach, create/participate in a voluntary workout group </w:t>
            </w:r>
            <w:r w:rsidR="004D70AA">
              <w:t>when</w:t>
            </w:r>
            <w:r w:rsidR="004D70AA" w:rsidRPr="0021731D">
              <w:t xml:space="preserve"> </w:t>
            </w:r>
            <w:r w:rsidRPr="0021731D">
              <w:t>applicable, with the goal to help the investee remain a going concern whenever possible.</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66B3432" w14:textId="5F5CB336"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Pr>
                <w:b/>
              </w:rPr>
              <w:t xml:space="preserve">. </w:t>
            </w:r>
          </w:p>
        </w:tc>
      </w:tr>
      <w:tr w:rsidR="00885D9D" w14:paraId="6D956223" w14:textId="77777777" w:rsidTr="00134BA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A5D9B8C"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4" w:space="0" w:color="A6A6A6" w:themeColor="background1" w:themeShade="A6"/>
              <w:right w:val="single" w:sz="4" w:space="0" w:color="A6A6A6" w:themeColor="background1" w:themeShade="A6"/>
            </w:tcBorders>
            <w:shd w:val="clear" w:color="auto" w:fill="auto"/>
          </w:tcPr>
          <w:p w14:paraId="099D5248"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D99E2A"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142CCDA"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CEC8F99" w14:textId="77777777" w:rsidTr="0022028C">
        <w:trPr>
          <w:trHeight w:val="22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65D0A7AD"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3F820D" w14:textId="77777777" w:rsidR="00885D9D" w:rsidRPr="005B4C52" w:rsidRDefault="00885D9D" w:rsidP="00EA69D0">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155379">
              <w:t>For fixed income investments: Train your staff on effective monitoring and covenant waiver negotiations to manage deteriorating conditions, and transition a non-performing loan from loan origination staff to specialised workout staff.</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DD6AA92" w14:textId="02541755"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Pr>
                <w:b/>
              </w:rPr>
              <w:t>.</w:t>
            </w:r>
          </w:p>
        </w:tc>
      </w:tr>
      <w:tr w:rsidR="00885D9D" w14:paraId="5DB1068B" w14:textId="77777777" w:rsidTr="002B037E">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FD057A9"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2" w:space="0" w:color="BFBFBF" w:themeColor="background1" w:themeShade="BF"/>
              <w:right w:val="single" w:sz="4" w:space="0" w:color="A6A6A6" w:themeColor="background1" w:themeShade="A6"/>
            </w:tcBorders>
            <w:shd w:val="clear" w:color="auto" w:fill="auto"/>
          </w:tcPr>
          <w:p w14:paraId="4E12C3CA"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5F5BB0"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4C51573"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4AFAA0DE" w14:textId="77777777" w:rsidTr="002B037E">
        <w:trPr>
          <w:trHeight w:val="39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EBD6C6F"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top w:val="single" w:sz="2" w:space="0" w:color="BFBFBF" w:themeColor="background1" w:themeShade="BF"/>
              <w:bottom w:val="single" w:sz="4" w:space="0" w:color="A6A6A6" w:themeColor="background1" w:themeShade="A6"/>
              <w:right w:val="single" w:sz="4" w:space="0" w:color="A6A6A6" w:themeColor="background1" w:themeShade="A6"/>
            </w:tcBorders>
            <w:shd w:val="clear" w:color="auto" w:fill="auto"/>
            <w:vAlign w:val="top"/>
          </w:tcPr>
          <w:p w14:paraId="7F7BC92A" w14:textId="49CE6CB1" w:rsidR="00885D9D" w:rsidRPr="005B4C52"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155379">
              <w:t xml:space="preserve">Encourage investee skills-building on financial projections, scenario planning and stress-testing for management, and financial expertise and governance for </w:t>
            </w:r>
            <w:r w:rsidR="004D70AA">
              <w:t>d</w:t>
            </w:r>
            <w:r w:rsidR="004D70AA" w:rsidRPr="00155379">
              <w:t>irectors</w:t>
            </w:r>
            <w:r w:rsidRPr="00155379">
              <w:t>.</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BBBCD4D" w14:textId="0F2CA86E"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Pr>
                <w:b/>
              </w:rPr>
              <w:t>.</w:t>
            </w:r>
          </w:p>
        </w:tc>
      </w:tr>
      <w:tr w:rsidR="00885D9D" w14:paraId="36709218" w14:textId="77777777" w:rsidTr="00134BA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34C0459"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4" w:space="0" w:color="A6A6A6" w:themeColor="background1" w:themeShade="A6"/>
              <w:right w:val="single" w:sz="4" w:space="0" w:color="A6A6A6" w:themeColor="background1" w:themeShade="A6"/>
            </w:tcBorders>
            <w:shd w:val="clear" w:color="auto" w:fill="auto"/>
          </w:tcPr>
          <w:p w14:paraId="7C68293D"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40F532"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2F9A671"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7D66FA06" w14:textId="77777777" w:rsidTr="00EA69D0">
        <w:trPr>
          <w:trHeight w:val="30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5FDF2F8" w14:textId="77777777" w:rsidR="00885D9D" w:rsidRDefault="00885D9D" w:rsidP="00EA69D0">
            <w:pPr>
              <w:pStyle w:val="INDICATORNUMBER"/>
              <w:rPr>
                <w:rStyle w:val="IntenseEmphasis"/>
                <w:b/>
                <w:bCs w:val="0"/>
                <w:i w:val="0"/>
                <w:iCs w:val="0"/>
                <w:color w:val="595959"/>
              </w:rPr>
            </w:pPr>
          </w:p>
        </w:tc>
        <w:tc>
          <w:tcPr>
            <w:tcW w:w="6845" w:type="dxa"/>
            <w:gridSpan w:val="2"/>
            <w:vMerge w:val="restart"/>
            <w:tcBorders>
              <w:right w:val="single" w:sz="4" w:space="0" w:color="A6A6A6" w:themeColor="background1" w:themeShade="A6"/>
            </w:tcBorders>
            <w:shd w:val="clear" w:color="auto" w:fill="auto"/>
          </w:tcPr>
          <w:p w14:paraId="6C5E91FF" w14:textId="3F464D8A" w:rsidR="00885D9D" w:rsidRPr="005B4C52"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22028C">
              <w:t>Other</w:t>
            </w:r>
            <w:r w:rsidR="004D70AA">
              <w:t>;</w:t>
            </w:r>
            <w:r w:rsidR="004D70AA" w:rsidRPr="0022028C">
              <w:t xml:space="preserve"> </w:t>
            </w:r>
            <w:r w:rsidRPr="0022028C">
              <w:t>explain</w:t>
            </w:r>
            <w:r>
              <w:t xml:space="preserve"> _______</w:t>
            </w:r>
          </w:p>
        </w:tc>
        <w:tc>
          <w:tcPr>
            <w:tcW w:w="439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FFF3050" w14:textId="07198F36" w:rsidR="00885D9D" w:rsidRPr="00903B63" w:rsidRDefault="00885D9D" w:rsidP="004D70AA">
            <w:pPr>
              <w:pStyle w:val="INDICATORTEXT"/>
              <w:cnfStyle w:val="000000000000" w:firstRow="0" w:lastRow="0" w:firstColumn="0" w:lastColumn="0" w:oddVBand="0" w:evenVBand="0" w:oddHBand="0" w:evenHBand="0" w:firstRowFirstColumn="0" w:firstRowLastColumn="0" w:lastRowFirstColumn="0" w:lastRowLastColumn="0"/>
            </w:pPr>
            <w:r w:rsidRPr="00F23CAF">
              <w:rPr>
                <w:b/>
              </w:rPr>
              <w:t xml:space="preserve">Indicate </w:t>
            </w:r>
            <w:r w:rsidR="004D70AA">
              <w:rPr>
                <w:b/>
              </w:rPr>
              <w:t>whether</w:t>
            </w:r>
            <w:r w:rsidR="004D70AA" w:rsidRPr="00F23CAF">
              <w:rPr>
                <w:b/>
              </w:rPr>
              <w:t xml:space="preserve"> </w:t>
            </w:r>
            <w:r w:rsidRPr="00F23CAF">
              <w:rPr>
                <w:b/>
              </w:rPr>
              <w:t>these practices are formalised in written policies and procedures</w:t>
            </w:r>
            <w:r>
              <w:rPr>
                <w:b/>
              </w:rPr>
              <w:t>.</w:t>
            </w:r>
          </w:p>
        </w:tc>
      </w:tr>
      <w:tr w:rsidR="00885D9D" w14:paraId="0F9F624D" w14:textId="77777777" w:rsidTr="00EA69D0">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439CDE4" w14:textId="77777777" w:rsidR="00885D9D" w:rsidRDefault="00885D9D" w:rsidP="00EA69D0">
            <w:pPr>
              <w:pStyle w:val="INDICATORNUMBER"/>
              <w:rPr>
                <w:rStyle w:val="IntenseEmphasis"/>
                <w:b/>
                <w:bCs w:val="0"/>
                <w:i w:val="0"/>
                <w:iCs w:val="0"/>
                <w:color w:val="595959"/>
              </w:rPr>
            </w:pPr>
          </w:p>
        </w:tc>
        <w:tc>
          <w:tcPr>
            <w:tcW w:w="6845" w:type="dxa"/>
            <w:gridSpan w:val="2"/>
            <w:vMerge/>
            <w:tcBorders>
              <w:bottom w:val="single" w:sz="4" w:space="0" w:color="A6A6A6" w:themeColor="background1" w:themeShade="A6"/>
              <w:right w:val="single" w:sz="4" w:space="0" w:color="A6A6A6" w:themeColor="background1" w:themeShade="A6"/>
            </w:tcBorders>
            <w:shd w:val="clear" w:color="auto" w:fill="auto"/>
          </w:tcPr>
          <w:p w14:paraId="51E8C883" w14:textId="77777777" w:rsidR="00885D9D" w:rsidRPr="005B4C52" w:rsidRDefault="00885D9D" w:rsidP="00EA69D0">
            <w:pPr>
              <w:pStyle w:val="INDICATORTEXT"/>
              <w:cnfStyle w:val="000000100000" w:firstRow="0" w:lastRow="0" w:firstColumn="0" w:lastColumn="0" w:oddVBand="0" w:evenVBand="0" w:oddHBand="1" w:evenHBand="0" w:firstRowFirstColumn="0" w:firstRowLastColumn="0" w:lastRowFirstColumn="0" w:lastRowLastColumn="0"/>
            </w:pPr>
          </w:p>
        </w:tc>
        <w:tc>
          <w:tcPr>
            <w:tcW w:w="219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6A9DC2" w14:textId="77777777" w:rsidR="00885D9D" w:rsidRPr="005308EE"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1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35325EC" w14:textId="77777777" w:rsidR="00885D9D" w:rsidRPr="00B734A4" w:rsidRDefault="00885D9D"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885D9D" w14:paraId="55C94FA0" w14:textId="77777777" w:rsidTr="00C605E8">
        <w:trPr>
          <w:trHeight w:val="307"/>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bottom w:val="nil"/>
            </w:tcBorders>
            <w:shd w:val="clear" w:color="auto" w:fill="auto"/>
            <w:vAlign w:val="top"/>
          </w:tcPr>
          <w:p w14:paraId="664A651A" w14:textId="77777777" w:rsidR="00885D9D" w:rsidRDefault="00885D9D" w:rsidP="00EA69D0">
            <w:pPr>
              <w:pStyle w:val="INDICATORNUMBER"/>
              <w:rPr>
                <w:rStyle w:val="IntenseEmphasis"/>
                <w:b/>
                <w:bCs w:val="0"/>
                <w:i w:val="0"/>
                <w:iCs w:val="0"/>
                <w:color w:val="595959"/>
              </w:rPr>
            </w:pPr>
          </w:p>
        </w:tc>
        <w:tc>
          <w:tcPr>
            <w:tcW w:w="11240" w:type="dxa"/>
            <w:gridSpan w:val="5"/>
            <w:tcBorders>
              <w:bottom w:val="single" w:sz="4" w:space="0" w:color="A6A6A6" w:themeColor="background1" w:themeShade="A6"/>
              <w:right w:val="single" w:sz="4" w:space="0" w:color="0070C0"/>
            </w:tcBorders>
            <w:shd w:val="clear" w:color="auto" w:fill="auto"/>
          </w:tcPr>
          <w:p w14:paraId="53927D71" w14:textId="77777777" w:rsidR="00885D9D" w:rsidRPr="00903B63" w:rsidRDefault="00885D9D" w:rsidP="00C605E8">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174789">
              <w:t>None of the above</w:t>
            </w:r>
          </w:p>
        </w:tc>
      </w:tr>
      <w:tr w:rsidR="0022028C" w14:paraId="568238E1" w14:textId="77777777" w:rsidTr="0021731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6C5C926D" w14:textId="77777777" w:rsidR="0022028C" w:rsidRDefault="0022028C" w:rsidP="00EA69D0">
            <w:pPr>
              <w:pStyle w:val="INDICATORNUMBER"/>
              <w:rPr>
                <w:rStyle w:val="IntenseEmphasis"/>
                <w:b/>
                <w:bCs w:val="0"/>
                <w:i w:val="0"/>
                <w:iCs w:val="0"/>
                <w:color w:val="595959"/>
              </w:rPr>
            </w:pPr>
            <w:r>
              <w:rPr>
                <w:rStyle w:val="IntenseEmphasis"/>
                <w:b/>
                <w:bCs w:val="0"/>
                <w:i w:val="0"/>
                <w:iCs w:val="0"/>
                <w:color w:val="595959"/>
              </w:rPr>
              <w:t>IFD 1</w:t>
            </w:r>
            <w:r w:rsidR="00B94B67">
              <w:rPr>
                <w:rStyle w:val="IntenseEmphasis"/>
                <w:b/>
                <w:bCs w:val="0"/>
                <w:i w:val="0"/>
                <w:iCs w:val="0"/>
                <w:color w:val="595959"/>
              </w:rPr>
              <w:t>7.2</w:t>
            </w:r>
          </w:p>
        </w:tc>
        <w:tc>
          <w:tcPr>
            <w:tcW w:w="11240" w:type="dxa"/>
            <w:gridSpan w:val="5"/>
            <w:tcBorders>
              <w:top w:val="single" w:sz="4" w:space="0" w:color="0070C0"/>
              <w:right w:val="single" w:sz="4" w:space="0" w:color="0070C0"/>
            </w:tcBorders>
            <w:shd w:val="clear" w:color="auto" w:fill="DAEEF3" w:themeFill="accent5" w:themeFillTint="33"/>
          </w:tcPr>
          <w:p w14:paraId="618AB303" w14:textId="7A97C98E" w:rsidR="0022028C" w:rsidRPr="001C0916" w:rsidRDefault="0022028C"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CBCBD2A" w14:textId="77777777" w:rsidR="0022028C" w:rsidRPr="003939E2" w:rsidRDefault="0022028C"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22028C" w14:paraId="7EAF6270" w14:textId="77777777" w:rsidTr="0021731D">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6C7327C0" w14:textId="77777777" w:rsidR="0022028C" w:rsidRDefault="0022028C" w:rsidP="00EA69D0">
            <w:pPr>
              <w:pStyle w:val="INDICATORNUMBER"/>
              <w:rPr>
                <w:rStyle w:val="IntenseEmphasis"/>
                <w:b/>
                <w:bCs w:val="0"/>
                <w:i w:val="0"/>
                <w:iCs w:val="0"/>
                <w:color w:val="595959"/>
              </w:rPr>
            </w:pPr>
          </w:p>
        </w:tc>
        <w:tc>
          <w:tcPr>
            <w:tcW w:w="11240" w:type="dxa"/>
            <w:gridSpan w:val="5"/>
            <w:tcBorders>
              <w:top w:val="nil"/>
              <w:bottom w:val="single" w:sz="4" w:space="0" w:color="0070C0"/>
              <w:right w:val="single" w:sz="4" w:space="0" w:color="0070C0"/>
            </w:tcBorders>
            <w:shd w:val="clear" w:color="auto" w:fill="auto"/>
          </w:tcPr>
          <w:p w14:paraId="1EDFA1A7" w14:textId="77777777" w:rsidR="0022028C" w:rsidRPr="00641017" w:rsidRDefault="0022028C"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1EF097F4" w14:textId="77777777" w:rsidR="00066773" w:rsidRDefault="00066773" w:rsidP="00580CA9">
      <w:pPr>
        <w:pStyle w:val="INDICATORNUMBER"/>
        <w:spacing w:before="0" w:after="0"/>
        <w:rPr>
          <w:lang w:eastAsia="en-GB"/>
        </w:rPr>
      </w:pPr>
    </w:p>
    <w:tbl>
      <w:tblPr>
        <w:tblStyle w:val="SubSectionIndicatorTableMANDATORY"/>
        <w:tblW w:w="12333" w:type="dxa"/>
        <w:tblInd w:w="5" w:type="dxa"/>
        <w:tblLook w:val="04A0" w:firstRow="1" w:lastRow="0" w:firstColumn="1" w:lastColumn="0" w:noHBand="0" w:noVBand="1"/>
      </w:tblPr>
      <w:tblGrid>
        <w:gridCol w:w="1097"/>
        <w:gridCol w:w="11236"/>
      </w:tblGrid>
      <w:tr w:rsidR="00BE4C99" w14:paraId="3C45AC69" w14:textId="77777777" w:rsidTr="00BE4C9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1185B67" w14:textId="77777777" w:rsidR="00BE4C99" w:rsidRPr="00DC20FA" w:rsidRDefault="00BE4C99"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17</w:t>
            </w:r>
          </w:p>
        </w:tc>
        <w:tc>
          <w:tcPr>
            <w:tcW w:w="11236" w:type="dxa"/>
            <w:tcBorders>
              <w:top w:val="single" w:sz="4" w:space="0" w:color="0082C8"/>
              <w:bottom w:val="nil"/>
            </w:tcBorders>
          </w:tcPr>
          <w:p w14:paraId="792F492C" w14:textId="77777777" w:rsidR="00BE4C99" w:rsidRPr="00DC20FA" w:rsidRDefault="00BE4C99"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E4C99" w:rsidRPr="00D5451C" w14:paraId="5571E70C" w14:textId="77777777" w:rsidTr="00BE4C9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7A161EAE" w14:textId="77777777" w:rsidR="00BE4C99" w:rsidRPr="000D72DF" w:rsidRDefault="00BE4C99" w:rsidP="00EA69D0">
            <w:pPr>
              <w:pStyle w:val="INDICATORNUMBER"/>
              <w:rPr>
                <w:rStyle w:val="IntenseEmphasis"/>
                <w:b/>
                <w:bCs w:val="0"/>
                <w:i w:val="0"/>
                <w:iCs w:val="0"/>
              </w:rPr>
            </w:pPr>
            <w:r>
              <w:rPr>
                <w:rStyle w:val="IntenseEmphasis"/>
                <w:b/>
                <w:bCs w:val="0"/>
                <w:i w:val="0"/>
                <w:iCs w:val="0"/>
                <w:color w:val="595959"/>
              </w:rPr>
              <w:t>IFD 17</w:t>
            </w:r>
          </w:p>
        </w:tc>
        <w:tc>
          <w:tcPr>
            <w:tcW w:w="11236" w:type="dxa"/>
            <w:tcBorders>
              <w:top w:val="nil"/>
              <w:bottom w:val="single" w:sz="4" w:space="0" w:color="A6A6A6" w:themeColor="background1" w:themeShade="A6"/>
            </w:tcBorders>
            <w:shd w:val="clear" w:color="auto" w:fill="auto"/>
          </w:tcPr>
          <w:p w14:paraId="5A8AC14D" w14:textId="0E0D80F7" w:rsidR="00BE4C99" w:rsidRPr="00DC20FA" w:rsidRDefault="000603AB" w:rsidP="004D70AA">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hyperlink r:id="rId50" w:history="1">
              <w:r w:rsidR="00BE4C99" w:rsidRPr="00BE4C99">
                <w:rPr>
                  <w:rStyle w:val="Hyperlink"/>
                  <w:rFonts w:cs="Arial"/>
                  <w:bCs/>
                  <w:szCs w:val="18"/>
                </w:rPr>
                <w:t>The Lenders’ Guidelines for Setting Covenants in Support of Responsible Microfinance</w:t>
              </w:r>
            </w:hyperlink>
            <w:r w:rsidR="00BE4C99" w:rsidRPr="00BE4C99">
              <w:rPr>
                <w:bCs/>
                <w:szCs w:val="18"/>
              </w:rPr>
              <w:t xml:space="preserve"> provide guidance of specific reasonable covenants for fixed income investors, </w:t>
            </w:r>
            <w:r w:rsidR="00880346">
              <w:rPr>
                <w:bCs/>
                <w:szCs w:val="18"/>
              </w:rPr>
              <w:t xml:space="preserve">i.e., </w:t>
            </w:r>
            <w:r w:rsidR="00BE4C99" w:rsidRPr="00BE4C99">
              <w:rPr>
                <w:bCs/>
                <w:szCs w:val="18"/>
              </w:rPr>
              <w:t xml:space="preserve">covenants that can contribute to </w:t>
            </w:r>
            <w:r w:rsidR="004D70AA" w:rsidRPr="00BE4C99">
              <w:rPr>
                <w:bCs/>
                <w:szCs w:val="18"/>
              </w:rPr>
              <w:t>ensur</w:t>
            </w:r>
            <w:r w:rsidR="004D70AA">
              <w:rPr>
                <w:bCs/>
                <w:szCs w:val="18"/>
              </w:rPr>
              <w:t>ing</w:t>
            </w:r>
            <w:r w:rsidR="004D70AA" w:rsidRPr="00BE4C99">
              <w:rPr>
                <w:bCs/>
                <w:szCs w:val="18"/>
              </w:rPr>
              <w:t xml:space="preserve"> </w:t>
            </w:r>
            <w:r w:rsidR="00BE4C99" w:rsidRPr="00BE4C99">
              <w:rPr>
                <w:bCs/>
                <w:szCs w:val="18"/>
              </w:rPr>
              <w:t xml:space="preserve">that MFI investees adopt a “responsible financing” behaviour </w:t>
            </w:r>
            <w:r w:rsidR="004D70AA">
              <w:rPr>
                <w:bCs/>
                <w:szCs w:val="18"/>
              </w:rPr>
              <w:t>that</w:t>
            </w:r>
            <w:r w:rsidR="004D70AA" w:rsidRPr="00BE4C99">
              <w:rPr>
                <w:bCs/>
                <w:szCs w:val="18"/>
              </w:rPr>
              <w:t xml:space="preserve"> </w:t>
            </w:r>
            <w:r w:rsidR="00BE4C99" w:rsidRPr="00BE4C99">
              <w:rPr>
                <w:bCs/>
                <w:szCs w:val="18"/>
              </w:rPr>
              <w:t>can ensure that their end clients are not harmed.</w:t>
            </w:r>
          </w:p>
        </w:tc>
      </w:tr>
      <w:tr w:rsidR="00BE4C99" w:rsidRPr="00D5451C" w14:paraId="044FB9FB" w14:textId="77777777" w:rsidTr="00BE4C99">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BFBFBF" w:themeColor="background1" w:themeShade="BF"/>
            </w:tcBorders>
            <w:vAlign w:val="top"/>
          </w:tcPr>
          <w:p w14:paraId="7F966198" w14:textId="77777777" w:rsidR="00BE4C99" w:rsidRDefault="00BE4C99" w:rsidP="00BE4C99">
            <w:pPr>
              <w:pStyle w:val="INDICATORNUMBER"/>
              <w:rPr>
                <w:rStyle w:val="IntenseEmphasis"/>
                <w:b/>
                <w:bCs w:val="0"/>
                <w:i w:val="0"/>
                <w:iCs w:val="0"/>
                <w:color w:val="595959"/>
              </w:rPr>
            </w:pPr>
            <w:r>
              <w:rPr>
                <w:rStyle w:val="IntenseEmphasis"/>
                <w:b/>
                <w:bCs w:val="0"/>
                <w:i w:val="0"/>
                <w:iCs w:val="0"/>
                <w:color w:val="595959"/>
              </w:rPr>
              <w:t>IFD 17.1</w:t>
            </w:r>
          </w:p>
        </w:tc>
        <w:tc>
          <w:tcPr>
            <w:tcW w:w="11236" w:type="dxa"/>
            <w:tcBorders>
              <w:top w:val="single" w:sz="4" w:space="0" w:color="A6A6A6" w:themeColor="background1" w:themeShade="A6"/>
              <w:bottom w:val="single" w:sz="4" w:space="0" w:color="BFBFBF" w:themeColor="background1" w:themeShade="BF"/>
            </w:tcBorders>
            <w:shd w:val="clear" w:color="auto" w:fill="auto"/>
          </w:tcPr>
          <w:p w14:paraId="3D6EB83D" w14:textId="77777777" w:rsidR="00BE4C99" w:rsidRPr="007117E9" w:rsidRDefault="00BE4C99" w:rsidP="00EA69D0">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BE4C99">
              <w:rPr>
                <w:bCs/>
                <w:szCs w:val="18"/>
              </w:rPr>
              <w:t>Options ‘Use the Lenders’ Guidelines for Setting Covenants in Support of Responsible Microfinance as an example or reference document’ and ‘Train your staff on effective monitoring and covenant waiver negotiations to manage deteriorating conditions, and transition a non-performing loan from loan origination staff to specialised workout staff’ will only applicable if you have direct debt investments.</w:t>
            </w:r>
          </w:p>
        </w:tc>
      </w:tr>
      <w:tr w:rsidR="00ED0C16" w:rsidRPr="00D5451C" w14:paraId="48F594D9" w14:textId="77777777" w:rsidTr="00E6413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2333" w:type="dxa"/>
            <w:gridSpan w:val="2"/>
            <w:tcBorders>
              <w:top w:val="single" w:sz="4" w:space="0" w:color="A6A6A6" w:themeColor="background1" w:themeShade="A6"/>
              <w:bottom w:val="single" w:sz="4" w:space="0" w:color="BFBFBF" w:themeColor="background1" w:themeShade="BF"/>
            </w:tcBorders>
            <w:vAlign w:val="top"/>
          </w:tcPr>
          <w:p w14:paraId="5CE33804" w14:textId="77777777" w:rsidR="00ED0C16" w:rsidRPr="00151E4B" w:rsidRDefault="00ED0C16" w:rsidP="00EA69D0">
            <w:pPr>
              <w:pStyle w:val="INDICATORTEXT"/>
              <w:jc w:val="both"/>
              <w:rPr>
                <w:b/>
                <w:bCs/>
                <w:szCs w:val="18"/>
              </w:rPr>
            </w:pPr>
            <w:r w:rsidRPr="00151E4B">
              <w:rPr>
                <w:b/>
                <w:bCs/>
                <w:szCs w:val="18"/>
              </w:rPr>
              <w:t>LOGIC</w:t>
            </w:r>
          </w:p>
        </w:tc>
      </w:tr>
      <w:tr w:rsidR="00ED0C16" w:rsidRPr="00D5451C" w14:paraId="2A030AF4" w14:textId="77777777" w:rsidTr="00BE4C99">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BFBFBF" w:themeColor="background1" w:themeShade="BF"/>
            </w:tcBorders>
            <w:vAlign w:val="top"/>
          </w:tcPr>
          <w:p w14:paraId="4E546CF1" w14:textId="77777777" w:rsidR="00ED0C16" w:rsidRDefault="00ED0C16" w:rsidP="00BE4C99">
            <w:pPr>
              <w:pStyle w:val="INDICATORNUMBER"/>
              <w:rPr>
                <w:rStyle w:val="IntenseEmphasis"/>
                <w:b/>
                <w:bCs w:val="0"/>
                <w:i w:val="0"/>
                <w:iCs w:val="0"/>
                <w:color w:val="595959"/>
              </w:rPr>
            </w:pPr>
            <w:r>
              <w:rPr>
                <w:rStyle w:val="IntenseEmphasis"/>
                <w:b/>
                <w:bCs w:val="0"/>
                <w:i w:val="0"/>
                <w:iCs w:val="0"/>
                <w:color w:val="595959"/>
              </w:rPr>
              <w:t>IFD 17</w:t>
            </w:r>
          </w:p>
        </w:tc>
        <w:tc>
          <w:tcPr>
            <w:tcW w:w="11236" w:type="dxa"/>
            <w:tcBorders>
              <w:top w:val="single" w:sz="4" w:space="0" w:color="A6A6A6" w:themeColor="background1" w:themeShade="A6"/>
              <w:bottom w:val="single" w:sz="4" w:space="0" w:color="BFBFBF" w:themeColor="background1" w:themeShade="BF"/>
            </w:tcBorders>
            <w:shd w:val="clear" w:color="auto" w:fill="auto"/>
          </w:tcPr>
          <w:p w14:paraId="0763F51B" w14:textId="371949A4" w:rsidR="00ED0C16" w:rsidRDefault="00ED0C16" w:rsidP="00EA69D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The following options are applicable </w:t>
            </w:r>
            <w:r>
              <w:t xml:space="preserve">if you reported </w:t>
            </w:r>
            <w:r w:rsidRPr="00BF429C">
              <w:t>≥</w:t>
            </w:r>
            <w:r>
              <w:t xml:space="preserve">20% of your organisation’s inclusive finance investments are in </w:t>
            </w:r>
            <w:r w:rsidR="00982C9C">
              <w:t>debt</w:t>
            </w:r>
            <w:r>
              <w:t xml:space="preserve"> in [04</w:t>
            </w:r>
            <w:r w:rsidR="004D70AA">
              <w:t xml:space="preserve">]. </w:t>
            </w:r>
          </w:p>
          <w:p w14:paraId="0C365841" w14:textId="77777777" w:rsidR="00ED0C16" w:rsidRPr="00C415B2" w:rsidRDefault="00ED0C16" w:rsidP="00151E4B">
            <w:pPr>
              <w:pStyle w:val="INDICATORTEXT"/>
              <w:numPr>
                <w:ilvl w:val="0"/>
                <w:numId w:val="46"/>
              </w:numPr>
              <w:jc w:val="both"/>
              <w:cnfStyle w:val="000000000000" w:firstRow="0" w:lastRow="0" w:firstColumn="0" w:lastColumn="0" w:oddVBand="0" w:evenVBand="0" w:oddHBand="0" w:evenHBand="0" w:firstRowFirstColumn="0" w:firstRowLastColumn="0" w:lastRowFirstColumn="0" w:lastRowLastColumn="0"/>
            </w:pPr>
            <w:r w:rsidRPr="00C415B2">
              <w:t>For fixed income investments: Use the Lenders’ Guidelines for Setting Covenants in Support of Responsible Microfinance as an example or reference document.</w:t>
            </w:r>
          </w:p>
          <w:p w14:paraId="03DBAB32" w14:textId="77777777" w:rsidR="00ED0C16" w:rsidRPr="00BE4C99" w:rsidRDefault="00ED0C16" w:rsidP="00151E4B">
            <w:pPr>
              <w:pStyle w:val="INDICATORTEXT"/>
              <w:numPr>
                <w:ilvl w:val="0"/>
                <w:numId w:val="46"/>
              </w:numPr>
              <w:jc w:val="both"/>
              <w:cnfStyle w:val="000000000000" w:firstRow="0" w:lastRow="0" w:firstColumn="0" w:lastColumn="0" w:oddVBand="0" w:evenVBand="0" w:oddHBand="0" w:evenHBand="0" w:firstRowFirstColumn="0" w:firstRowLastColumn="0" w:lastRowFirstColumn="0" w:lastRowLastColumn="0"/>
              <w:rPr>
                <w:bCs/>
                <w:szCs w:val="18"/>
                <w:lang w:eastAsia="en-US"/>
              </w:rPr>
            </w:pPr>
            <w:r w:rsidRPr="00C415B2">
              <w:t>For fixed income investments: Train your staff on effective monitoring and covenant waiver negotiations to manage deteriorating conditions, and transition a non-performing loan from loan origination staff to specialised workout staff.</w:t>
            </w:r>
          </w:p>
        </w:tc>
      </w:tr>
      <w:tr w:rsidR="00BE4C99" w:rsidRPr="00D5451C" w14:paraId="24E43ADA" w14:textId="77777777" w:rsidTr="00BE4C9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2333" w:type="dxa"/>
            <w:gridSpan w:val="2"/>
            <w:tcBorders>
              <w:top w:val="single" w:sz="4" w:space="0" w:color="A6A6A6" w:themeColor="background1" w:themeShade="A6"/>
              <w:bottom w:val="single" w:sz="4" w:space="0" w:color="BFBFBF" w:themeColor="background1" w:themeShade="BF"/>
            </w:tcBorders>
            <w:vAlign w:val="top"/>
          </w:tcPr>
          <w:p w14:paraId="0CED5F49" w14:textId="77777777" w:rsidR="00BE4C99" w:rsidRPr="003C6508" w:rsidRDefault="00BE4C99" w:rsidP="00EA69D0">
            <w:pPr>
              <w:pStyle w:val="INDICATORTEXT"/>
              <w:jc w:val="both"/>
              <w:rPr>
                <w:b/>
                <w:szCs w:val="18"/>
              </w:rPr>
            </w:pPr>
            <w:r w:rsidRPr="003C6508">
              <w:rPr>
                <w:b/>
                <w:szCs w:val="18"/>
              </w:rPr>
              <w:t>ASSESSMENT</w:t>
            </w:r>
          </w:p>
        </w:tc>
      </w:tr>
      <w:tr w:rsidR="00BE4C99" w:rsidRPr="00D5451C" w14:paraId="56314560" w14:textId="77777777" w:rsidTr="00BE4C99">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0082C8"/>
            </w:tcBorders>
            <w:vAlign w:val="top"/>
          </w:tcPr>
          <w:p w14:paraId="7B05B428" w14:textId="77777777" w:rsidR="00BE4C99" w:rsidRDefault="00BE4C99" w:rsidP="00EA69D0">
            <w:pPr>
              <w:pStyle w:val="INDICATORNUMBER"/>
              <w:rPr>
                <w:rStyle w:val="IntenseEmphasis"/>
                <w:b/>
                <w:bCs w:val="0"/>
                <w:i w:val="0"/>
                <w:iCs w:val="0"/>
                <w:color w:val="595959"/>
              </w:rPr>
            </w:pPr>
            <w:r>
              <w:rPr>
                <w:rStyle w:val="IntenseEmphasis"/>
                <w:b/>
                <w:bCs w:val="0"/>
                <w:i w:val="0"/>
                <w:iCs w:val="0"/>
                <w:color w:val="595959"/>
              </w:rPr>
              <w:t>IFD 17</w:t>
            </w:r>
          </w:p>
        </w:tc>
        <w:tc>
          <w:tcPr>
            <w:tcW w:w="11236" w:type="dxa"/>
            <w:tcBorders>
              <w:top w:val="single" w:sz="4" w:space="0" w:color="BFBFBF" w:themeColor="background1" w:themeShade="BF"/>
              <w:bottom w:val="single" w:sz="4" w:space="0" w:color="0082C8"/>
            </w:tcBorders>
            <w:shd w:val="clear" w:color="auto" w:fill="auto"/>
          </w:tcPr>
          <w:p w14:paraId="1E4668C9" w14:textId="0C1D7A9F" w:rsidR="00BE4C99" w:rsidRDefault="00BE4C99" w:rsidP="00580CA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E4C99">
              <w:rPr>
                <w:bCs/>
                <w:szCs w:val="18"/>
              </w:rPr>
              <w:t xml:space="preserve">Maximum score: Three </w:t>
            </w:r>
            <w:r w:rsidRPr="00BE4C99">
              <w:rPr>
                <w:bCs/>
                <w:szCs w:val="18"/>
              </w:rPr>
              <w:sym w:font="Wingdings" w:char="F0AB"/>
            </w:r>
            <w:r w:rsidR="00580CA9">
              <w:rPr>
                <w:bCs/>
                <w:szCs w:val="18"/>
              </w:rPr>
              <w:t xml:space="preserve"> </w:t>
            </w:r>
            <w:r w:rsidRPr="00BE4C99">
              <w:rPr>
                <w:bCs/>
                <w:szCs w:val="18"/>
              </w:rPr>
              <w:t>The assessment of this indicator is based on your responses to [17.1].</w:t>
            </w:r>
          </w:p>
        </w:tc>
      </w:tr>
    </w:tbl>
    <w:p w14:paraId="78497429" w14:textId="77777777" w:rsidR="00E1153C" w:rsidRDefault="00E1153C" w:rsidP="00066773">
      <w:pPr>
        <w:pStyle w:val="INDICATORTEXT"/>
        <w:ind w:left="0"/>
        <w:sectPr w:rsidR="00E1153C" w:rsidSect="00855023">
          <w:footerReference w:type="default" r:id="rId51"/>
          <w:footerReference w:type="first" r:id="rId52"/>
          <w:pgSz w:w="16840" w:h="11900" w:orient="landscape"/>
          <w:pgMar w:top="1616" w:right="1440" w:bottom="1616" w:left="1440"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E1153C" w14:paraId="5914F695" w14:textId="77777777" w:rsidTr="00C4207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1329802" w14:textId="77777777" w:rsidR="00E1153C" w:rsidRDefault="00E1153C" w:rsidP="00EA69D0">
            <w:pPr>
              <w:widowControl/>
              <w:autoSpaceDE/>
              <w:autoSpaceDN/>
              <w:adjustRightInd/>
              <w:spacing w:after="0" w:line="240" w:lineRule="auto"/>
              <w:rPr>
                <w:rStyle w:val="IntenseEmphasis"/>
                <w:b/>
                <w:bCs w:val="0"/>
                <w:i w:val="0"/>
                <w:iCs w:val="0"/>
              </w:rPr>
            </w:pPr>
            <w:r>
              <w:lastRenderedPageBreak/>
              <w:t>SECTION</w:t>
            </w:r>
          </w:p>
        </w:tc>
      </w:tr>
      <w:tr w:rsidR="00E1153C" w14:paraId="747867FC" w14:textId="77777777" w:rsidTr="00C4207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260DA01" w14:textId="77777777" w:rsidR="00E1153C" w:rsidRPr="008C02AE" w:rsidRDefault="00E1153C" w:rsidP="00E1153C">
            <w:pPr>
              <w:pStyle w:val="Heading2"/>
              <w:outlineLvl w:val="1"/>
              <w:rPr>
                <w:rStyle w:val="IntenseEmphasis"/>
                <w:i w:val="0"/>
                <w:iCs w:val="0"/>
                <w:color w:val="008CD0"/>
              </w:rPr>
            </w:pPr>
            <w:bookmarkStart w:id="11" w:name="_Toc368050686"/>
            <w:r>
              <w:t>PIIF Principle 4</w:t>
            </w:r>
            <w:r w:rsidRPr="008C02AE">
              <w:t xml:space="preserve">: </w:t>
            </w:r>
            <w:r w:rsidRPr="00E1153C">
              <w:t>Responsible Investment</w:t>
            </w:r>
            <w:bookmarkEnd w:id="11"/>
            <w:r w:rsidRPr="00E1153C">
              <w:t xml:space="preserve"> </w:t>
            </w:r>
          </w:p>
        </w:tc>
      </w:tr>
    </w:tbl>
    <w:p w14:paraId="1DF11627" w14:textId="77777777" w:rsidR="002B681D" w:rsidRDefault="002B681D" w:rsidP="002B681D">
      <w:pPr>
        <w:pStyle w:val="INDICATORNUMBER"/>
      </w:pPr>
    </w:p>
    <w:p w14:paraId="7EFF1022" w14:textId="602ADE1C" w:rsidR="002B681D" w:rsidRPr="00CA5FA9" w:rsidRDefault="002B681D" w:rsidP="002B681D">
      <w:pPr>
        <w:pStyle w:val="INDICATORTEXT"/>
        <w:ind w:left="0"/>
        <w:jc w:val="both"/>
        <w:rPr>
          <w:b/>
          <w:bCs/>
          <w:i/>
          <w:szCs w:val="18"/>
          <w:lang w:eastAsia="en-GB"/>
        </w:rPr>
      </w:pPr>
      <w:r w:rsidRPr="00CA5FA9">
        <w:rPr>
          <w:b/>
          <w:bCs/>
          <w:i/>
          <w:szCs w:val="18"/>
          <w:lang w:eastAsia="en-GB"/>
        </w:rPr>
        <w:t>Possible action</w:t>
      </w:r>
    </w:p>
    <w:p w14:paraId="37C12FA7" w14:textId="6DA3287A" w:rsidR="002B681D" w:rsidRPr="00CA5FA9" w:rsidRDefault="002B681D" w:rsidP="002B681D">
      <w:pPr>
        <w:pStyle w:val="INDICATORTEXT"/>
        <w:ind w:left="0"/>
        <w:jc w:val="both"/>
        <w:rPr>
          <w:bCs/>
          <w:i/>
          <w:szCs w:val="18"/>
          <w:lang w:eastAsia="en-GB"/>
        </w:rPr>
      </w:pPr>
      <w:r w:rsidRPr="00CA5FA9">
        <w:rPr>
          <w:bCs/>
          <w:i/>
          <w:szCs w:val="18"/>
          <w:lang w:eastAsia="en-GB"/>
        </w:rPr>
        <w:t>Use the Social Performance Task Force standards and tools to measure and report on social performance.</w:t>
      </w:r>
    </w:p>
    <w:p w14:paraId="56D8DC98" w14:textId="77777777" w:rsidR="002B681D" w:rsidRDefault="002B681D" w:rsidP="00066773">
      <w:pPr>
        <w:pStyle w:val="INDICATORTEXT"/>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630B3" w14:paraId="5D888796"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0505D3E" w14:textId="77777777" w:rsidR="009630B3" w:rsidRPr="00356CDA" w:rsidRDefault="009630B3"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36B3FA08" w14:textId="77777777" w:rsidR="009630B3" w:rsidRPr="00356CDA" w:rsidRDefault="009630B3"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C4E9E9F" w14:textId="77777777" w:rsidR="009630B3" w:rsidRPr="00356CDA" w:rsidRDefault="009630B3"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CCEA9CB" w14:textId="77777777" w:rsidR="009630B3" w:rsidRPr="00356CDA" w:rsidRDefault="009630B3"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9630B3" w14:paraId="16ECAAF3"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5E911A1" w14:textId="77777777" w:rsidR="009630B3" w:rsidRPr="00356CDA" w:rsidRDefault="009630B3" w:rsidP="00EA69D0">
            <w:pPr>
              <w:pStyle w:val="SectionIndicatorHeaderText"/>
              <w:rPr>
                <w:rStyle w:val="IntenseEmphasis"/>
                <w:bCs w:val="0"/>
                <w:i w:val="0"/>
                <w:iCs w:val="0"/>
                <w:color w:val="FFFFFF" w:themeColor="background1"/>
              </w:rPr>
            </w:pPr>
            <w:r>
              <w:rPr>
                <w:rStyle w:val="IntenseEmphasis"/>
                <w:i w:val="0"/>
                <w:color w:val="FFFFFF" w:themeColor="background1"/>
              </w:rPr>
              <w:t>IFD 18</w:t>
            </w:r>
          </w:p>
        </w:tc>
        <w:tc>
          <w:tcPr>
            <w:tcW w:w="3402" w:type="dxa"/>
          </w:tcPr>
          <w:p w14:paraId="3514A0FF" w14:textId="77777777" w:rsidR="009630B3" w:rsidRPr="00356CDA" w:rsidRDefault="009630B3"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1FEA13E9" w14:textId="77777777" w:rsidR="009630B3" w:rsidRPr="00A57E01" w:rsidRDefault="009630B3"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525266EA" w14:textId="77777777" w:rsidR="009630B3" w:rsidRPr="00356CDA" w:rsidRDefault="009630B3" w:rsidP="00EA69D0">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01FBE585" w14:textId="77777777" w:rsidR="009630B3" w:rsidRDefault="009630B3" w:rsidP="00066773">
      <w:pPr>
        <w:pStyle w:val="INDICATORTEXT"/>
        <w:ind w:left="0"/>
      </w:pPr>
    </w:p>
    <w:tbl>
      <w:tblPr>
        <w:tblStyle w:val="SubSectionIndicatorTableVOLUNTARY"/>
        <w:tblW w:w="9214" w:type="dxa"/>
        <w:tblInd w:w="5" w:type="dxa"/>
        <w:tblLook w:val="04A0" w:firstRow="1" w:lastRow="0" w:firstColumn="1" w:lastColumn="0" w:noHBand="0" w:noVBand="1"/>
      </w:tblPr>
      <w:tblGrid>
        <w:gridCol w:w="1093"/>
        <w:gridCol w:w="2707"/>
        <w:gridCol w:w="2707"/>
        <w:gridCol w:w="2707"/>
      </w:tblGrid>
      <w:tr w:rsidR="00CA5FA9" w14:paraId="3A5D9112"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78E6179B" w14:textId="77777777" w:rsidR="00CA5FA9" w:rsidRPr="00903B63" w:rsidRDefault="00CA5FA9" w:rsidP="00EA69D0">
            <w:pPr>
              <w:pStyle w:val="SectionIndicatorHeaderText"/>
              <w:rPr>
                <w:rStyle w:val="IntenseEmphasis"/>
                <w:b w:val="0"/>
                <w:bCs w:val="0"/>
                <w:i w:val="0"/>
                <w:iCs w:val="0"/>
                <w:color w:val="FFFFFF" w:themeColor="background1"/>
              </w:rPr>
            </w:pPr>
            <w:r>
              <w:rPr>
                <w:rStyle w:val="IntenseEmphasis"/>
                <w:i w:val="0"/>
                <w:color w:val="FFFFFF" w:themeColor="background1"/>
              </w:rPr>
              <w:t>IFD 18</w:t>
            </w:r>
          </w:p>
        </w:tc>
        <w:tc>
          <w:tcPr>
            <w:tcW w:w="8121" w:type="dxa"/>
            <w:gridSpan w:val="3"/>
            <w:tcBorders>
              <w:top w:val="single" w:sz="4" w:space="0" w:color="0070C0"/>
              <w:bottom w:val="single" w:sz="4" w:space="0" w:color="0070C0"/>
              <w:right w:val="single" w:sz="4" w:space="0" w:color="0070C0"/>
            </w:tcBorders>
            <w:shd w:val="clear" w:color="auto" w:fill="0070C0"/>
          </w:tcPr>
          <w:p w14:paraId="3C475A26" w14:textId="77777777" w:rsidR="00CA5FA9" w:rsidRPr="00903B63" w:rsidRDefault="00CA5FA9"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012BE" w14:paraId="053E1080"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F1E43C6" w14:textId="77777777" w:rsidR="00A012BE" w:rsidRDefault="00A012BE" w:rsidP="00BD0CEE">
            <w:pPr>
              <w:pStyle w:val="INDICATORNUMBER"/>
              <w:rPr>
                <w:rStyle w:val="IntenseEmphasis"/>
                <w:b/>
                <w:bCs w:val="0"/>
                <w:i w:val="0"/>
                <w:iCs w:val="0"/>
                <w:color w:val="595959"/>
              </w:rPr>
            </w:pPr>
            <w:r>
              <w:rPr>
                <w:rStyle w:val="IntenseEmphasis"/>
                <w:b/>
                <w:bCs w:val="0"/>
                <w:i w:val="0"/>
                <w:iCs w:val="0"/>
                <w:color w:val="595959"/>
              </w:rPr>
              <w:t>IFD 18.1</w:t>
            </w:r>
          </w:p>
        </w:tc>
        <w:tc>
          <w:tcPr>
            <w:tcW w:w="8121" w:type="dxa"/>
            <w:gridSpan w:val="3"/>
            <w:tcBorders>
              <w:top w:val="single" w:sz="4" w:space="0" w:color="0070C0"/>
              <w:right w:val="single" w:sz="4" w:space="0" w:color="0070C0"/>
            </w:tcBorders>
            <w:shd w:val="clear" w:color="auto" w:fill="DAEEF3" w:themeFill="accent5" w:themeFillTint="33"/>
          </w:tcPr>
          <w:p w14:paraId="60263A2C" w14:textId="44D0C984" w:rsidR="00A012BE" w:rsidRPr="00EF33D2" w:rsidRDefault="00A012BE" w:rsidP="00116367">
            <w:pPr>
              <w:pStyle w:val="INDICATORTEXT"/>
              <w:cnfStyle w:val="000000100000" w:firstRow="0" w:lastRow="0" w:firstColumn="0" w:lastColumn="0" w:oddVBand="0" w:evenVBand="0" w:oddHBand="1" w:evenHBand="0" w:firstRowFirstColumn="0" w:firstRowLastColumn="0" w:lastRowFirstColumn="0" w:lastRowLastColumn="0"/>
            </w:pPr>
            <w:r w:rsidRPr="00BD0CEE">
              <w:t xml:space="preserve">Indicate </w:t>
            </w:r>
            <w:r w:rsidR="00116367">
              <w:t>whether</w:t>
            </w:r>
            <w:r w:rsidR="00116367" w:rsidRPr="00BD0CEE">
              <w:t xml:space="preserve"> </w:t>
            </w:r>
            <w:r w:rsidRPr="00BD0CEE">
              <w:t>you use the following tools for social performance reporting</w:t>
            </w:r>
            <w:r w:rsidR="00116367">
              <w:t>.</w:t>
            </w:r>
          </w:p>
        </w:tc>
      </w:tr>
      <w:tr w:rsidR="00A012BE" w14:paraId="5DAF07D1" w14:textId="77777777" w:rsidTr="005E67F5">
        <w:trPr>
          <w:trHeight w:val="249"/>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7D88250"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nil"/>
              <w:right w:val="single" w:sz="4" w:space="0" w:color="0070C0"/>
            </w:tcBorders>
            <w:shd w:val="clear" w:color="auto" w:fill="A6A6A6" w:themeFill="background1" w:themeFillShade="A6"/>
          </w:tcPr>
          <w:p w14:paraId="71C20327" w14:textId="77777777" w:rsidR="00A012BE" w:rsidRPr="0073065B" w:rsidRDefault="00A012BE" w:rsidP="00BD0CEE">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BD0CEE">
              <w:rPr>
                <w:b/>
                <w:bCs/>
                <w:color w:val="FFFFFF" w:themeColor="background1"/>
              </w:rPr>
              <w:t>Externally developed tools</w:t>
            </w:r>
            <w:r w:rsidRPr="00BD0CEE">
              <w:rPr>
                <w:b/>
                <w:color w:val="FFFFFF" w:themeColor="background1"/>
              </w:rPr>
              <w:t xml:space="preserve"> </w:t>
            </w:r>
          </w:p>
        </w:tc>
      </w:tr>
      <w:tr w:rsidR="00A012BE" w14:paraId="1641E260" w14:textId="77777777" w:rsidTr="00E620E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3D9ED7E"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3302B5E5" w14:textId="77777777" w:rsidR="00A012BE" w:rsidRPr="00EC58AF" w:rsidRDefault="00A012BE" w:rsidP="00016F7D">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During due diligence</w:t>
            </w:r>
          </w:p>
        </w:tc>
      </w:tr>
      <w:tr w:rsidR="00A012BE" w14:paraId="1DFF43A0" w14:textId="77777777" w:rsidTr="00E620EE">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49B29AA"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E5D503"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5CF076"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8E386AC" w14:textId="61AF8E13" w:rsidR="00A012BE" w:rsidRPr="00B734A4" w:rsidRDefault="00A012BE" w:rsidP="00016F7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66125950" w14:textId="77777777" w:rsidTr="00E620E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1EEDFF9"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61A54B71" w14:textId="77777777" w:rsidR="00A012BE" w:rsidRPr="00EC58AF" w:rsidRDefault="00A012BE" w:rsidP="00016F7D">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For monitoring and reporting purposes</w:t>
            </w:r>
          </w:p>
        </w:tc>
      </w:tr>
      <w:tr w:rsidR="00A012BE" w14:paraId="3E6FA81A" w14:textId="77777777" w:rsidTr="00E620EE">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1346532"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nil"/>
              <w:right w:val="single" w:sz="4" w:space="0" w:color="A6A6A6" w:themeColor="background1" w:themeShade="A6"/>
            </w:tcBorders>
            <w:shd w:val="clear" w:color="auto" w:fill="auto"/>
          </w:tcPr>
          <w:p w14:paraId="060A5B6C"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4C7A835D"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4E040FB3" w14:textId="483A8911" w:rsidR="00A012BE" w:rsidRPr="00B734A4"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50AFFB12"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FE7B9A1"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770D0166" w14:textId="77777777" w:rsidR="00A012BE" w:rsidRPr="00EC58AF"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Describe the approaches used and frequency of use.</w:t>
            </w:r>
            <w:r w:rsidR="00973270">
              <w:rPr>
                <w:b/>
              </w:rPr>
              <w:t xml:space="preserve"> </w:t>
            </w:r>
            <w:r w:rsidR="00973270" w:rsidRPr="00C91F46">
              <w:rPr>
                <w:caps/>
                <w:color w:val="0082C8"/>
                <w:szCs w:val="18"/>
              </w:rPr>
              <w:t>[Optional]</w:t>
            </w:r>
          </w:p>
        </w:tc>
      </w:tr>
      <w:tr w:rsidR="00A012BE" w14:paraId="0DF78FE7"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7044DA7"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211CA461" w14:textId="77777777" w:rsidR="00A012BE" w:rsidRPr="00E620EE" w:rsidRDefault="00A012BE"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A012BE" w14:paraId="5B1BA03F" w14:textId="77777777" w:rsidTr="004B1F0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99B7B24" w14:textId="77777777" w:rsidR="00A012BE" w:rsidRDefault="00A012BE" w:rsidP="00EA69D0">
            <w:pPr>
              <w:pStyle w:val="INDICATORNUMBER"/>
              <w:rPr>
                <w:rStyle w:val="IntenseEmphasis"/>
                <w:b/>
                <w:bCs w:val="0"/>
                <w:i w:val="0"/>
                <w:iCs w:val="0"/>
                <w:color w:val="595959"/>
              </w:rPr>
            </w:pPr>
          </w:p>
        </w:tc>
        <w:tc>
          <w:tcPr>
            <w:tcW w:w="8121" w:type="dxa"/>
            <w:gridSpan w:val="3"/>
            <w:tcBorders>
              <w:top w:val="nil"/>
              <w:right w:val="single" w:sz="4" w:space="0" w:color="0070C0"/>
            </w:tcBorders>
            <w:shd w:val="clear" w:color="auto" w:fill="A6A6A6" w:themeFill="background1" w:themeFillShade="A6"/>
          </w:tcPr>
          <w:p w14:paraId="1C4A8344" w14:textId="77777777" w:rsidR="00A012BE" w:rsidRPr="0073065B" w:rsidRDefault="00A012BE" w:rsidP="004B1F0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4B1F05">
              <w:rPr>
                <w:b/>
                <w:bCs/>
                <w:color w:val="FFFFFF" w:themeColor="background1"/>
              </w:rPr>
              <w:t>In-house tools based on externally developed tools</w:t>
            </w:r>
          </w:p>
        </w:tc>
      </w:tr>
      <w:tr w:rsidR="00A012BE" w14:paraId="721FA0AA" w14:textId="77777777" w:rsidTr="004B1F05">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F635C8D"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1CCD9C6F" w14:textId="77777777" w:rsidR="00A012BE" w:rsidRPr="00EC58AF" w:rsidRDefault="00A012BE" w:rsidP="00B45F5B">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During due diligence</w:t>
            </w:r>
          </w:p>
        </w:tc>
      </w:tr>
      <w:tr w:rsidR="00A012BE" w14:paraId="0BF48782" w14:textId="77777777" w:rsidTr="00EC58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5A2436"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123A9FD5" w14:textId="77777777" w:rsidR="00A012BE" w:rsidRPr="005308EE"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40420E55" w14:textId="77777777" w:rsidR="00A012BE" w:rsidRPr="00B734A4"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7268DD2" w14:textId="08A91F41" w:rsidR="00A012BE" w:rsidRPr="00B734A4"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45FF2C7F" w14:textId="77777777" w:rsidTr="00B45F5B">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096FA38"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39AE9A18" w14:textId="77777777" w:rsidR="00A012BE" w:rsidRPr="00EC58AF" w:rsidRDefault="00A012BE" w:rsidP="00B45F5B">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For monitoring and reporting purposes</w:t>
            </w:r>
          </w:p>
        </w:tc>
      </w:tr>
      <w:tr w:rsidR="00A012BE" w14:paraId="4D4DA758" w14:textId="77777777" w:rsidTr="00EC58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8B4B668"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27B374F5" w14:textId="77777777" w:rsidR="00A012BE" w:rsidRPr="005308EE"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0BE8D4C8" w14:textId="77777777" w:rsidR="00A012BE" w:rsidRPr="00B734A4" w:rsidRDefault="00A012BE" w:rsidP="00EA69D0">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A8FBA7C" w14:textId="5B20BE6E" w:rsidR="00A012BE" w:rsidRPr="00B734A4"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6D058AF4"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F0247AE"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0DFB33F0" w14:textId="77777777" w:rsidR="00A012BE" w:rsidRPr="00EC58AF"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Describe the approaches used and frequency of use.</w:t>
            </w:r>
            <w:r w:rsidR="00973270">
              <w:rPr>
                <w:b/>
              </w:rPr>
              <w:t xml:space="preserve"> </w:t>
            </w:r>
            <w:r w:rsidR="00973270" w:rsidRPr="00C91F46">
              <w:rPr>
                <w:caps/>
                <w:color w:val="0082C8"/>
                <w:szCs w:val="18"/>
              </w:rPr>
              <w:t>[Optional]</w:t>
            </w:r>
          </w:p>
        </w:tc>
      </w:tr>
      <w:tr w:rsidR="00A012BE" w14:paraId="70AD1B78"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38C3D6A"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29292BE0" w14:textId="77777777" w:rsidR="00A012BE" w:rsidRPr="00E620EE" w:rsidRDefault="00A012BE" w:rsidP="00EA69D0">
            <w:pPr>
              <w:pStyle w:val="INDICATORTEXT"/>
              <w:cnfStyle w:val="000000100000" w:firstRow="0" w:lastRow="0" w:firstColumn="0" w:lastColumn="0" w:oddVBand="0" w:evenVBand="0" w:oddHBand="1" w:evenHBand="0" w:firstRowFirstColumn="0" w:firstRowLastColumn="0" w:lastRowFirstColumn="0" w:lastRowLastColumn="0"/>
            </w:pPr>
          </w:p>
        </w:tc>
      </w:tr>
      <w:tr w:rsidR="00A012BE" w14:paraId="72DBBC2F" w14:textId="77777777" w:rsidTr="00A012BE">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6FCCD6C8"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6A6A6" w:themeFill="background1" w:themeFillShade="A6"/>
          </w:tcPr>
          <w:p w14:paraId="373A00CC" w14:textId="77777777" w:rsidR="00A012BE" w:rsidRPr="00A012BE" w:rsidRDefault="00A012BE" w:rsidP="00A012BE">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A012BE">
              <w:rPr>
                <w:b/>
                <w:bCs/>
                <w:color w:val="FFFFFF" w:themeColor="background1"/>
              </w:rPr>
              <w:t>Tools developed solely in-house</w:t>
            </w:r>
          </w:p>
        </w:tc>
      </w:tr>
      <w:tr w:rsidR="00A012BE" w14:paraId="7E6E48B3" w14:textId="77777777" w:rsidTr="00A012B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103E808B"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66A2066A" w14:textId="77777777" w:rsidR="00A012BE" w:rsidRPr="00EC58AF" w:rsidRDefault="00A012BE" w:rsidP="00A012BE">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EC58AF">
              <w:rPr>
                <w:b/>
              </w:rPr>
              <w:t>During due diligence</w:t>
            </w:r>
          </w:p>
        </w:tc>
      </w:tr>
      <w:tr w:rsidR="00A012BE" w14:paraId="29E0F269"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ABDB580"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253DFE"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BE4D3E"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9673AC1" w14:textId="1236562F" w:rsidR="00A012BE" w:rsidRPr="00B734A4"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01B4C05C"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27B88FF"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01827875" w14:textId="77777777" w:rsidR="00A012BE" w:rsidRPr="00EC58AF"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For monitoring and reporting purposes</w:t>
            </w:r>
          </w:p>
        </w:tc>
      </w:tr>
      <w:tr w:rsidR="00A012BE" w14:paraId="5F8F5407"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CEEFF2A" w14:textId="77777777" w:rsidR="00A012BE" w:rsidRDefault="00A012BE" w:rsidP="00EA69D0">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B8351A" w14:textId="77777777" w:rsidR="00A012BE" w:rsidRPr="005308EE"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B44023" w14:textId="77777777" w:rsidR="00A012BE" w:rsidRPr="00B734A4" w:rsidRDefault="00A012BE" w:rsidP="00EA69D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1633D1C" w14:textId="499502D8" w:rsidR="00A012BE" w:rsidRPr="00B734A4" w:rsidRDefault="00A012BE" w:rsidP="00EA69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016F7D">
              <w:t>We don’t track social performance</w:t>
            </w:r>
            <w:r w:rsidR="00116367">
              <w:t>.</w:t>
            </w:r>
          </w:p>
        </w:tc>
      </w:tr>
      <w:tr w:rsidR="00A012BE" w14:paraId="77491A47" w14:textId="77777777" w:rsidTr="00A012B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B3538B2"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45736133" w14:textId="77777777" w:rsidR="00A012BE" w:rsidRPr="00EC58AF"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Describe the approaches used and frequency of use.</w:t>
            </w:r>
            <w:r w:rsidR="00973270">
              <w:rPr>
                <w:b/>
              </w:rPr>
              <w:t xml:space="preserve"> </w:t>
            </w:r>
            <w:r w:rsidR="00973270" w:rsidRPr="00C91F46">
              <w:rPr>
                <w:caps/>
                <w:color w:val="0082C8"/>
                <w:szCs w:val="18"/>
              </w:rPr>
              <w:t>[Optional]</w:t>
            </w:r>
          </w:p>
        </w:tc>
      </w:tr>
      <w:tr w:rsidR="00A012BE" w14:paraId="12CBE945"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0B6685B" w14:textId="77777777" w:rsidR="00A012BE" w:rsidRDefault="00A012BE" w:rsidP="00EA69D0">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single" w:sz="4" w:space="0" w:color="0070C0"/>
              <w:right w:val="single" w:sz="4" w:space="0" w:color="0070C0"/>
            </w:tcBorders>
            <w:shd w:val="clear" w:color="auto" w:fill="auto"/>
          </w:tcPr>
          <w:p w14:paraId="37FB44AA" w14:textId="77777777" w:rsidR="00A012BE" w:rsidRPr="00903B63" w:rsidRDefault="00A012BE" w:rsidP="00EA69D0">
            <w:pPr>
              <w:pStyle w:val="INDICATORTEXT"/>
              <w:cnfStyle w:val="000000000000" w:firstRow="0" w:lastRow="0" w:firstColumn="0" w:lastColumn="0" w:oddVBand="0" w:evenVBand="0" w:oddHBand="0" w:evenHBand="0" w:firstRowFirstColumn="0" w:firstRowLastColumn="0" w:lastRowFirstColumn="0" w:lastRowLastColumn="0"/>
            </w:pPr>
          </w:p>
        </w:tc>
      </w:tr>
      <w:tr w:rsidR="00A012BE" w14:paraId="283444AC" w14:textId="77777777" w:rsidTr="00EA69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6B242C9E" w14:textId="77777777" w:rsidR="00A012BE" w:rsidRDefault="00A012BE" w:rsidP="00EA69D0">
            <w:pPr>
              <w:pStyle w:val="INDICATORNUMBER"/>
              <w:rPr>
                <w:rStyle w:val="IntenseEmphasis"/>
                <w:b/>
                <w:bCs w:val="0"/>
                <w:i w:val="0"/>
                <w:iCs w:val="0"/>
                <w:color w:val="595959"/>
              </w:rPr>
            </w:pPr>
            <w:r>
              <w:rPr>
                <w:rStyle w:val="IntenseEmphasis"/>
                <w:b/>
                <w:bCs w:val="0"/>
                <w:i w:val="0"/>
                <w:iCs w:val="0"/>
                <w:color w:val="595959"/>
              </w:rPr>
              <w:t>IFD 18.2</w:t>
            </w:r>
          </w:p>
        </w:tc>
        <w:tc>
          <w:tcPr>
            <w:tcW w:w="8121" w:type="dxa"/>
            <w:gridSpan w:val="3"/>
            <w:tcBorders>
              <w:top w:val="single" w:sz="4" w:space="0" w:color="0070C0"/>
              <w:right w:val="single" w:sz="4" w:space="0" w:color="0070C0"/>
            </w:tcBorders>
            <w:shd w:val="clear" w:color="auto" w:fill="DAEEF3" w:themeFill="accent5" w:themeFillTint="33"/>
          </w:tcPr>
          <w:p w14:paraId="7367D56A" w14:textId="18CFA8BE" w:rsidR="00A012BE" w:rsidRPr="001C0916" w:rsidRDefault="00A012BE" w:rsidP="00EA69D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9FEC2B2" w14:textId="77777777" w:rsidR="00A012BE" w:rsidRPr="003939E2" w:rsidRDefault="00A012BE" w:rsidP="00EA69D0">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A012BE" w14:paraId="521A5CB2" w14:textId="77777777" w:rsidTr="00EA69D0">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4D206C4F" w14:textId="77777777" w:rsidR="00A012BE" w:rsidRDefault="00A012BE" w:rsidP="00EA69D0">
            <w:pPr>
              <w:pStyle w:val="INDICATORNUMBER"/>
              <w:rPr>
                <w:rStyle w:val="IntenseEmphasis"/>
                <w:b/>
                <w:bCs w:val="0"/>
                <w:i w:val="0"/>
                <w:iCs w:val="0"/>
                <w:color w:val="595959"/>
              </w:rPr>
            </w:pPr>
          </w:p>
        </w:tc>
        <w:tc>
          <w:tcPr>
            <w:tcW w:w="8121" w:type="dxa"/>
            <w:gridSpan w:val="3"/>
            <w:tcBorders>
              <w:top w:val="nil"/>
              <w:bottom w:val="single" w:sz="4" w:space="0" w:color="0070C0"/>
              <w:right w:val="single" w:sz="4" w:space="0" w:color="0070C0"/>
            </w:tcBorders>
            <w:shd w:val="clear" w:color="auto" w:fill="auto"/>
          </w:tcPr>
          <w:p w14:paraId="28EE5FAB" w14:textId="77777777" w:rsidR="00A012BE" w:rsidRPr="00641017" w:rsidRDefault="00A012BE" w:rsidP="00EA69D0">
            <w:pPr>
              <w:pStyle w:val="INDICATORTEXT"/>
              <w:cnfStyle w:val="000000000000" w:firstRow="0" w:lastRow="0" w:firstColumn="0" w:lastColumn="0" w:oddVBand="0" w:evenVBand="0" w:oddHBand="0" w:evenHBand="0" w:firstRowFirstColumn="0" w:firstRowLastColumn="0" w:lastRowFirstColumn="0" w:lastRowLastColumn="0"/>
            </w:pPr>
          </w:p>
        </w:tc>
      </w:tr>
    </w:tbl>
    <w:p w14:paraId="58BE45D9" w14:textId="77777777" w:rsidR="002F06ED" w:rsidRDefault="002F06ED" w:rsidP="002F06ED">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2F06ED" w14:paraId="48F674CA" w14:textId="77777777" w:rsidTr="00EA69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0C87A05E" w14:textId="77777777" w:rsidR="002F06ED" w:rsidRPr="00DC20FA" w:rsidRDefault="002F06ED" w:rsidP="00EA69D0">
            <w:pPr>
              <w:pStyle w:val="SectionIndicatorHeaderText"/>
              <w:rPr>
                <w:rStyle w:val="IntenseEmphasis"/>
                <w:b w:val="0"/>
                <w:bCs w:val="0"/>
                <w:i w:val="0"/>
                <w:iCs w:val="0"/>
                <w:color w:val="FFFFFF" w:themeColor="background1"/>
              </w:rPr>
            </w:pPr>
            <w:r>
              <w:rPr>
                <w:rStyle w:val="IntenseEmphasis"/>
                <w:b w:val="0"/>
                <w:i w:val="0"/>
                <w:color w:val="FFFFFF" w:themeColor="background1"/>
              </w:rPr>
              <w:t>IFD 18</w:t>
            </w:r>
          </w:p>
        </w:tc>
        <w:tc>
          <w:tcPr>
            <w:tcW w:w="8037" w:type="dxa"/>
            <w:tcBorders>
              <w:top w:val="single" w:sz="4" w:space="0" w:color="0082C8"/>
              <w:bottom w:val="nil"/>
              <w:right w:val="single" w:sz="4" w:space="0" w:color="0070C0"/>
            </w:tcBorders>
          </w:tcPr>
          <w:p w14:paraId="2D00C5A6" w14:textId="77777777" w:rsidR="002F06ED" w:rsidRPr="00DC20FA" w:rsidRDefault="002F06ED" w:rsidP="00EA69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016D9A" w:rsidRPr="00D5451C" w14:paraId="54BA86B5" w14:textId="77777777" w:rsidTr="002B037E">
        <w:trPr>
          <w:cnfStyle w:val="000000100000" w:firstRow="0" w:lastRow="0" w:firstColumn="0" w:lastColumn="0" w:oddVBand="0" w:evenVBand="0" w:oddHBand="1" w:evenHBand="0" w:firstRowFirstColumn="0" w:firstRowLastColumn="0" w:lastRowFirstColumn="0" w:lastRowLastColumn="0"/>
          <w:trHeight w:val="2263"/>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26EBDB82" w14:textId="77777777" w:rsidR="00016D9A" w:rsidRPr="000D72DF" w:rsidRDefault="00016D9A" w:rsidP="00EA69D0">
            <w:pPr>
              <w:pStyle w:val="INDICATORNUMBER"/>
              <w:rPr>
                <w:rStyle w:val="IntenseEmphasis"/>
                <w:b/>
                <w:bCs w:val="0"/>
                <w:i w:val="0"/>
                <w:iCs w:val="0"/>
              </w:rPr>
            </w:pPr>
            <w:r>
              <w:rPr>
                <w:rStyle w:val="IntenseEmphasis"/>
                <w:b/>
                <w:bCs w:val="0"/>
                <w:i w:val="0"/>
                <w:iCs w:val="0"/>
                <w:color w:val="595959"/>
              </w:rPr>
              <w:t>IFD 18</w:t>
            </w:r>
          </w:p>
        </w:tc>
        <w:tc>
          <w:tcPr>
            <w:tcW w:w="8037" w:type="dxa"/>
            <w:tcBorders>
              <w:top w:val="nil"/>
              <w:right w:val="single" w:sz="4" w:space="0" w:color="0070C0"/>
            </w:tcBorders>
            <w:shd w:val="clear" w:color="auto" w:fill="auto"/>
          </w:tcPr>
          <w:p w14:paraId="01FC1F4A" w14:textId="7189480E" w:rsidR="00016D9A" w:rsidRPr="00DC20FA" w:rsidRDefault="00016D9A" w:rsidP="00EA69D0">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2F06ED">
              <w:rPr>
                <w:bCs/>
                <w:szCs w:val="18"/>
              </w:rPr>
              <w:t>Social performance is the effective translation of an institution’s mission into practice in line with accepted social values (SPTF definition). It is about making an organisation's social mission a reality. It may include serving larger numbers of poor and excluded people; improving the quality and appropriateness of financial services; creating benefits for clients; and improving social responsibility of an MFI.</w:t>
            </w:r>
          </w:p>
          <w:p w14:paraId="59A007EA" w14:textId="77777777" w:rsidR="00016D9A" w:rsidRPr="00DC20FA" w:rsidRDefault="00016D9A" w:rsidP="00CC0EF3">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2F06ED">
              <w:rPr>
                <w:bCs/>
                <w:szCs w:val="18"/>
              </w:rPr>
              <w:t xml:space="preserve">Externally developed tools: See the </w:t>
            </w:r>
            <w:hyperlink r:id="rId53" w:history="1">
              <w:r w:rsidRPr="002F06ED">
                <w:rPr>
                  <w:bCs/>
                  <w:color w:val="0070C0"/>
                  <w:szCs w:val="18"/>
                  <w:u w:val="single"/>
                </w:rPr>
                <w:t>Universal Standards for Social Performance Management</w:t>
              </w:r>
            </w:hyperlink>
            <w:r w:rsidRPr="002F06ED">
              <w:rPr>
                <w:bCs/>
                <w:szCs w:val="18"/>
              </w:rPr>
              <w:t>, a set of management standards that apply to all microfinance institutions pursing a double bottom line. </w:t>
            </w:r>
            <w:r w:rsidR="00CC0EF3" w:rsidRPr="00DC20FA">
              <w:rPr>
                <w:rStyle w:val="IntenseEmphasis"/>
                <w:b w:val="0"/>
                <w:i w:val="0"/>
                <w:iCs w:val="0"/>
                <w:color w:val="595959"/>
                <w:szCs w:val="18"/>
              </w:rPr>
              <w:t xml:space="preserve"> </w:t>
            </w:r>
          </w:p>
        </w:tc>
      </w:tr>
      <w:tr w:rsidR="002F06ED" w:rsidRPr="00D5451C" w14:paraId="1D459B69" w14:textId="77777777" w:rsidTr="00EA69D0">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BFBFBF" w:themeColor="background1" w:themeShade="BF"/>
              <w:bottom w:val="single" w:sz="4" w:space="0" w:color="A6A6A6" w:themeColor="background1" w:themeShade="A6"/>
              <w:right w:val="single" w:sz="4" w:space="0" w:color="0070C0"/>
            </w:tcBorders>
            <w:vAlign w:val="top"/>
          </w:tcPr>
          <w:p w14:paraId="0B4176FF" w14:textId="77777777" w:rsidR="002F06ED" w:rsidRPr="003C6508" w:rsidRDefault="002F06ED" w:rsidP="00EA69D0">
            <w:pPr>
              <w:pStyle w:val="INDICATORTEXT"/>
              <w:jc w:val="both"/>
              <w:rPr>
                <w:b/>
                <w:szCs w:val="18"/>
              </w:rPr>
            </w:pPr>
            <w:r>
              <w:rPr>
                <w:b/>
                <w:szCs w:val="18"/>
              </w:rPr>
              <w:t>LOGIC</w:t>
            </w:r>
          </w:p>
        </w:tc>
      </w:tr>
      <w:tr w:rsidR="002F06ED" w:rsidRPr="00D5451C" w14:paraId="4B71BC39" w14:textId="77777777" w:rsidTr="00EA69D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right w:val="single" w:sz="4" w:space="0" w:color="595959" w:themeColor="text1" w:themeTint="A6"/>
            </w:tcBorders>
            <w:vAlign w:val="top"/>
          </w:tcPr>
          <w:p w14:paraId="70F04CD9" w14:textId="77777777" w:rsidR="002F06ED" w:rsidRPr="003C6508" w:rsidRDefault="002F06ED" w:rsidP="00EA69D0">
            <w:pPr>
              <w:pStyle w:val="INDICATORTEXT"/>
              <w:jc w:val="both"/>
              <w:rPr>
                <w:b/>
                <w:szCs w:val="18"/>
              </w:rPr>
            </w:pPr>
            <w:r>
              <w:rPr>
                <w:b/>
                <w:szCs w:val="18"/>
              </w:rPr>
              <w:t>IFD 18</w:t>
            </w:r>
          </w:p>
        </w:tc>
        <w:tc>
          <w:tcPr>
            <w:tcW w:w="8037" w:type="dxa"/>
            <w:tcBorders>
              <w:top w:val="single" w:sz="4" w:space="0" w:color="A6A6A6" w:themeColor="background1" w:themeShade="A6"/>
              <w:left w:val="single" w:sz="4" w:space="0" w:color="595959" w:themeColor="text1" w:themeTint="A6"/>
              <w:bottom w:val="single" w:sz="4" w:space="0" w:color="0070C0"/>
              <w:right w:val="single" w:sz="4" w:space="0" w:color="0070C0"/>
            </w:tcBorders>
            <w:shd w:val="clear" w:color="auto" w:fill="auto"/>
          </w:tcPr>
          <w:p w14:paraId="33E66C97" w14:textId="77777777" w:rsidR="002F06ED" w:rsidRPr="003C6508" w:rsidRDefault="00E17EFE" w:rsidP="00E17EFE">
            <w:pPr>
              <w:pStyle w:val="INDICATORTEXT"/>
              <w:jc w:val="both"/>
              <w:cnfStyle w:val="000000100000" w:firstRow="0" w:lastRow="0" w:firstColumn="0" w:lastColumn="0" w:oddVBand="0" w:evenVBand="0" w:oddHBand="1" w:evenHBand="0" w:firstRowFirstColumn="0" w:firstRowLastColumn="0" w:lastRowFirstColumn="0" w:lastRowLastColumn="0"/>
              <w:rPr>
                <w:b/>
                <w:szCs w:val="18"/>
              </w:rPr>
            </w:pPr>
            <w:r>
              <w:rPr>
                <w:bCs/>
                <w:szCs w:val="18"/>
              </w:rPr>
              <w:t>Indicators [28-31] will be applicable if you report using any tools in this indicator</w:t>
            </w:r>
            <w:r w:rsidR="00982C9C">
              <w:rPr>
                <w:bCs/>
                <w:szCs w:val="18"/>
              </w:rPr>
              <w:t xml:space="preserve"> (in house and/or externally developed)</w:t>
            </w:r>
            <w:r>
              <w:rPr>
                <w:bCs/>
                <w:szCs w:val="18"/>
              </w:rPr>
              <w:t xml:space="preserve">. </w:t>
            </w:r>
          </w:p>
        </w:tc>
      </w:tr>
    </w:tbl>
    <w:p w14:paraId="16FFF60C" w14:textId="77777777" w:rsidR="002F06ED" w:rsidRDefault="002F06ED" w:rsidP="00066773">
      <w:pPr>
        <w:pStyle w:val="INDICATORTEXT"/>
        <w:ind w:left="0"/>
      </w:pPr>
    </w:p>
    <w:p w14:paraId="0537EBF6" w14:textId="77777777" w:rsidR="00EA69D0" w:rsidRDefault="00066773" w:rsidP="00066773">
      <w:pPr>
        <w:pStyle w:val="INDICATORTEXT"/>
        <w:ind w:left="0"/>
        <w:rPr>
          <w:b/>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A69D0" w14:paraId="0A665C53" w14:textId="77777777" w:rsidTr="00EA69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B006674" w14:textId="77777777" w:rsidR="00EA69D0" w:rsidRPr="00356CDA" w:rsidRDefault="00EA69D0" w:rsidP="00EA69D0">
            <w:pPr>
              <w:widowControl/>
              <w:autoSpaceDE/>
              <w:autoSpaceDN/>
              <w:adjustRightInd/>
              <w:spacing w:after="0" w:line="240" w:lineRule="auto"/>
              <w:rPr>
                <w:rStyle w:val="IntenseEmphasis"/>
                <w:b w:val="0"/>
                <w:bCs w:val="0"/>
                <w:iCs w:val="0"/>
                <w:color w:val="FFFFFF" w:themeColor="background1"/>
              </w:rPr>
            </w:pPr>
          </w:p>
        </w:tc>
        <w:tc>
          <w:tcPr>
            <w:tcW w:w="3402" w:type="dxa"/>
          </w:tcPr>
          <w:p w14:paraId="10168BCA" w14:textId="77777777" w:rsidR="00EA69D0" w:rsidRPr="00356CDA" w:rsidRDefault="00EA69D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E4A1294" w14:textId="77777777" w:rsidR="00EA69D0" w:rsidRPr="00356CDA" w:rsidRDefault="00EA69D0" w:rsidP="00EA69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E46F3CC" w14:textId="77777777" w:rsidR="00EA69D0" w:rsidRPr="00356CDA" w:rsidRDefault="00EA69D0" w:rsidP="00EA69D0">
            <w:pPr>
              <w:widowControl/>
              <w:autoSpaceDE/>
              <w:autoSpaceDN/>
              <w:adjustRightInd/>
              <w:spacing w:after="0" w:line="240" w:lineRule="auto"/>
              <w:rPr>
                <w:rStyle w:val="IntenseEmphasis"/>
                <w:b w:val="0"/>
                <w:bCs w:val="0"/>
                <w:iCs w:val="0"/>
                <w:color w:val="FFFFFF" w:themeColor="background1"/>
              </w:rPr>
            </w:pPr>
            <w:r w:rsidRPr="00356CDA">
              <w:t>Principle</w:t>
            </w:r>
          </w:p>
        </w:tc>
      </w:tr>
      <w:tr w:rsidR="00EA69D0" w14:paraId="4F49DE5C" w14:textId="77777777" w:rsidTr="00EA69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C432322" w14:textId="77777777" w:rsidR="00EA69D0" w:rsidRPr="00356CDA" w:rsidRDefault="00EA69D0" w:rsidP="00EA69D0">
            <w:pPr>
              <w:pStyle w:val="SectionIndicatorHeaderText"/>
              <w:rPr>
                <w:rStyle w:val="IntenseEmphasis"/>
                <w:bCs w:val="0"/>
                <w:i w:val="0"/>
                <w:iCs w:val="0"/>
                <w:color w:val="FFFFFF" w:themeColor="background1"/>
              </w:rPr>
            </w:pPr>
            <w:r>
              <w:rPr>
                <w:rStyle w:val="IntenseEmphasis"/>
                <w:i w:val="0"/>
                <w:color w:val="FFFFFF" w:themeColor="background1"/>
              </w:rPr>
              <w:t>IFD 19</w:t>
            </w:r>
          </w:p>
        </w:tc>
        <w:tc>
          <w:tcPr>
            <w:tcW w:w="3402" w:type="dxa"/>
          </w:tcPr>
          <w:p w14:paraId="5DF3F32D" w14:textId="77777777" w:rsidR="00EA69D0" w:rsidRPr="00356CDA" w:rsidRDefault="00EA69D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2D685AFC" w14:textId="77777777" w:rsidR="00EA69D0" w:rsidRPr="00A57E01" w:rsidRDefault="00EA69D0" w:rsidP="00EA69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5D00ED83" w14:textId="77777777" w:rsidR="00EA69D0" w:rsidRPr="00356CDA" w:rsidRDefault="00EA69D0" w:rsidP="00EA69D0">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36839871" w14:textId="77777777" w:rsidR="00066773" w:rsidRDefault="00066773"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3"/>
        <w:gridCol w:w="4060"/>
        <w:gridCol w:w="4061"/>
      </w:tblGrid>
      <w:tr w:rsidR="00B32739" w14:paraId="46730409"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680A3BDE" w14:textId="77777777" w:rsidR="00B32739" w:rsidRPr="00903B63" w:rsidRDefault="00B32739"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19</w:t>
            </w:r>
          </w:p>
        </w:tc>
        <w:tc>
          <w:tcPr>
            <w:tcW w:w="8121" w:type="dxa"/>
            <w:gridSpan w:val="2"/>
            <w:tcBorders>
              <w:top w:val="single" w:sz="4" w:space="0" w:color="0070C0"/>
              <w:bottom w:val="single" w:sz="4" w:space="0" w:color="0070C0"/>
              <w:right w:val="single" w:sz="4" w:space="0" w:color="0070C0"/>
            </w:tcBorders>
            <w:shd w:val="clear" w:color="auto" w:fill="0070C0"/>
          </w:tcPr>
          <w:p w14:paraId="7B7DD9CB" w14:textId="77777777" w:rsidR="00B32739" w:rsidRPr="00903B63" w:rsidRDefault="00B32739"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32739" w14:paraId="36791CFE"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0BEF2CD"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19.1</w:t>
            </w:r>
          </w:p>
        </w:tc>
        <w:tc>
          <w:tcPr>
            <w:tcW w:w="8121" w:type="dxa"/>
            <w:gridSpan w:val="2"/>
            <w:tcBorders>
              <w:top w:val="single" w:sz="4" w:space="0" w:color="0070C0"/>
              <w:right w:val="single" w:sz="4" w:space="0" w:color="0070C0"/>
            </w:tcBorders>
            <w:shd w:val="clear" w:color="auto" w:fill="DAEEF3" w:themeFill="accent5" w:themeFillTint="33"/>
          </w:tcPr>
          <w:p w14:paraId="230AE14C" w14:textId="3A9E226B" w:rsidR="00B32739" w:rsidRPr="0003187E" w:rsidRDefault="00B32739" w:rsidP="00116367">
            <w:pPr>
              <w:pStyle w:val="INDICATORTEXT"/>
              <w:cnfStyle w:val="000000100000" w:firstRow="0" w:lastRow="0" w:firstColumn="0" w:lastColumn="0" w:oddVBand="0" w:evenVBand="0" w:oddHBand="1" w:evenHBand="0" w:firstRowFirstColumn="0" w:firstRowLastColumn="0" w:lastRowFirstColumn="0" w:lastRowLastColumn="0"/>
            </w:pPr>
            <w:r w:rsidRPr="0003187E">
              <w:t xml:space="preserve">Indicate </w:t>
            </w:r>
            <w:r w:rsidR="00116367">
              <w:t>whether</w:t>
            </w:r>
            <w:r w:rsidR="00116367" w:rsidRPr="0003187E">
              <w:t xml:space="preserve"> </w:t>
            </w:r>
            <w:r w:rsidRPr="0003187E">
              <w:t>you require the retail institutions in which you invest to have an independent financial rating.</w:t>
            </w:r>
          </w:p>
        </w:tc>
      </w:tr>
      <w:tr w:rsidR="00B32739" w14:paraId="7B9DE0EE" w14:textId="77777777" w:rsidTr="00B32739">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078DB15" w14:textId="77777777" w:rsidR="00B32739" w:rsidRDefault="00B32739"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28F67A82" w14:textId="77777777" w:rsidR="00B32739" w:rsidRPr="005308EE"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Always</w:t>
            </w:r>
          </w:p>
          <w:p w14:paraId="59851434" w14:textId="77777777" w:rsidR="00B32739" w:rsidRPr="00B734A4"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 xml:space="preserve">In </w:t>
            </w:r>
            <w:r w:rsidR="00EE00B1">
              <w:t xml:space="preserve">a </w:t>
            </w:r>
            <w:r w:rsidRPr="00B32739">
              <w:t>majority of cases</w:t>
            </w:r>
          </w:p>
          <w:p w14:paraId="74FAD816" w14:textId="77777777" w:rsidR="00B32739" w:rsidRPr="00B32739" w:rsidRDefault="00B32739"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B32739">
              <w:t xml:space="preserve">In </w:t>
            </w:r>
            <w:r w:rsidR="00EE00B1">
              <w:t xml:space="preserve">a </w:t>
            </w:r>
            <w:r w:rsidRPr="00B32739">
              <w:t>minority of cases</w:t>
            </w:r>
          </w:p>
          <w:p w14:paraId="328E8E61" w14:textId="77777777" w:rsidR="00B32739" w:rsidRPr="00B734A4"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B32739">
              <w:t>No</w:t>
            </w:r>
          </w:p>
        </w:tc>
      </w:tr>
      <w:tr w:rsidR="00B32739" w14:paraId="08347875"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19CC5998"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19.2</w:t>
            </w:r>
          </w:p>
        </w:tc>
        <w:tc>
          <w:tcPr>
            <w:tcW w:w="8121" w:type="dxa"/>
            <w:gridSpan w:val="2"/>
            <w:tcBorders>
              <w:top w:val="single" w:sz="4" w:space="0" w:color="0070C0"/>
              <w:right w:val="single" w:sz="4" w:space="0" w:color="0070C0"/>
            </w:tcBorders>
            <w:shd w:val="clear" w:color="auto" w:fill="DAEEF3" w:themeFill="accent5" w:themeFillTint="33"/>
          </w:tcPr>
          <w:p w14:paraId="7DB820D9" w14:textId="5F9B3AE9" w:rsidR="00B32739" w:rsidRPr="0003187E" w:rsidRDefault="00B32739" w:rsidP="00116367">
            <w:pPr>
              <w:pStyle w:val="INDICATORTEXT"/>
              <w:cnfStyle w:val="000000100000" w:firstRow="0" w:lastRow="0" w:firstColumn="0" w:lastColumn="0" w:oddVBand="0" w:evenVBand="0" w:oddHBand="1" w:evenHBand="0" w:firstRowFirstColumn="0" w:firstRowLastColumn="0" w:lastRowFirstColumn="0" w:lastRowLastColumn="0"/>
            </w:pPr>
            <w:r w:rsidRPr="0003187E">
              <w:t xml:space="preserve">Indicate </w:t>
            </w:r>
            <w:r w:rsidR="00116367">
              <w:t>whether</w:t>
            </w:r>
            <w:r w:rsidR="00116367" w:rsidRPr="0003187E">
              <w:t xml:space="preserve"> </w:t>
            </w:r>
            <w:r w:rsidRPr="0003187E">
              <w:t>you require the retail institutions in which you invest to have an independent social rating.</w:t>
            </w:r>
          </w:p>
        </w:tc>
      </w:tr>
      <w:tr w:rsidR="00B32739" w14:paraId="47C33531" w14:textId="77777777" w:rsidTr="00B32739">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5A037EDE" w14:textId="77777777" w:rsidR="00B32739" w:rsidRDefault="00B32739"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3FF3C1B3" w14:textId="77777777" w:rsidR="00B32739" w:rsidRPr="005308EE"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Always</w:t>
            </w:r>
          </w:p>
          <w:p w14:paraId="7A01A4F9" w14:textId="77777777" w:rsidR="00B32739" w:rsidRPr="00B734A4" w:rsidRDefault="00B32739"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B32739">
              <w:t>In</w:t>
            </w:r>
            <w:r w:rsidR="00EE00B1">
              <w:t xml:space="preserve"> a</w:t>
            </w:r>
            <w:r w:rsidRPr="00B32739">
              <w:t xml:space="preserve"> majority of cases</w:t>
            </w:r>
          </w:p>
          <w:p w14:paraId="21DB9C6B" w14:textId="77777777" w:rsidR="00B32739" w:rsidRPr="00B32739" w:rsidRDefault="00B32739"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B32739">
              <w:t xml:space="preserve">In </w:t>
            </w:r>
            <w:r w:rsidR="00EE00B1">
              <w:t xml:space="preserve">a </w:t>
            </w:r>
            <w:r w:rsidRPr="00B32739">
              <w:t>minority of cases</w:t>
            </w:r>
          </w:p>
          <w:p w14:paraId="4CCFFBC3" w14:textId="77777777" w:rsidR="00B32739" w:rsidRDefault="00B32739"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B32739">
              <w:t>No</w:t>
            </w:r>
          </w:p>
        </w:tc>
      </w:tr>
      <w:tr w:rsidR="00B32739" w14:paraId="20FB4E9E"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22FC58B6"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19.3</w:t>
            </w:r>
          </w:p>
        </w:tc>
        <w:tc>
          <w:tcPr>
            <w:tcW w:w="8121" w:type="dxa"/>
            <w:gridSpan w:val="2"/>
            <w:tcBorders>
              <w:top w:val="single" w:sz="4" w:space="0" w:color="0070C0"/>
              <w:right w:val="single" w:sz="4" w:space="0" w:color="0070C0"/>
            </w:tcBorders>
            <w:shd w:val="clear" w:color="auto" w:fill="DAEEF3" w:themeFill="accent5" w:themeFillTint="33"/>
          </w:tcPr>
          <w:p w14:paraId="60BDD04B" w14:textId="612FE6E4" w:rsidR="00B32739" w:rsidRPr="0003187E" w:rsidRDefault="00B32739" w:rsidP="00116367">
            <w:pPr>
              <w:pStyle w:val="INDICATORTEXT"/>
              <w:cnfStyle w:val="000000100000" w:firstRow="0" w:lastRow="0" w:firstColumn="0" w:lastColumn="0" w:oddVBand="0" w:evenVBand="0" w:oddHBand="1" w:evenHBand="0" w:firstRowFirstColumn="0" w:firstRowLastColumn="0" w:lastRowFirstColumn="0" w:lastRowLastColumn="0"/>
            </w:pPr>
            <w:r w:rsidRPr="0003187E">
              <w:t xml:space="preserve">Indicate </w:t>
            </w:r>
            <w:r w:rsidR="00116367">
              <w:t>whether</w:t>
            </w:r>
            <w:r w:rsidR="00116367" w:rsidRPr="0003187E">
              <w:t xml:space="preserve"> </w:t>
            </w:r>
            <w:r w:rsidRPr="0003187E">
              <w:t>you require the retail institutions in which you invest to have an independent social audit.</w:t>
            </w:r>
          </w:p>
        </w:tc>
      </w:tr>
      <w:tr w:rsidR="0003187E" w14:paraId="38676EF6" w14:textId="77777777" w:rsidTr="00BC357D">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39E836E8" w14:textId="77777777" w:rsidR="0003187E" w:rsidRDefault="0003187E" w:rsidP="004E78E8">
            <w:pPr>
              <w:pStyle w:val="INDICATORNUMBER"/>
              <w:rPr>
                <w:rStyle w:val="IntenseEmphasis"/>
                <w:b/>
                <w:bCs w:val="0"/>
                <w:i w:val="0"/>
                <w:iCs w:val="0"/>
                <w:color w:val="595959"/>
              </w:rPr>
            </w:pPr>
          </w:p>
        </w:tc>
        <w:tc>
          <w:tcPr>
            <w:tcW w:w="4060" w:type="dxa"/>
            <w:tcBorders>
              <w:top w:val="nil"/>
              <w:bottom w:val="single" w:sz="4" w:space="0" w:color="0070C0"/>
              <w:right w:val="single" w:sz="4" w:space="0" w:color="0070C0"/>
            </w:tcBorders>
            <w:shd w:val="clear" w:color="auto" w:fill="auto"/>
          </w:tcPr>
          <w:p w14:paraId="43D04A1E" w14:textId="77777777" w:rsidR="0003187E" w:rsidRPr="005308EE" w:rsidRDefault="0003187E" w:rsidP="00B3273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Yes</w:t>
            </w:r>
          </w:p>
        </w:tc>
        <w:tc>
          <w:tcPr>
            <w:tcW w:w="4061" w:type="dxa"/>
            <w:tcBorders>
              <w:top w:val="nil"/>
              <w:bottom w:val="single" w:sz="4" w:space="0" w:color="0070C0"/>
              <w:right w:val="single" w:sz="4" w:space="0" w:color="0070C0"/>
            </w:tcBorders>
            <w:shd w:val="clear" w:color="auto" w:fill="auto"/>
          </w:tcPr>
          <w:p w14:paraId="3ED97883" w14:textId="77777777" w:rsidR="0003187E" w:rsidRDefault="0003187E" w:rsidP="00B3273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B32739" w14:paraId="59A4814E" w14:textId="77777777" w:rsidTr="00B3273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0C7B22B7" w14:textId="77777777" w:rsidR="00B32739" w:rsidRDefault="00B32739" w:rsidP="004E78E8">
            <w:pPr>
              <w:pStyle w:val="INDICATORNUMBER"/>
              <w:rPr>
                <w:rStyle w:val="IntenseEmphasis"/>
                <w:b/>
                <w:bCs w:val="0"/>
                <w:i w:val="0"/>
                <w:iCs w:val="0"/>
                <w:color w:val="595959"/>
              </w:rPr>
            </w:pPr>
            <w:r>
              <w:rPr>
                <w:rStyle w:val="IntenseEmphasis"/>
                <w:b/>
                <w:bCs w:val="0"/>
                <w:i w:val="0"/>
                <w:iCs w:val="0"/>
                <w:color w:val="595959"/>
              </w:rPr>
              <w:t>IFD 19.4</w:t>
            </w:r>
          </w:p>
        </w:tc>
        <w:tc>
          <w:tcPr>
            <w:tcW w:w="8121" w:type="dxa"/>
            <w:gridSpan w:val="2"/>
            <w:tcBorders>
              <w:top w:val="single" w:sz="4" w:space="0" w:color="0070C0"/>
              <w:right w:val="single" w:sz="4" w:space="0" w:color="0070C0"/>
            </w:tcBorders>
            <w:shd w:val="clear" w:color="auto" w:fill="DAEEF3" w:themeFill="accent5" w:themeFillTint="33"/>
          </w:tcPr>
          <w:p w14:paraId="6B02819C" w14:textId="05B9A866" w:rsidR="00B32739" w:rsidRPr="001C0916" w:rsidRDefault="00B32739"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F1F4561" w14:textId="77777777" w:rsidR="00B32739" w:rsidRPr="003939E2" w:rsidRDefault="00B32739"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B32739" w14:paraId="4FFFD822"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1E36EE44" w14:textId="77777777" w:rsidR="00B32739" w:rsidRDefault="00B32739"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6078D778" w14:textId="77777777" w:rsidR="00B32739" w:rsidRPr="00641017" w:rsidRDefault="00B32739"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19F1E36B" w14:textId="77777777" w:rsidR="00EA69D0" w:rsidRDefault="00EA69D0"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097"/>
        <w:gridCol w:w="8037"/>
      </w:tblGrid>
      <w:tr w:rsidR="00B32739" w14:paraId="5E222E1E" w14:textId="77777777" w:rsidTr="00EE00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66CC7E6A" w14:textId="77777777" w:rsidR="00B32739" w:rsidRPr="00DC20FA" w:rsidRDefault="00B32739"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19</w:t>
            </w:r>
          </w:p>
        </w:tc>
        <w:tc>
          <w:tcPr>
            <w:tcW w:w="8037" w:type="dxa"/>
            <w:tcBorders>
              <w:top w:val="single" w:sz="4" w:space="0" w:color="0082C8"/>
              <w:bottom w:val="nil"/>
              <w:right w:val="single" w:sz="4" w:space="0" w:color="0070C0"/>
            </w:tcBorders>
          </w:tcPr>
          <w:p w14:paraId="1A828431" w14:textId="77777777" w:rsidR="00B32739" w:rsidRPr="00DC20FA" w:rsidRDefault="00B32739"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E00B1" w:rsidRPr="00D5451C" w14:paraId="2866DAED" w14:textId="77777777" w:rsidTr="00EE00B1">
        <w:trPr>
          <w:cnfStyle w:val="000000100000" w:firstRow="0" w:lastRow="0" w:firstColumn="0" w:lastColumn="0" w:oddVBand="0" w:evenVBand="0" w:oddHBand="1" w:evenHBand="0" w:firstRowFirstColumn="0" w:firstRowLastColumn="0" w:lastRowFirstColumn="0" w:lastRowLastColumn="0"/>
          <w:trHeight w:val="3959"/>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B0F0"/>
            </w:tcBorders>
            <w:vAlign w:val="top"/>
          </w:tcPr>
          <w:p w14:paraId="75526BEA" w14:textId="77777777" w:rsidR="00EE00B1" w:rsidRPr="000D72DF" w:rsidRDefault="00EE00B1" w:rsidP="004E78E8">
            <w:pPr>
              <w:pStyle w:val="INDICATORNUMBER"/>
              <w:rPr>
                <w:rStyle w:val="IntenseEmphasis"/>
                <w:b/>
                <w:bCs w:val="0"/>
                <w:i w:val="0"/>
                <w:iCs w:val="0"/>
              </w:rPr>
            </w:pPr>
            <w:r>
              <w:rPr>
                <w:rStyle w:val="IntenseEmphasis"/>
                <w:b/>
                <w:bCs w:val="0"/>
                <w:i w:val="0"/>
                <w:iCs w:val="0"/>
                <w:color w:val="595959"/>
              </w:rPr>
              <w:t>IFD 19</w:t>
            </w:r>
          </w:p>
        </w:tc>
        <w:tc>
          <w:tcPr>
            <w:tcW w:w="8037" w:type="dxa"/>
            <w:tcBorders>
              <w:top w:val="nil"/>
              <w:bottom w:val="single" w:sz="4" w:space="0" w:color="00B0F0"/>
              <w:right w:val="single" w:sz="4" w:space="0" w:color="0070C0"/>
            </w:tcBorders>
            <w:shd w:val="clear" w:color="auto" w:fill="auto"/>
          </w:tcPr>
          <w:p w14:paraId="436D9181" w14:textId="77777777" w:rsidR="00EE00B1" w:rsidRDefault="00EE00B1"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32739">
              <w:rPr>
                <w:bCs/>
                <w:szCs w:val="18"/>
              </w:rPr>
              <w:t>Use of independent audits and ratings is in addition to financial accounting.</w:t>
            </w:r>
          </w:p>
          <w:p w14:paraId="6E097B89" w14:textId="77777777" w:rsidR="00EE00B1" w:rsidRPr="00EE00B1" w:rsidRDefault="00EE00B1" w:rsidP="004E78E8">
            <w:pPr>
              <w:pStyle w:val="INDICATORTEXT"/>
              <w:jc w:val="both"/>
              <w:cnfStyle w:val="000000100000" w:firstRow="0" w:lastRow="0" w:firstColumn="0" w:lastColumn="0" w:oddVBand="0" w:evenVBand="0" w:oddHBand="1" w:evenHBand="0" w:firstRowFirstColumn="0" w:firstRowLastColumn="0" w:lastRowFirstColumn="0" w:lastRowLastColumn="0"/>
              <w:rPr>
                <w:bCs/>
                <w:i/>
                <w:szCs w:val="18"/>
              </w:rPr>
            </w:pPr>
            <w:r w:rsidRPr="00EE00B1">
              <w:rPr>
                <w:bCs/>
                <w:i/>
                <w:szCs w:val="18"/>
              </w:rPr>
              <w:t>Financial ratings</w:t>
            </w:r>
          </w:p>
          <w:p w14:paraId="2BB2D7C1" w14:textId="3E7E164A" w:rsidR="00EE00B1" w:rsidRPr="00DC20FA" w:rsidRDefault="00EE00B1" w:rsidP="004E78E8">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B32739">
              <w:rPr>
                <w:bCs/>
                <w:szCs w:val="18"/>
              </w:rPr>
              <w:t>Financial performance ratings not only measure the MFI´s creditworthiness, but also its trustworthiness and excellence in microfinance. They incorporate features of a credit rating but also include a deeper level of analysis to evaluate the institution´s effectiveness in reaching micro entrepreneurs with high quality loans. A financial performance rating is typically an integral assessment of the MFI´s global performance (strengths and weaknesses). The performance is awarded a rating or grade according to the evaluator´s own scale. The Microfinance Institutional Rating (MIR) is provided by all four specialist microfinance rating agencies and incorporates client protection indicators. For more information about ratings and providers, see www.ratinginitiative.org</w:t>
            </w:r>
            <w:r w:rsidR="0077645D">
              <w:rPr>
                <w:bCs/>
                <w:szCs w:val="18"/>
              </w:rPr>
              <w:t>.</w:t>
            </w:r>
          </w:p>
          <w:p w14:paraId="156B843C" w14:textId="77777777" w:rsidR="00EE00B1" w:rsidRPr="00EE00B1" w:rsidRDefault="00EE00B1" w:rsidP="00EE00B1">
            <w:pPr>
              <w:pStyle w:val="INDICATORTEXT"/>
              <w:jc w:val="both"/>
              <w:cnfStyle w:val="000000100000" w:firstRow="0" w:lastRow="0" w:firstColumn="0" w:lastColumn="0" w:oddVBand="0" w:evenVBand="0" w:oddHBand="1" w:evenHBand="0" w:firstRowFirstColumn="0" w:firstRowLastColumn="0" w:lastRowFirstColumn="0" w:lastRowLastColumn="0"/>
              <w:rPr>
                <w:bCs/>
                <w:i/>
                <w:szCs w:val="18"/>
              </w:rPr>
            </w:pPr>
            <w:r w:rsidRPr="00EE00B1">
              <w:rPr>
                <w:bCs/>
                <w:i/>
                <w:szCs w:val="18"/>
              </w:rPr>
              <w:t xml:space="preserve">Social audits/ratings </w:t>
            </w:r>
          </w:p>
          <w:p w14:paraId="0871D813" w14:textId="77777777" w:rsidR="00EE00B1" w:rsidRPr="00DC20FA" w:rsidRDefault="00EE00B1" w:rsidP="00EE00B1">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B32739">
              <w:rPr>
                <w:bCs/>
                <w:szCs w:val="18"/>
              </w:rPr>
              <w:t xml:space="preserve">Social audits/ratings are an independent assessment of an MFI´s social performance. Social audits/ratings assess both social risk (the risk of not achieving its social mission) and social performance (the likelihood of contributing social value). The main difference between an audit and a rating is that in the latter, the performance is awarded a rating or grade according to the evaluator´s own scale. For more information about ratings and providers, see </w:t>
            </w:r>
            <w:hyperlink r:id="rId54" w:history="1">
              <w:r w:rsidRPr="00B32739">
                <w:rPr>
                  <w:bCs/>
                  <w:color w:val="0070C0"/>
                  <w:szCs w:val="18"/>
                  <w:u w:val="single"/>
                </w:rPr>
                <w:t>www.ratinginitiative.org</w:t>
              </w:r>
            </w:hyperlink>
            <w:r w:rsidRPr="00B32739">
              <w:rPr>
                <w:bCs/>
                <w:color w:val="0070C0"/>
                <w:szCs w:val="18"/>
                <w:u w:val="single"/>
              </w:rPr>
              <w:t>.</w:t>
            </w:r>
          </w:p>
        </w:tc>
      </w:tr>
    </w:tbl>
    <w:p w14:paraId="07E21355" w14:textId="77777777" w:rsidR="00BC4F74" w:rsidRDefault="00BC4F74" w:rsidP="00066773">
      <w:pPr>
        <w:pStyle w:val="INDICATORTEXT"/>
        <w:ind w:left="0"/>
        <w:rPr>
          <w:b/>
          <w:szCs w:val="18"/>
        </w:rPr>
      </w:pPr>
    </w:p>
    <w:p w14:paraId="747DB8FB" w14:textId="77777777" w:rsidR="0003187E" w:rsidRDefault="0003187E">
      <w:pPr>
        <w:widowControl/>
        <w:autoSpaceDE/>
        <w:autoSpaceDN/>
        <w:adjustRightInd/>
        <w:spacing w:before="0" w:after="0" w:line="240" w:lineRule="auto"/>
        <w:rPr>
          <w:rFonts w:eastAsia="Times New Roman"/>
          <w:b/>
          <w:bCs/>
          <w:i/>
          <w:color w:val="595959"/>
          <w:sz w:val="18"/>
          <w:szCs w:val="18"/>
          <w:lang w:eastAsia="en-GB"/>
        </w:rPr>
      </w:pPr>
      <w:r>
        <w:rPr>
          <w:b/>
          <w:bCs/>
          <w:i/>
          <w:szCs w:val="18"/>
          <w:lang w:eastAsia="en-GB"/>
        </w:rPr>
        <w:br w:type="page"/>
      </w:r>
    </w:p>
    <w:p w14:paraId="108ED2F2" w14:textId="77777777" w:rsidR="00BC4F74" w:rsidRPr="00BC4F74" w:rsidRDefault="00BC4F74" w:rsidP="00BC4F74">
      <w:pPr>
        <w:pStyle w:val="INDICATORTEXT"/>
        <w:ind w:left="0"/>
        <w:jc w:val="both"/>
        <w:rPr>
          <w:b/>
          <w:bCs/>
          <w:i/>
          <w:szCs w:val="18"/>
          <w:lang w:eastAsia="en-GB"/>
        </w:rPr>
      </w:pPr>
      <w:r w:rsidRPr="00BC4F74">
        <w:rPr>
          <w:b/>
          <w:bCs/>
          <w:i/>
          <w:szCs w:val="18"/>
          <w:lang w:eastAsia="en-GB"/>
        </w:rPr>
        <w:lastRenderedPageBreak/>
        <w:t>Possible action:</w:t>
      </w:r>
    </w:p>
    <w:p w14:paraId="0786A92B" w14:textId="77777777" w:rsidR="00BC4F74" w:rsidRPr="00BC4F74" w:rsidRDefault="00BC4F74" w:rsidP="00BC4F74">
      <w:pPr>
        <w:pStyle w:val="INDICATORTEXT"/>
        <w:ind w:left="0"/>
        <w:jc w:val="both"/>
        <w:rPr>
          <w:bCs/>
          <w:i/>
          <w:szCs w:val="18"/>
          <w:lang w:eastAsia="en-GB"/>
        </w:rPr>
      </w:pPr>
      <w:r w:rsidRPr="00BC4F74">
        <w:rPr>
          <w:bCs/>
          <w:i/>
          <w:szCs w:val="18"/>
          <w:lang w:eastAsia="en-GB"/>
        </w:rPr>
        <w:t>Assist in developing appropriate references for corporate governance issues.</w:t>
      </w:r>
    </w:p>
    <w:p w14:paraId="723FA443" w14:textId="77777777" w:rsidR="00BC4F74" w:rsidRDefault="00BC4F74" w:rsidP="00BC4F74">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C4F74" w14:paraId="1E00317A"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366B602" w14:textId="77777777" w:rsidR="00BC4F74" w:rsidRPr="00356CDA" w:rsidRDefault="00BC4F74"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3B255118" w14:textId="77777777" w:rsidR="00BC4F74" w:rsidRPr="00356CDA" w:rsidRDefault="00BC4F74"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9B39CAD" w14:textId="77777777" w:rsidR="00BC4F74" w:rsidRPr="00356CDA" w:rsidRDefault="00BC4F74"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577B56B" w14:textId="77777777" w:rsidR="00BC4F74" w:rsidRPr="00356CDA" w:rsidRDefault="00BC4F74"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BC4F74" w14:paraId="450DE328"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AC00980" w14:textId="77777777" w:rsidR="00BC4F74" w:rsidRPr="00356CDA" w:rsidRDefault="00BC4F74" w:rsidP="004E78E8">
            <w:pPr>
              <w:pStyle w:val="SectionIndicatorHeaderText"/>
              <w:rPr>
                <w:rStyle w:val="IntenseEmphasis"/>
                <w:bCs w:val="0"/>
                <w:i w:val="0"/>
                <w:iCs w:val="0"/>
                <w:color w:val="FFFFFF" w:themeColor="background1"/>
              </w:rPr>
            </w:pPr>
            <w:r>
              <w:rPr>
                <w:rStyle w:val="IntenseEmphasis"/>
                <w:i w:val="0"/>
                <w:color w:val="FFFFFF" w:themeColor="background1"/>
              </w:rPr>
              <w:t>IFD 20</w:t>
            </w:r>
          </w:p>
        </w:tc>
        <w:tc>
          <w:tcPr>
            <w:tcW w:w="3402" w:type="dxa"/>
          </w:tcPr>
          <w:p w14:paraId="7E11AE07" w14:textId="77777777" w:rsidR="00BC4F74" w:rsidRPr="00356CDA" w:rsidRDefault="00BC4F74"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6D6BBE5" w14:textId="77777777" w:rsidR="00BC4F74" w:rsidRPr="00A57E01" w:rsidRDefault="00BC4F74"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F3A972D" w14:textId="77777777" w:rsidR="00BC4F74" w:rsidRPr="00356CDA" w:rsidRDefault="00BC4F74"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3CC4686B" w14:textId="77777777" w:rsidR="00B32739" w:rsidRDefault="00B32739" w:rsidP="00DE03F1">
      <w:pPr>
        <w:pStyle w:val="NoSpacing"/>
      </w:pPr>
    </w:p>
    <w:tbl>
      <w:tblPr>
        <w:tblStyle w:val="SubSectionIndicatorTableVOLUNTARY"/>
        <w:tblW w:w="9214" w:type="dxa"/>
        <w:tblInd w:w="5" w:type="dxa"/>
        <w:tblLook w:val="04A0" w:firstRow="1" w:lastRow="0" w:firstColumn="1" w:lastColumn="0" w:noHBand="0" w:noVBand="1"/>
      </w:tblPr>
      <w:tblGrid>
        <w:gridCol w:w="1093"/>
        <w:gridCol w:w="2707"/>
        <w:gridCol w:w="2707"/>
        <w:gridCol w:w="2707"/>
      </w:tblGrid>
      <w:tr w:rsidR="007D22B7" w14:paraId="16D459C7"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1C7B57CB" w14:textId="77777777" w:rsidR="007D22B7" w:rsidRPr="00903B63" w:rsidRDefault="007D22B7"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20</w:t>
            </w:r>
          </w:p>
        </w:tc>
        <w:tc>
          <w:tcPr>
            <w:tcW w:w="8121" w:type="dxa"/>
            <w:gridSpan w:val="3"/>
            <w:tcBorders>
              <w:top w:val="single" w:sz="4" w:space="0" w:color="0070C0"/>
              <w:bottom w:val="single" w:sz="4" w:space="0" w:color="0070C0"/>
              <w:right w:val="single" w:sz="4" w:space="0" w:color="0070C0"/>
            </w:tcBorders>
            <w:shd w:val="clear" w:color="auto" w:fill="0070C0"/>
          </w:tcPr>
          <w:p w14:paraId="6E829297" w14:textId="77777777" w:rsidR="007D22B7" w:rsidRPr="00903B63" w:rsidRDefault="007D22B7"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D22B7" w14:paraId="15DB92B5"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628EB63E" w14:textId="77777777" w:rsidR="007D22B7" w:rsidRDefault="007D22B7" w:rsidP="004E78E8">
            <w:pPr>
              <w:pStyle w:val="INDICATORNUMBER"/>
              <w:rPr>
                <w:rStyle w:val="IntenseEmphasis"/>
                <w:b/>
                <w:bCs w:val="0"/>
                <w:i w:val="0"/>
                <w:iCs w:val="0"/>
                <w:color w:val="595959"/>
              </w:rPr>
            </w:pPr>
            <w:r>
              <w:rPr>
                <w:rStyle w:val="IntenseEmphasis"/>
                <w:b/>
                <w:bCs w:val="0"/>
                <w:i w:val="0"/>
                <w:iCs w:val="0"/>
                <w:color w:val="595959"/>
              </w:rPr>
              <w:t>IFD 20.1</w:t>
            </w:r>
          </w:p>
        </w:tc>
        <w:tc>
          <w:tcPr>
            <w:tcW w:w="8121" w:type="dxa"/>
            <w:gridSpan w:val="3"/>
            <w:tcBorders>
              <w:top w:val="single" w:sz="4" w:space="0" w:color="0070C0"/>
              <w:right w:val="single" w:sz="4" w:space="0" w:color="0070C0"/>
            </w:tcBorders>
            <w:shd w:val="clear" w:color="auto" w:fill="DAEEF3" w:themeFill="accent5" w:themeFillTint="33"/>
          </w:tcPr>
          <w:p w14:paraId="69FD8A30" w14:textId="10C68BBF" w:rsidR="007D22B7" w:rsidRPr="007D22B7" w:rsidRDefault="007D22B7" w:rsidP="00116367">
            <w:pPr>
              <w:pStyle w:val="INDICATORTEXT"/>
              <w:cnfStyle w:val="000000100000" w:firstRow="0" w:lastRow="0" w:firstColumn="0" w:lastColumn="0" w:oddVBand="0" w:evenVBand="0" w:oddHBand="1" w:evenHBand="0" w:firstRowFirstColumn="0" w:firstRowLastColumn="0" w:lastRowFirstColumn="0" w:lastRowLastColumn="0"/>
            </w:pPr>
            <w:r w:rsidRPr="007D22B7">
              <w:t xml:space="preserve">In relation to your due diligence on and monitoring and reporting of corporate governance among investees, indicate </w:t>
            </w:r>
            <w:r w:rsidR="00116367">
              <w:t>whether</w:t>
            </w:r>
            <w:r w:rsidR="00116367" w:rsidRPr="007D22B7">
              <w:t xml:space="preserve"> </w:t>
            </w:r>
            <w:r w:rsidRPr="007D22B7">
              <w:t>you assess</w:t>
            </w:r>
            <w:r w:rsidR="00116367">
              <w:t xml:space="preserve"> the following.</w:t>
            </w:r>
          </w:p>
        </w:tc>
      </w:tr>
      <w:tr w:rsidR="007D22B7" w14:paraId="3953821F" w14:textId="77777777" w:rsidTr="00A90BE1">
        <w:trPr>
          <w:trHeight w:val="70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63C63D6E" w14:textId="77777777" w:rsidR="007D22B7" w:rsidRDefault="007D22B7" w:rsidP="00DE03F1">
            <w:pPr>
              <w:pStyle w:val="INDICATORNUMBER"/>
              <w:spacing w:before="0" w:after="0"/>
              <w:rPr>
                <w:rStyle w:val="IntenseEmphasis"/>
                <w:b/>
                <w:bCs w:val="0"/>
                <w:i w:val="0"/>
                <w:iCs w:val="0"/>
                <w:color w:val="595959"/>
              </w:rPr>
            </w:pPr>
          </w:p>
        </w:tc>
        <w:tc>
          <w:tcPr>
            <w:tcW w:w="8121" w:type="dxa"/>
            <w:gridSpan w:val="3"/>
            <w:tcBorders>
              <w:top w:val="nil"/>
              <w:bottom w:val="nil"/>
              <w:right w:val="single" w:sz="4" w:space="0" w:color="0070C0"/>
            </w:tcBorders>
            <w:shd w:val="clear" w:color="auto" w:fill="A6A6A6" w:themeFill="background1" w:themeFillShade="A6"/>
          </w:tcPr>
          <w:p w14:paraId="69A10712" w14:textId="672F9B56" w:rsidR="007D22B7" w:rsidRPr="0073065B" w:rsidRDefault="007D22B7" w:rsidP="00116367">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7D22B7">
              <w:rPr>
                <w:b/>
                <w:bCs/>
                <w:color w:val="FFFFFF" w:themeColor="background1"/>
              </w:rPr>
              <w:t xml:space="preserve">Compensation of the </w:t>
            </w:r>
            <w:r w:rsidR="00116367">
              <w:rPr>
                <w:b/>
                <w:bCs/>
                <w:color w:val="FFFFFF" w:themeColor="background1"/>
              </w:rPr>
              <w:t>b</w:t>
            </w:r>
            <w:r w:rsidR="00116367" w:rsidRPr="007D22B7">
              <w:rPr>
                <w:b/>
                <w:bCs/>
                <w:color w:val="FFFFFF" w:themeColor="background1"/>
              </w:rPr>
              <w:t xml:space="preserve">oard </w:t>
            </w:r>
            <w:r w:rsidRPr="007D22B7">
              <w:rPr>
                <w:b/>
                <w:bCs/>
                <w:color w:val="FFFFFF" w:themeColor="background1"/>
              </w:rPr>
              <w:t xml:space="preserve">of </w:t>
            </w:r>
            <w:r w:rsidR="00116367">
              <w:rPr>
                <w:b/>
                <w:bCs/>
                <w:color w:val="FFFFFF" w:themeColor="background1"/>
              </w:rPr>
              <w:t>d</w:t>
            </w:r>
            <w:r w:rsidR="00116367" w:rsidRPr="007D22B7">
              <w:rPr>
                <w:b/>
                <w:bCs/>
                <w:color w:val="FFFFFF" w:themeColor="background1"/>
              </w:rPr>
              <w:t xml:space="preserve">irectors </w:t>
            </w:r>
            <w:r w:rsidRPr="007D22B7">
              <w:rPr>
                <w:b/>
                <w:bCs/>
                <w:color w:val="FFFFFF" w:themeColor="background1"/>
              </w:rPr>
              <w:t xml:space="preserve">and </w:t>
            </w:r>
            <w:r w:rsidR="00116367">
              <w:rPr>
                <w:b/>
                <w:bCs/>
                <w:color w:val="FFFFFF" w:themeColor="background1"/>
              </w:rPr>
              <w:t>e</w:t>
            </w:r>
            <w:r w:rsidR="00116367" w:rsidRPr="007D22B7">
              <w:rPr>
                <w:b/>
                <w:bCs/>
                <w:color w:val="FFFFFF" w:themeColor="background1"/>
              </w:rPr>
              <w:t xml:space="preserve">xecutive </w:t>
            </w:r>
            <w:r w:rsidR="00116367">
              <w:rPr>
                <w:b/>
                <w:bCs/>
                <w:color w:val="FFFFFF" w:themeColor="background1"/>
              </w:rPr>
              <w:t>d</w:t>
            </w:r>
            <w:r w:rsidR="00116367" w:rsidRPr="007D22B7">
              <w:rPr>
                <w:b/>
                <w:bCs/>
                <w:color w:val="FFFFFF" w:themeColor="background1"/>
              </w:rPr>
              <w:t xml:space="preserve">irectors </w:t>
            </w:r>
            <w:r w:rsidRPr="007D22B7">
              <w:rPr>
                <w:b/>
                <w:bCs/>
                <w:color w:val="FFFFFF" w:themeColor="background1"/>
              </w:rPr>
              <w:t>(</w:t>
            </w:r>
            <w:r w:rsidR="00880346">
              <w:rPr>
                <w:b/>
                <w:bCs/>
                <w:color w:val="FFFFFF" w:themeColor="background1"/>
              </w:rPr>
              <w:t xml:space="preserve">i.e., </w:t>
            </w:r>
            <w:r w:rsidRPr="007D22B7">
              <w:rPr>
                <w:b/>
                <w:bCs/>
                <w:color w:val="FFFFFF" w:themeColor="background1"/>
              </w:rPr>
              <w:t>its transparency, the use of benchmarking)</w:t>
            </w:r>
            <w:r w:rsidRPr="00BD0CEE">
              <w:rPr>
                <w:b/>
                <w:color w:val="FFFFFF" w:themeColor="background1"/>
              </w:rPr>
              <w:t xml:space="preserve"> </w:t>
            </w:r>
          </w:p>
        </w:tc>
      </w:tr>
      <w:tr w:rsidR="007D22B7" w14:paraId="73370073"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713D82" w14:textId="77777777" w:rsidR="007D22B7" w:rsidRDefault="007D22B7" w:rsidP="004E78E8">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519ACA0C" w14:textId="77777777" w:rsidR="007D22B7" w:rsidRPr="00EC58AF" w:rsidRDefault="007D22B7" w:rsidP="007D22B7">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Pre-investment</w:t>
            </w:r>
          </w:p>
        </w:tc>
      </w:tr>
      <w:tr w:rsidR="007D22B7" w14:paraId="2C893080"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9626A42"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F1D314"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4980F4"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B524C0F"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7D22B7">
              <w:t>Not for all of our investments in inclusive finance</w:t>
            </w:r>
          </w:p>
        </w:tc>
      </w:tr>
      <w:tr w:rsidR="007D22B7" w14:paraId="2FF596E3"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2062393"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F529122" w14:textId="77777777" w:rsidR="007D22B7" w:rsidRPr="00EC58AF"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b/>
              </w:rPr>
            </w:pPr>
            <w:r w:rsidRPr="00EC58AF">
              <w:rPr>
                <w:b/>
              </w:rPr>
              <w:t>Post-investment</w:t>
            </w:r>
          </w:p>
        </w:tc>
      </w:tr>
      <w:tr w:rsidR="007D22B7" w14:paraId="2E4AA591"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21DD823"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nil"/>
              <w:right w:val="single" w:sz="4" w:space="0" w:color="A6A6A6" w:themeColor="background1" w:themeShade="A6"/>
            </w:tcBorders>
            <w:shd w:val="clear" w:color="auto" w:fill="auto"/>
          </w:tcPr>
          <w:p w14:paraId="1A3B7E73"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4D025022"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2BB88F5F"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7D22B7">
              <w:t>Not for all of our investments in inclusive finance</w:t>
            </w:r>
          </w:p>
        </w:tc>
      </w:tr>
      <w:tr w:rsidR="007D22B7" w14:paraId="14DA870A"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4835196"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3B01220D" w14:textId="77777777" w:rsidR="007D22B7" w:rsidRPr="00EC58AF" w:rsidRDefault="00A90BE1" w:rsidP="007D22B7">
            <w:pPr>
              <w:pStyle w:val="INDICATORTEXT"/>
              <w:cnfStyle w:val="000000100000" w:firstRow="0" w:lastRow="0" w:firstColumn="0" w:lastColumn="0" w:oddVBand="0" w:evenVBand="0" w:oddHBand="1" w:evenHBand="0" w:firstRowFirstColumn="0" w:firstRowLastColumn="0" w:lastRowFirstColumn="0" w:lastRowLastColumn="0"/>
              <w:rPr>
                <w:b/>
              </w:rPr>
            </w:pPr>
            <w:r w:rsidRPr="00A90BE1">
              <w:rPr>
                <w:b/>
              </w:rPr>
              <w:t xml:space="preserve">Describe what you look at and, if post-investment, the frequency of assessment. </w:t>
            </w:r>
            <w:r w:rsidR="00DE03F1" w:rsidRPr="00C91F46">
              <w:rPr>
                <w:caps/>
                <w:color w:val="0082C8"/>
                <w:szCs w:val="18"/>
              </w:rPr>
              <w:t>[Optional]</w:t>
            </w:r>
          </w:p>
        </w:tc>
      </w:tr>
      <w:tr w:rsidR="007D22B7" w14:paraId="54E40042"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362249E"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68BAD062" w14:textId="77777777" w:rsidR="007D22B7" w:rsidRPr="00E620EE" w:rsidRDefault="007D22B7" w:rsidP="004E78E8">
            <w:pPr>
              <w:pStyle w:val="INDICATORTEXT"/>
              <w:cnfStyle w:val="000000000000" w:firstRow="0" w:lastRow="0" w:firstColumn="0" w:lastColumn="0" w:oddVBand="0" w:evenVBand="0" w:oddHBand="0" w:evenHBand="0" w:firstRowFirstColumn="0" w:firstRowLastColumn="0" w:lastRowFirstColumn="0" w:lastRowLastColumn="0"/>
            </w:pPr>
          </w:p>
        </w:tc>
      </w:tr>
      <w:tr w:rsidR="007D22B7" w14:paraId="63ABC84B" w14:textId="77777777" w:rsidTr="00A90BE1">
        <w:trPr>
          <w:cnfStyle w:val="000000100000" w:firstRow="0" w:lastRow="0" w:firstColumn="0" w:lastColumn="0" w:oddVBand="0" w:evenVBand="0" w:oddHBand="1" w:evenHBand="0" w:firstRowFirstColumn="0" w:firstRowLastColumn="0" w:lastRowFirstColumn="0" w:lastRowLastColumn="0"/>
          <w:trHeight w:val="76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92C43BF" w14:textId="77777777" w:rsidR="007D22B7" w:rsidRDefault="007D22B7" w:rsidP="004E78E8">
            <w:pPr>
              <w:pStyle w:val="INDICATORNUMBER"/>
              <w:rPr>
                <w:rStyle w:val="IntenseEmphasis"/>
                <w:b/>
                <w:bCs w:val="0"/>
                <w:i w:val="0"/>
                <w:iCs w:val="0"/>
                <w:color w:val="595959"/>
              </w:rPr>
            </w:pPr>
          </w:p>
        </w:tc>
        <w:tc>
          <w:tcPr>
            <w:tcW w:w="8121" w:type="dxa"/>
            <w:gridSpan w:val="3"/>
            <w:tcBorders>
              <w:top w:val="nil"/>
              <w:right w:val="single" w:sz="4" w:space="0" w:color="0070C0"/>
            </w:tcBorders>
            <w:shd w:val="clear" w:color="auto" w:fill="A6A6A6" w:themeFill="background1" w:themeFillShade="A6"/>
          </w:tcPr>
          <w:p w14:paraId="388E037F" w14:textId="16AB97C2" w:rsidR="007D22B7" w:rsidRPr="0073065B" w:rsidRDefault="005572D9" w:rsidP="0011636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5572D9">
              <w:rPr>
                <w:b/>
                <w:bCs/>
                <w:color w:val="FFFFFF" w:themeColor="background1"/>
              </w:rPr>
              <w:t xml:space="preserve">Composition of the </w:t>
            </w:r>
            <w:r w:rsidR="00116367">
              <w:rPr>
                <w:b/>
                <w:bCs/>
                <w:color w:val="FFFFFF" w:themeColor="background1"/>
              </w:rPr>
              <w:t>b</w:t>
            </w:r>
            <w:r w:rsidR="00116367" w:rsidRPr="005572D9">
              <w:rPr>
                <w:b/>
                <w:bCs/>
                <w:color w:val="FFFFFF" w:themeColor="background1"/>
              </w:rPr>
              <w:t xml:space="preserve">oard </w:t>
            </w:r>
            <w:r w:rsidRPr="005572D9">
              <w:rPr>
                <w:b/>
                <w:bCs/>
                <w:color w:val="FFFFFF" w:themeColor="background1"/>
              </w:rPr>
              <w:t>(</w:t>
            </w:r>
            <w:r w:rsidR="00880346">
              <w:rPr>
                <w:b/>
                <w:bCs/>
                <w:color w:val="FFFFFF" w:themeColor="background1"/>
              </w:rPr>
              <w:t xml:space="preserve">i.e., </w:t>
            </w:r>
            <w:r w:rsidRPr="005572D9">
              <w:rPr>
                <w:b/>
                <w:bCs/>
                <w:color w:val="FFFFFF" w:themeColor="background1"/>
              </w:rPr>
              <w:t xml:space="preserve">breadth and depth of experience, effective client representation, diversity) </w:t>
            </w:r>
          </w:p>
        </w:tc>
      </w:tr>
      <w:tr w:rsidR="007D22B7" w14:paraId="2C9937BA"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18E23BE" w14:textId="77777777" w:rsidR="007D22B7" w:rsidRDefault="007D22B7" w:rsidP="004E78E8">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3D304529" w14:textId="77777777" w:rsidR="007D22B7" w:rsidRPr="00EC58AF" w:rsidRDefault="005572D9" w:rsidP="005572D9">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 xml:space="preserve">Pre-investment </w:t>
            </w:r>
          </w:p>
        </w:tc>
      </w:tr>
      <w:tr w:rsidR="007D22B7" w14:paraId="7F8FF186" w14:textId="77777777" w:rsidTr="005572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5E321D4"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1DE48924" w14:textId="77777777" w:rsidR="007D22B7" w:rsidRPr="005308EE"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3B2A36DC" w14:textId="77777777" w:rsidR="007D22B7" w:rsidRPr="00B734A4"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CC89583" w14:textId="77777777" w:rsidR="007D22B7" w:rsidRPr="00B734A4"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5572D9" w:rsidRPr="007D22B7">
              <w:t>Not for all of our investments in inclusive finance</w:t>
            </w:r>
          </w:p>
        </w:tc>
      </w:tr>
      <w:tr w:rsidR="007D22B7" w14:paraId="1DE5A218"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7F08A3CF"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788EF3F7" w14:textId="77777777" w:rsidR="007D22B7" w:rsidRPr="00EC58AF" w:rsidRDefault="005572D9" w:rsidP="004E78E8">
            <w:pPr>
              <w:pStyle w:val="INDICATORTEXT"/>
              <w:cnfStyle w:val="000000000000" w:firstRow="0" w:lastRow="0" w:firstColumn="0" w:lastColumn="0" w:oddVBand="0" w:evenVBand="0" w:oddHBand="0" w:evenHBand="0" w:firstRowFirstColumn="0" w:firstRowLastColumn="0" w:lastRowFirstColumn="0" w:lastRowLastColumn="0"/>
              <w:rPr>
                <w:b/>
              </w:rPr>
            </w:pPr>
            <w:r w:rsidRPr="00EC58AF">
              <w:rPr>
                <w:b/>
              </w:rPr>
              <w:t>Post-investment</w:t>
            </w:r>
          </w:p>
        </w:tc>
      </w:tr>
      <w:tr w:rsidR="007D22B7" w14:paraId="61CBEBF5" w14:textId="77777777" w:rsidTr="005572D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E9C2098"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right w:val="single" w:sz="4" w:space="0" w:color="A6A6A6" w:themeColor="background1" w:themeShade="A6"/>
            </w:tcBorders>
            <w:shd w:val="clear" w:color="auto" w:fill="auto"/>
          </w:tcPr>
          <w:p w14:paraId="6051326B" w14:textId="77777777" w:rsidR="007D22B7" w:rsidRPr="005308EE"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7285E256" w14:textId="77777777" w:rsidR="007D22B7" w:rsidRPr="00B734A4" w:rsidRDefault="007D22B7"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DC46233" w14:textId="77777777" w:rsidR="007D22B7" w:rsidRPr="00B734A4"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5572D9" w:rsidRPr="007D22B7">
              <w:t>Not for all of our investments in inclusive finance</w:t>
            </w:r>
          </w:p>
        </w:tc>
      </w:tr>
      <w:tr w:rsidR="007D22B7" w14:paraId="4F6DBD70"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E1C1724"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uto"/>
          </w:tcPr>
          <w:p w14:paraId="04D09852" w14:textId="77777777" w:rsidR="007D22B7" w:rsidRPr="00EC58AF" w:rsidRDefault="00A90BE1" w:rsidP="004E78E8">
            <w:pPr>
              <w:pStyle w:val="INDICATORTEXT"/>
              <w:cnfStyle w:val="000000000000" w:firstRow="0" w:lastRow="0" w:firstColumn="0" w:lastColumn="0" w:oddVBand="0" w:evenVBand="0" w:oddHBand="0" w:evenHBand="0" w:firstRowFirstColumn="0" w:firstRowLastColumn="0" w:lastRowFirstColumn="0" w:lastRowLastColumn="0"/>
              <w:rPr>
                <w:b/>
              </w:rPr>
            </w:pPr>
            <w:r w:rsidRPr="00A90BE1">
              <w:rPr>
                <w:b/>
              </w:rPr>
              <w:t xml:space="preserve">Describe what you look at and, if post-investment, the frequency of assessment. </w:t>
            </w:r>
            <w:r w:rsidRPr="00C91F46">
              <w:rPr>
                <w:caps/>
                <w:color w:val="0082C8"/>
                <w:szCs w:val="18"/>
              </w:rPr>
              <w:t>[Optional]</w:t>
            </w:r>
          </w:p>
        </w:tc>
      </w:tr>
      <w:tr w:rsidR="007D22B7" w14:paraId="0FE8060B"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0E79C2DA"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44B681A3" w14:textId="77777777" w:rsidR="007D22B7" w:rsidRPr="00E620EE" w:rsidRDefault="007D22B7" w:rsidP="004E78E8">
            <w:pPr>
              <w:pStyle w:val="INDICATORTEXT"/>
              <w:cnfStyle w:val="000000100000" w:firstRow="0" w:lastRow="0" w:firstColumn="0" w:lastColumn="0" w:oddVBand="0" w:evenVBand="0" w:oddHBand="1" w:evenHBand="0" w:firstRowFirstColumn="0" w:firstRowLastColumn="0" w:lastRowFirstColumn="0" w:lastRowLastColumn="0"/>
            </w:pPr>
          </w:p>
        </w:tc>
      </w:tr>
      <w:tr w:rsidR="007D22B7" w14:paraId="023FD958" w14:textId="77777777" w:rsidTr="00DE03F1">
        <w:trPr>
          <w:trHeight w:val="47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1804275"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nil"/>
              <w:right w:val="single" w:sz="4" w:space="0" w:color="0070C0"/>
            </w:tcBorders>
            <w:shd w:val="clear" w:color="auto" w:fill="A6A6A6" w:themeFill="background1" w:themeFillShade="A6"/>
          </w:tcPr>
          <w:p w14:paraId="6A230355" w14:textId="1B44D071" w:rsidR="007D22B7" w:rsidRPr="00A012BE" w:rsidRDefault="00DE03F1" w:rsidP="00116367">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DE03F1">
              <w:rPr>
                <w:b/>
                <w:bCs/>
                <w:color w:val="FFFFFF" w:themeColor="background1"/>
              </w:rPr>
              <w:t xml:space="preserve">Whether the </w:t>
            </w:r>
            <w:r w:rsidR="00116367">
              <w:rPr>
                <w:b/>
                <w:bCs/>
                <w:color w:val="FFFFFF" w:themeColor="background1"/>
              </w:rPr>
              <w:t>b</w:t>
            </w:r>
            <w:r w:rsidR="00116367" w:rsidRPr="00DE03F1">
              <w:rPr>
                <w:b/>
                <w:bCs/>
                <w:color w:val="FFFFFF" w:themeColor="background1"/>
              </w:rPr>
              <w:t xml:space="preserve">oard </w:t>
            </w:r>
            <w:r w:rsidRPr="00DE03F1">
              <w:rPr>
                <w:b/>
                <w:bCs/>
                <w:color w:val="FFFFFF" w:themeColor="background1"/>
              </w:rPr>
              <w:t xml:space="preserve">receives social performance management-related information from the management team that is analysed and contributes to </w:t>
            </w:r>
            <w:r w:rsidR="00116367">
              <w:rPr>
                <w:b/>
                <w:bCs/>
                <w:color w:val="FFFFFF" w:themeColor="background1"/>
              </w:rPr>
              <w:t>b</w:t>
            </w:r>
            <w:r w:rsidR="00116367" w:rsidRPr="00DE03F1">
              <w:rPr>
                <w:b/>
                <w:bCs/>
                <w:color w:val="FFFFFF" w:themeColor="background1"/>
              </w:rPr>
              <w:t>oard decision</w:t>
            </w:r>
            <w:r w:rsidR="00116367">
              <w:rPr>
                <w:b/>
                <w:bCs/>
                <w:color w:val="FFFFFF" w:themeColor="background1"/>
              </w:rPr>
              <w:t>-</w:t>
            </w:r>
            <w:r w:rsidRPr="00DE03F1">
              <w:rPr>
                <w:b/>
                <w:bCs/>
                <w:color w:val="FFFFFF" w:themeColor="background1"/>
              </w:rPr>
              <w:t>making.</w:t>
            </w:r>
          </w:p>
        </w:tc>
      </w:tr>
      <w:tr w:rsidR="007D22B7" w14:paraId="4DB42F34" w14:textId="77777777" w:rsidTr="00A90BE1">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57A389A" w14:textId="77777777" w:rsidR="007D22B7" w:rsidRDefault="007D22B7" w:rsidP="00DE03F1">
            <w:pPr>
              <w:pStyle w:val="INDICATORNUMBER"/>
              <w:spacing w:before="0" w:after="0"/>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7E526011" w14:textId="77777777" w:rsidR="007D22B7" w:rsidRPr="00EC58AF" w:rsidRDefault="00B21391" w:rsidP="00DE03F1">
            <w:pPr>
              <w:pStyle w:val="INDICATORTEXT"/>
              <w:spacing w:before="0" w:after="0"/>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EC58AF">
              <w:rPr>
                <w:b/>
              </w:rPr>
              <w:t>Pre-investment</w:t>
            </w:r>
          </w:p>
        </w:tc>
      </w:tr>
      <w:tr w:rsidR="007D22B7" w14:paraId="0EE23D2C" w14:textId="77777777" w:rsidTr="00DE03F1">
        <w:trPr>
          <w:trHeight w:val="588"/>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263EE274"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7C3011"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C57536"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86E864D"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B21391" w:rsidRPr="007D22B7">
              <w:t>Not for all of our investments in inclusive finance</w:t>
            </w:r>
          </w:p>
        </w:tc>
      </w:tr>
      <w:tr w:rsidR="007D22B7" w14:paraId="73FB2D00" w14:textId="77777777" w:rsidTr="00A90BE1">
        <w:trPr>
          <w:cnfStyle w:val="000000100000" w:firstRow="0" w:lastRow="0" w:firstColumn="0" w:lastColumn="0" w:oddVBand="0" w:evenVBand="0" w:oddHBand="1" w:evenHBand="0" w:firstRowFirstColumn="0" w:firstRowLastColumn="0" w:lastRowFirstColumn="0" w:lastRowLastColumn="0"/>
          <w:trHeight w:val="371"/>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CC93287" w14:textId="77777777" w:rsidR="007D22B7" w:rsidRDefault="007D22B7" w:rsidP="00DE03F1">
            <w:pPr>
              <w:pStyle w:val="INDICATORNUMBER"/>
              <w:spacing w:before="0" w:after="0"/>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6163AF55" w14:textId="77777777" w:rsidR="007D22B7" w:rsidRPr="00EC58AF" w:rsidRDefault="00B21391" w:rsidP="00DE03F1">
            <w:pPr>
              <w:pStyle w:val="INDICATORTEXT"/>
              <w:spacing w:before="0" w:after="0"/>
              <w:cnfStyle w:val="000000100000" w:firstRow="0" w:lastRow="0" w:firstColumn="0" w:lastColumn="0" w:oddVBand="0" w:evenVBand="0" w:oddHBand="1" w:evenHBand="0" w:firstRowFirstColumn="0" w:firstRowLastColumn="0" w:lastRowFirstColumn="0" w:lastRowLastColumn="0"/>
              <w:rPr>
                <w:b/>
              </w:rPr>
            </w:pPr>
            <w:r w:rsidRPr="00EC58AF">
              <w:rPr>
                <w:b/>
              </w:rPr>
              <w:t>Post-investment</w:t>
            </w:r>
          </w:p>
        </w:tc>
      </w:tr>
      <w:tr w:rsidR="007D22B7" w14:paraId="3A193BCB"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BC25A88" w14:textId="77777777" w:rsidR="007D22B7" w:rsidRDefault="007D22B7" w:rsidP="004E78E8">
            <w:pPr>
              <w:pStyle w:val="INDICATORNUMBER"/>
              <w:rPr>
                <w:rStyle w:val="IntenseEmphasis"/>
                <w:b/>
                <w:bCs w:val="0"/>
                <w:i w:val="0"/>
                <w:iCs w:val="0"/>
                <w:color w:val="595959"/>
              </w:rPr>
            </w:pPr>
          </w:p>
        </w:tc>
        <w:tc>
          <w:tcPr>
            <w:tcW w:w="270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12750F" w14:textId="77777777" w:rsidR="007D22B7" w:rsidRPr="005308EE"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219A6F" w14:textId="77777777" w:rsidR="007D22B7" w:rsidRPr="00B734A4" w:rsidRDefault="007D22B7"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c>
          <w:tcPr>
            <w:tcW w:w="2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4285A46" w14:textId="77777777" w:rsidR="007D22B7" w:rsidRPr="00B734A4" w:rsidRDefault="007D22B7"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00B21391" w:rsidRPr="007D22B7">
              <w:t>Not for all of our investments in inclusive finance</w:t>
            </w:r>
          </w:p>
        </w:tc>
      </w:tr>
      <w:tr w:rsidR="007D22B7" w14:paraId="0182100E"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438360B"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right w:val="single" w:sz="4" w:space="0" w:color="0070C0"/>
            </w:tcBorders>
            <w:shd w:val="clear" w:color="auto" w:fill="auto"/>
          </w:tcPr>
          <w:p w14:paraId="1B32DAA3" w14:textId="77777777" w:rsidR="007D22B7" w:rsidRPr="00EC58AF" w:rsidRDefault="00A90BE1" w:rsidP="004E78E8">
            <w:pPr>
              <w:pStyle w:val="INDICATORTEXT"/>
              <w:cnfStyle w:val="000000100000" w:firstRow="0" w:lastRow="0" w:firstColumn="0" w:lastColumn="0" w:oddVBand="0" w:evenVBand="0" w:oddHBand="1" w:evenHBand="0" w:firstRowFirstColumn="0" w:firstRowLastColumn="0" w:lastRowFirstColumn="0" w:lastRowLastColumn="0"/>
              <w:rPr>
                <w:b/>
              </w:rPr>
            </w:pPr>
            <w:r w:rsidRPr="00A90BE1">
              <w:rPr>
                <w:b/>
              </w:rPr>
              <w:t xml:space="preserve">Describe what you look at and, if post-investment, the frequency of assessment. </w:t>
            </w:r>
            <w:r w:rsidRPr="00C91F46">
              <w:rPr>
                <w:caps/>
                <w:color w:val="0082C8"/>
                <w:szCs w:val="18"/>
              </w:rPr>
              <w:t>[Optional]</w:t>
            </w:r>
          </w:p>
        </w:tc>
      </w:tr>
      <w:tr w:rsidR="007D22B7" w14:paraId="54735C2A"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49ECA369" w14:textId="77777777" w:rsidR="007D22B7" w:rsidRDefault="007D22B7" w:rsidP="004E78E8">
            <w:pPr>
              <w:pStyle w:val="INDICATORNUMBER"/>
              <w:rPr>
                <w:rStyle w:val="IntenseEmphasis"/>
                <w:b/>
                <w:bCs w:val="0"/>
                <w:i w:val="0"/>
                <w:iCs w:val="0"/>
                <w:color w:val="595959"/>
              </w:rPr>
            </w:pPr>
          </w:p>
        </w:tc>
        <w:tc>
          <w:tcPr>
            <w:tcW w:w="8121" w:type="dxa"/>
            <w:gridSpan w:val="3"/>
            <w:tcBorders>
              <w:top w:val="single" w:sz="4" w:space="0" w:color="A6A6A6" w:themeColor="background1" w:themeShade="A6"/>
              <w:bottom w:val="single" w:sz="4" w:space="0" w:color="0070C0"/>
              <w:right w:val="single" w:sz="4" w:space="0" w:color="0070C0"/>
            </w:tcBorders>
            <w:shd w:val="clear" w:color="auto" w:fill="auto"/>
          </w:tcPr>
          <w:p w14:paraId="063E6672" w14:textId="77777777" w:rsidR="007D22B7" w:rsidRPr="00903B63" w:rsidRDefault="007D22B7" w:rsidP="004E78E8">
            <w:pPr>
              <w:pStyle w:val="INDICATORTEXT"/>
              <w:cnfStyle w:val="000000000000" w:firstRow="0" w:lastRow="0" w:firstColumn="0" w:lastColumn="0" w:oddVBand="0" w:evenVBand="0" w:oddHBand="0" w:evenHBand="0" w:firstRowFirstColumn="0" w:firstRowLastColumn="0" w:lastRowFirstColumn="0" w:lastRowLastColumn="0"/>
            </w:pPr>
          </w:p>
        </w:tc>
      </w:tr>
      <w:tr w:rsidR="007D22B7" w14:paraId="54321F2A"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87B3FB6" w14:textId="77777777" w:rsidR="007D22B7" w:rsidRDefault="00B21391" w:rsidP="004E78E8">
            <w:pPr>
              <w:pStyle w:val="INDICATORNUMBER"/>
              <w:rPr>
                <w:rStyle w:val="IntenseEmphasis"/>
                <w:b/>
                <w:bCs w:val="0"/>
                <w:i w:val="0"/>
                <w:iCs w:val="0"/>
                <w:color w:val="595959"/>
              </w:rPr>
            </w:pPr>
            <w:r>
              <w:rPr>
                <w:rStyle w:val="IntenseEmphasis"/>
                <w:b/>
                <w:bCs w:val="0"/>
                <w:i w:val="0"/>
                <w:iCs w:val="0"/>
                <w:color w:val="595959"/>
              </w:rPr>
              <w:t>IFD 20</w:t>
            </w:r>
            <w:r w:rsidR="007D22B7">
              <w:rPr>
                <w:rStyle w:val="IntenseEmphasis"/>
                <w:b/>
                <w:bCs w:val="0"/>
                <w:i w:val="0"/>
                <w:iCs w:val="0"/>
                <w:color w:val="595959"/>
              </w:rPr>
              <w:t>.2</w:t>
            </w:r>
          </w:p>
        </w:tc>
        <w:tc>
          <w:tcPr>
            <w:tcW w:w="8121" w:type="dxa"/>
            <w:gridSpan w:val="3"/>
            <w:tcBorders>
              <w:top w:val="single" w:sz="4" w:space="0" w:color="0070C0"/>
              <w:right w:val="single" w:sz="4" w:space="0" w:color="0070C0"/>
            </w:tcBorders>
            <w:shd w:val="clear" w:color="auto" w:fill="DAEEF3" w:themeFill="accent5" w:themeFillTint="33"/>
          </w:tcPr>
          <w:p w14:paraId="071F9E0F" w14:textId="39FD3B85" w:rsidR="007D22B7" w:rsidRPr="001C0916" w:rsidRDefault="007D22B7"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3F4672D" w14:textId="77777777" w:rsidR="007D22B7" w:rsidRPr="003939E2" w:rsidRDefault="007D22B7"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7D22B7" w14:paraId="1A9EB93E" w14:textId="77777777" w:rsidTr="00EC58AF">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A6A6A6" w:themeColor="background1" w:themeShade="A6"/>
            </w:tcBorders>
            <w:vAlign w:val="top"/>
          </w:tcPr>
          <w:p w14:paraId="5EDB2FF9" w14:textId="77777777" w:rsidR="007D22B7" w:rsidRDefault="007D22B7" w:rsidP="004E78E8">
            <w:pPr>
              <w:pStyle w:val="INDICATORNUMBER"/>
              <w:rPr>
                <w:rStyle w:val="IntenseEmphasis"/>
                <w:b/>
                <w:bCs w:val="0"/>
                <w:i w:val="0"/>
                <w:iCs w:val="0"/>
                <w:color w:val="595959"/>
              </w:rPr>
            </w:pPr>
          </w:p>
        </w:tc>
        <w:tc>
          <w:tcPr>
            <w:tcW w:w="8121" w:type="dxa"/>
            <w:gridSpan w:val="3"/>
            <w:tcBorders>
              <w:top w:val="nil"/>
              <w:bottom w:val="single" w:sz="4" w:space="0" w:color="A6A6A6" w:themeColor="background1" w:themeShade="A6"/>
              <w:right w:val="single" w:sz="4" w:space="0" w:color="0070C0"/>
            </w:tcBorders>
            <w:shd w:val="clear" w:color="auto" w:fill="auto"/>
          </w:tcPr>
          <w:p w14:paraId="39443DB4" w14:textId="77777777" w:rsidR="007D22B7" w:rsidRPr="00641017" w:rsidRDefault="007D22B7"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2A1440A5" w14:textId="77777777" w:rsidR="00BC4F74" w:rsidRDefault="00BC4F74"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097"/>
        <w:gridCol w:w="8037"/>
      </w:tblGrid>
      <w:tr w:rsidR="00B21391" w14:paraId="67E2B616"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F4E4A66" w14:textId="77777777" w:rsidR="00B21391" w:rsidRPr="00DC20FA" w:rsidRDefault="00B21391"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20</w:t>
            </w:r>
          </w:p>
        </w:tc>
        <w:tc>
          <w:tcPr>
            <w:tcW w:w="8037" w:type="dxa"/>
            <w:tcBorders>
              <w:top w:val="single" w:sz="4" w:space="0" w:color="0082C8"/>
              <w:bottom w:val="nil"/>
              <w:right w:val="single" w:sz="4" w:space="0" w:color="0070C0"/>
            </w:tcBorders>
          </w:tcPr>
          <w:p w14:paraId="1BB002B4" w14:textId="77777777" w:rsidR="00B21391" w:rsidRPr="00DC20FA" w:rsidRDefault="00B21391"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21391" w:rsidRPr="00D5451C" w14:paraId="156CEE31" w14:textId="77777777" w:rsidTr="00B2139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582EF29F" w14:textId="77777777" w:rsidR="00B21391" w:rsidRPr="000D72DF" w:rsidRDefault="00B21391" w:rsidP="004E78E8">
            <w:pPr>
              <w:pStyle w:val="INDICATORNUMBER"/>
              <w:rPr>
                <w:rStyle w:val="IntenseEmphasis"/>
                <w:b/>
                <w:bCs w:val="0"/>
                <w:i w:val="0"/>
                <w:iCs w:val="0"/>
              </w:rPr>
            </w:pPr>
            <w:r>
              <w:rPr>
                <w:rStyle w:val="IntenseEmphasis"/>
                <w:b/>
                <w:bCs w:val="0"/>
                <w:i w:val="0"/>
                <w:iCs w:val="0"/>
                <w:color w:val="595959"/>
              </w:rPr>
              <w:t>IFD 20</w:t>
            </w:r>
          </w:p>
        </w:tc>
        <w:tc>
          <w:tcPr>
            <w:tcW w:w="8037" w:type="dxa"/>
            <w:tcBorders>
              <w:top w:val="nil"/>
              <w:bottom w:val="single" w:sz="4" w:space="0" w:color="A6A6A6" w:themeColor="background1" w:themeShade="A6"/>
              <w:right w:val="single" w:sz="4" w:space="0" w:color="0070C0"/>
            </w:tcBorders>
            <w:shd w:val="clear" w:color="auto" w:fill="auto"/>
          </w:tcPr>
          <w:p w14:paraId="686A5089" w14:textId="52A986C0" w:rsidR="00B21391" w:rsidRPr="00DC20FA" w:rsidRDefault="00B21391" w:rsidP="00116367">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B21391">
              <w:rPr>
                <w:bCs/>
                <w:szCs w:val="18"/>
              </w:rPr>
              <w:t xml:space="preserve">Not for all of our investments in inclusive finance: Some of these processes may look different for different entities </w:t>
            </w:r>
            <w:r w:rsidR="00116367">
              <w:rPr>
                <w:bCs/>
                <w:szCs w:val="18"/>
              </w:rPr>
              <w:t xml:space="preserve">beyond microfinance </w:t>
            </w:r>
            <w:r w:rsidRPr="00B21391">
              <w:rPr>
                <w:bCs/>
                <w:szCs w:val="18"/>
              </w:rPr>
              <w:t xml:space="preserve">in which you may invest, such as banks and holding companies. If so, please indicate </w:t>
            </w:r>
            <w:r w:rsidR="00116367">
              <w:rPr>
                <w:bCs/>
                <w:szCs w:val="18"/>
              </w:rPr>
              <w:t>that</w:t>
            </w:r>
            <w:r w:rsidR="00116367" w:rsidRPr="00B21391">
              <w:rPr>
                <w:bCs/>
                <w:szCs w:val="18"/>
              </w:rPr>
              <w:t xml:space="preserve"> </w:t>
            </w:r>
            <w:r w:rsidRPr="00B21391">
              <w:rPr>
                <w:bCs/>
                <w:szCs w:val="18"/>
              </w:rPr>
              <w:t>this is the case in IFD 2</w:t>
            </w:r>
            <w:r w:rsidR="00EC58AF">
              <w:rPr>
                <w:bCs/>
                <w:szCs w:val="18"/>
              </w:rPr>
              <w:t>0</w:t>
            </w:r>
            <w:r w:rsidRPr="00B21391">
              <w:rPr>
                <w:bCs/>
                <w:szCs w:val="18"/>
              </w:rPr>
              <w:t>.2</w:t>
            </w:r>
            <w:r>
              <w:rPr>
                <w:bCs/>
                <w:szCs w:val="18"/>
              </w:rPr>
              <w:t>.</w:t>
            </w:r>
          </w:p>
        </w:tc>
      </w:tr>
      <w:tr w:rsidR="00B21391" w:rsidRPr="00D5451C" w14:paraId="3CD7D6CA" w14:textId="77777777" w:rsidTr="00B21391">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1DE65857" w14:textId="77777777" w:rsidR="00B21391" w:rsidRPr="00894ECF" w:rsidRDefault="00B21391" w:rsidP="004E78E8">
            <w:pPr>
              <w:pStyle w:val="INDICATORTEXT"/>
              <w:jc w:val="both"/>
              <w:rPr>
                <w:rFonts w:ascii="Helvetica" w:hAnsi="Helvetica" w:cs="Helvetica"/>
                <w:b/>
                <w:color w:val="333333"/>
              </w:rPr>
            </w:pPr>
            <w:r w:rsidRPr="00894ECF">
              <w:rPr>
                <w:b/>
                <w:bCs/>
                <w:szCs w:val="18"/>
              </w:rPr>
              <w:t>ASSESSMENT</w:t>
            </w:r>
          </w:p>
        </w:tc>
      </w:tr>
      <w:tr w:rsidR="00B21391" w:rsidRPr="00D5451C" w14:paraId="77A6BFA3" w14:textId="77777777" w:rsidTr="00B2139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748C73BE" w14:textId="77777777" w:rsidR="00B21391" w:rsidRDefault="00B21391" w:rsidP="004E78E8">
            <w:pPr>
              <w:pStyle w:val="INDICATORNUMBER"/>
              <w:rPr>
                <w:rStyle w:val="IntenseEmphasis"/>
                <w:b/>
                <w:bCs w:val="0"/>
                <w:i w:val="0"/>
                <w:iCs w:val="0"/>
                <w:color w:val="595959"/>
              </w:rPr>
            </w:pPr>
            <w:r>
              <w:rPr>
                <w:rStyle w:val="IntenseEmphasis"/>
                <w:b/>
                <w:bCs w:val="0"/>
                <w:i w:val="0"/>
                <w:iCs w:val="0"/>
                <w:color w:val="595959"/>
              </w:rPr>
              <w:t>IFD 20</w:t>
            </w:r>
          </w:p>
        </w:tc>
        <w:tc>
          <w:tcPr>
            <w:tcW w:w="8037" w:type="dxa"/>
            <w:tcBorders>
              <w:top w:val="single" w:sz="4" w:space="0" w:color="A6A6A6" w:themeColor="background1" w:themeShade="A6"/>
              <w:bottom w:val="single" w:sz="4" w:space="0" w:color="0070C0"/>
              <w:right w:val="single" w:sz="4" w:space="0" w:color="0070C0"/>
            </w:tcBorders>
            <w:shd w:val="clear" w:color="auto" w:fill="auto"/>
          </w:tcPr>
          <w:p w14:paraId="36C97EC1" w14:textId="77777777" w:rsidR="00B21391" w:rsidRPr="00B21391" w:rsidRDefault="00B21391" w:rsidP="00B2139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21391">
              <w:rPr>
                <w:bCs/>
                <w:szCs w:val="18"/>
              </w:rPr>
              <w:t xml:space="preserve">Maximum score: Three </w:t>
            </w:r>
            <w:r w:rsidRPr="00B21391">
              <w:rPr>
                <w:bCs/>
                <w:szCs w:val="18"/>
              </w:rPr>
              <w:sym w:font="Wingdings" w:char="F0AB"/>
            </w:r>
          </w:p>
          <w:p w14:paraId="595D65A8" w14:textId="77777777" w:rsidR="00B21391" w:rsidRPr="00B32739" w:rsidRDefault="00B21391" w:rsidP="00B2139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21391">
              <w:rPr>
                <w:bCs/>
                <w:szCs w:val="18"/>
              </w:rPr>
              <w:t>The assessment of this indicator is based on your responses to [20.1].</w:t>
            </w:r>
          </w:p>
        </w:tc>
      </w:tr>
    </w:tbl>
    <w:p w14:paraId="1AA0F397" w14:textId="77777777" w:rsidR="007423FC" w:rsidRDefault="007423FC" w:rsidP="00066773">
      <w:pPr>
        <w:pStyle w:val="INDICATORTEXT"/>
        <w:ind w:left="0"/>
        <w:rPr>
          <w:b/>
          <w:szCs w:val="18"/>
        </w:rPr>
      </w:pPr>
    </w:p>
    <w:p w14:paraId="0387FFE4" w14:textId="77777777" w:rsidR="007423FC" w:rsidRDefault="007423FC" w:rsidP="007423FC">
      <w:pPr>
        <w:rPr>
          <w:rFonts w:eastAsia="Times New Roman"/>
          <w:color w:val="595959"/>
          <w:sz w:val="18"/>
        </w:rPr>
      </w:pPr>
      <w:r>
        <w:br w:type="page"/>
      </w:r>
    </w:p>
    <w:p w14:paraId="11223301" w14:textId="4CA34892" w:rsidR="00013BAF" w:rsidRPr="00493A8F" w:rsidRDefault="00013BAF" w:rsidP="00013BAF">
      <w:pPr>
        <w:pStyle w:val="INDICATORTEXT"/>
        <w:ind w:left="0"/>
        <w:jc w:val="both"/>
        <w:rPr>
          <w:b/>
          <w:bCs/>
          <w:i/>
          <w:szCs w:val="18"/>
          <w:lang w:eastAsia="en-GB"/>
        </w:rPr>
      </w:pPr>
      <w:r w:rsidRPr="00493A8F">
        <w:rPr>
          <w:b/>
          <w:bCs/>
          <w:i/>
          <w:szCs w:val="18"/>
          <w:lang w:eastAsia="en-GB"/>
        </w:rPr>
        <w:lastRenderedPageBreak/>
        <w:t>Possible action</w:t>
      </w:r>
    </w:p>
    <w:p w14:paraId="13AB2668" w14:textId="77777777" w:rsidR="00013BAF" w:rsidRPr="00493A8F" w:rsidRDefault="00013BAF" w:rsidP="00013BAF">
      <w:pPr>
        <w:pStyle w:val="INDICATORTEXT"/>
        <w:ind w:left="0"/>
        <w:jc w:val="both"/>
        <w:rPr>
          <w:bCs/>
          <w:i/>
          <w:szCs w:val="18"/>
          <w:lang w:eastAsia="en-GB"/>
        </w:rPr>
      </w:pPr>
      <w:r w:rsidRPr="00493A8F">
        <w:rPr>
          <w:bCs/>
          <w:i/>
          <w:szCs w:val="18"/>
          <w:lang w:eastAsia="en-GB"/>
        </w:rPr>
        <w:t>Assist in developing appropriate references for corporate governance issues. </w:t>
      </w:r>
    </w:p>
    <w:p w14:paraId="03AB62E8" w14:textId="77777777" w:rsidR="00013BAF" w:rsidRDefault="00013BAF" w:rsidP="00013BAF">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93A8F" w14:paraId="4409A215"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0AEFDE2" w14:textId="77777777" w:rsidR="00493A8F" w:rsidRPr="00903B63" w:rsidRDefault="00493A8F"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BBFABC4" w14:textId="77777777" w:rsidR="00493A8F" w:rsidRPr="00903B63" w:rsidRDefault="00493A8F"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CF7B2CC" w14:textId="77777777" w:rsidR="00493A8F" w:rsidRPr="00903B63" w:rsidRDefault="00493A8F"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07E4B98" w14:textId="77777777" w:rsidR="00493A8F" w:rsidRPr="00903B63" w:rsidRDefault="00493A8F"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493A8F" w14:paraId="670CFEB4"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D0CE64A" w14:textId="77777777" w:rsidR="00493A8F" w:rsidRPr="00903B63" w:rsidRDefault="00493A8F" w:rsidP="004E78E8">
            <w:pPr>
              <w:pStyle w:val="SectionIndicatorHeaderText"/>
              <w:rPr>
                <w:rStyle w:val="IntenseEmphasis"/>
                <w:bCs w:val="0"/>
                <w:i w:val="0"/>
                <w:iCs w:val="0"/>
                <w:color w:val="FFFFFF" w:themeColor="background1"/>
              </w:rPr>
            </w:pPr>
            <w:r>
              <w:rPr>
                <w:rStyle w:val="IntenseEmphasis"/>
                <w:i w:val="0"/>
                <w:color w:val="FFFFFF" w:themeColor="background1"/>
              </w:rPr>
              <w:t>IFD 21</w:t>
            </w:r>
          </w:p>
        </w:tc>
        <w:tc>
          <w:tcPr>
            <w:tcW w:w="3402" w:type="dxa"/>
            <w:shd w:val="clear" w:color="auto" w:fill="888888"/>
          </w:tcPr>
          <w:p w14:paraId="20365FEC" w14:textId="77777777" w:rsidR="00493A8F" w:rsidRPr="00903B63" w:rsidRDefault="00493A8F"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4775C8C2" w14:textId="77777777" w:rsidR="00493A8F" w:rsidRPr="00E41723" w:rsidRDefault="00493A8F"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148196F" w14:textId="77777777" w:rsidR="00493A8F" w:rsidRPr="00903B63" w:rsidRDefault="00493A8F"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35D7205B" w14:textId="77777777" w:rsidR="00493A8F" w:rsidRDefault="00493A8F" w:rsidP="00013BA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E145A" w14:paraId="07C29F1D"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24A7B46" w14:textId="77777777" w:rsidR="002E145A" w:rsidRPr="00903B63" w:rsidRDefault="002E145A"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21</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6FDD76D2" w14:textId="77777777" w:rsidR="002E145A" w:rsidRPr="00903B63" w:rsidRDefault="002E145A"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E145A" w14:paraId="62EA453C" w14:textId="77777777" w:rsidTr="004E7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F2A4898" w14:textId="77777777" w:rsidR="002E145A" w:rsidRDefault="002E145A" w:rsidP="004E78E8">
            <w:pPr>
              <w:pStyle w:val="INDICATORNUMBER"/>
              <w:rPr>
                <w:rStyle w:val="IntenseEmphasis"/>
                <w:b/>
                <w:bCs w:val="0"/>
                <w:i w:val="0"/>
                <w:iCs w:val="0"/>
              </w:rPr>
            </w:pPr>
            <w:r>
              <w:rPr>
                <w:rStyle w:val="IntenseEmphasis"/>
                <w:b/>
                <w:bCs w:val="0"/>
                <w:i w:val="0"/>
                <w:iCs w:val="0"/>
                <w:color w:val="595959"/>
              </w:rPr>
              <w:t>IFD 21.1</w:t>
            </w:r>
          </w:p>
        </w:tc>
        <w:tc>
          <w:tcPr>
            <w:tcW w:w="8080" w:type="dxa"/>
            <w:gridSpan w:val="2"/>
            <w:tcBorders>
              <w:top w:val="nil"/>
              <w:right w:val="single" w:sz="4" w:space="0" w:color="595959" w:themeColor="text1" w:themeTint="A6"/>
            </w:tcBorders>
          </w:tcPr>
          <w:p w14:paraId="49E6EC5B" w14:textId="2F23D432" w:rsidR="002E145A" w:rsidRPr="00392499" w:rsidRDefault="002E145A" w:rsidP="0011636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E145A">
              <w:rPr>
                <w:bCs/>
                <w:szCs w:val="18"/>
              </w:rPr>
              <w:t xml:space="preserve">Indicate </w:t>
            </w:r>
            <w:r w:rsidR="00116367">
              <w:rPr>
                <w:bCs/>
                <w:szCs w:val="18"/>
              </w:rPr>
              <w:t>whether</w:t>
            </w:r>
            <w:r w:rsidR="00116367" w:rsidRPr="002E145A">
              <w:rPr>
                <w:bCs/>
                <w:szCs w:val="18"/>
              </w:rPr>
              <w:t xml:space="preserve"> </w:t>
            </w:r>
            <w:r w:rsidRPr="002E145A">
              <w:rPr>
                <w:bCs/>
                <w:szCs w:val="18"/>
              </w:rPr>
              <w:t>you provide training or assistance for your investees on corporate governance.</w:t>
            </w:r>
          </w:p>
        </w:tc>
      </w:tr>
      <w:tr w:rsidR="002E145A" w14:paraId="74E67C70" w14:textId="77777777" w:rsidTr="004E78E8">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121564EF" w14:textId="77777777" w:rsidR="002E145A" w:rsidRPr="00AE100E" w:rsidRDefault="002E145A" w:rsidP="004E78E8">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1E693917" w14:textId="77777777" w:rsidR="002E145A" w:rsidRDefault="002E145A" w:rsidP="004E78E8">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040" w:type="dxa"/>
            <w:tcBorders>
              <w:top w:val="nil"/>
              <w:left w:val="single" w:sz="4" w:space="0" w:color="A6A6A6" w:themeColor="background1" w:themeShade="A6"/>
              <w:right w:val="single" w:sz="4" w:space="0" w:color="595959" w:themeColor="text1" w:themeTint="A6"/>
            </w:tcBorders>
            <w:shd w:val="clear" w:color="auto" w:fill="auto"/>
          </w:tcPr>
          <w:p w14:paraId="36556C57" w14:textId="77777777" w:rsidR="002E145A" w:rsidRPr="00B734A4" w:rsidRDefault="002E145A" w:rsidP="004E78E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2E145A" w14:paraId="31E3826F" w14:textId="77777777" w:rsidTr="004E78E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2BB749E5" w14:textId="77777777" w:rsidR="002E145A" w:rsidRPr="00B734A4" w:rsidRDefault="002E145A" w:rsidP="004E78E8">
            <w:pPr>
              <w:pStyle w:val="INDICATORNUMBER"/>
              <w:rPr>
                <w:rStyle w:val="IntenseEmphasis"/>
                <w:b/>
                <w:i w:val="0"/>
                <w:color w:val="595959"/>
              </w:rPr>
            </w:pPr>
            <w:r>
              <w:rPr>
                <w:rStyle w:val="IntenseEmphasis"/>
                <w:b/>
                <w:i w:val="0"/>
                <w:color w:val="595959"/>
              </w:rPr>
              <w:t>IFD 21.2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5750837B" w14:textId="0C903CC3" w:rsidR="002E145A" w:rsidRPr="006D231C" w:rsidRDefault="002E145A" w:rsidP="0011636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2E145A" w14:paraId="639BB7B6"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3C917667" w14:textId="77777777" w:rsidR="002E145A" w:rsidRDefault="002E145A" w:rsidP="004E78E8">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26A666E4" w14:textId="77777777" w:rsidR="002E145A" w:rsidRPr="006D231C" w:rsidRDefault="002E145A"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1DA9DD69" w14:textId="77777777" w:rsidR="002E145A" w:rsidRDefault="002E145A" w:rsidP="002E145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2E145A" w14:paraId="708F3DC0"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6B9D72DA" w14:textId="77777777" w:rsidR="002E145A" w:rsidRPr="00191BC1" w:rsidRDefault="002E145A"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21</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50AA1F46" w14:textId="77777777" w:rsidR="002E145A" w:rsidRPr="00191BC1" w:rsidRDefault="002E145A"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2E145A" w:rsidRPr="00CF025D" w14:paraId="37590CB5" w14:textId="77777777" w:rsidTr="004E78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737477A6" w14:textId="77777777" w:rsidR="002E145A" w:rsidRPr="000D72DF" w:rsidRDefault="002E145A" w:rsidP="004E78E8">
            <w:pPr>
              <w:pStyle w:val="INDICATORNUMBER"/>
              <w:rPr>
                <w:rStyle w:val="IntenseEmphasis"/>
                <w:b/>
                <w:bCs w:val="0"/>
                <w:i w:val="0"/>
                <w:iCs w:val="0"/>
              </w:rPr>
            </w:pPr>
            <w:r>
              <w:rPr>
                <w:rStyle w:val="IntenseEmphasis"/>
                <w:b/>
                <w:bCs w:val="0"/>
                <w:i w:val="0"/>
                <w:iCs w:val="0"/>
                <w:color w:val="595959"/>
              </w:rPr>
              <w:t>IFD 21.1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70490445" w14:textId="1477B9F8" w:rsidR="002E145A" w:rsidRPr="00B01D44" w:rsidRDefault="002E145A" w:rsidP="00116367">
            <w:pPr>
              <w:pStyle w:val="INDICATORTEXT"/>
              <w:jc w:val="both"/>
              <w:cnfStyle w:val="000000000000" w:firstRow="0" w:lastRow="0" w:firstColumn="0" w:lastColumn="0" w:oddVBand="0" w:evenVBand="0" w:oddHBand="0" w:evenHBand="0" w:firstRowFirstColumn="0" w:firstRowLastColumn="0" w:lastRowFirstColumn="0" w:lastRowLastColumn="0"/>
            </w:pPr>
            <w:r w:rsidRPr="002E145A">
              <w:rPr>
                <w:bCs/>
                <w:szCs w:val="18"/>
              </w:rPr>
              <w:t>IFD 21.1 relates to support provided over and above taking a board position and/or participating in governance structures. Training or assistance can be provided direct or via a third party.</w:t>
            </w:r>
          </w:p>
        </w:tc>
      </w:tr>
      <w:tr w:rsidR="002E145A" w:rsidRPr="00CF025D" w14:paraId="56951728" w14:textId="77777777" w:rsidTr="004E78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6E2C3216" w14:textId="77777777" w:rsidR="002E145A" w:rsidRDefault="002E145A" w:rsidP="004E78E8">
            <w:pPr>
              <w:pStyle w:val="INDICATORNUMBER"/>
              <w:rPr>
                <w:rStyle w:val="IntenseEmphasis"/>
                <w:b/>
                <w:bCs w:val="0"/>
                <w:i w:val="0"/>
                <w:iCs w:val="0"/>
                <w:color w:val="595959"/>
              </w:rPr>
            </w:pPr>
            <w:r>
              <w:rPr>
                <w:rStyle w:val="IntenseEmphasis"/>
                <w:b/>
                <w:bCs w:val="0"/>
                <w:i w:val="0"/>
                <w:iCs w:val="0"/>
                <w:color w:val="595959"/>
              </w:rPr>
              <w:t>IFD 21.2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3D8491EF" w14:textId="5E642B11" w:rsidR="002E145A" w:rsidRPr="00235AC3" w:rsidRDefault="007F1476" w:rsidP="009B458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F1476">
              <w:rPr>
                <w:bCs/>
                <w:szCs w:val="18"/>
              </w:rPr>
              <w:t xml:space="preserve">IFD 21.2: Training or assistance can be provided direct or via partners. Quantifying could involve the number and duration of training days provided and to what number of people during the reporting period. If you have provided training or assistance during the reporting period, please quantify </w:t>
            </w:r>
            <w:r w:rsidR="009B4588">
              <w:rPr>
                <w:bCs/>
                <w:szCs w:val="18"/>
              </w:rPr>
              <w:t>when</w:t>
            </w:r>
            <w:r w:rsidR="009B4588" w:rsidRPr="007F1476">
              <w:rPr>
                <w:bCs/>
                <w:szCs w:val="18"/>
              </w:rPr>
              <w:t xml:space="preserve"> </w:t>
            </w:r>
            <w:r w:rsidRPr="007F1476">
              <w:rPr>
                <w:bCs/>
                <w:szCs w:val="18"/>
              </w:rPr>
              <w:t>possible and if and how your policy differs for debt and equity investments.</w:t>
            </w:r>
          </w:p>
        </w:tc>
      </w:tr>
    </w:tbl>
    <w:p w14:paraId="1D1C8DD9" w14:textId="77777777" w:rsidR="00013BAF" w:rsidRDefault="00013BAF" w:rsidP="00066773">
      <w:pPr>
        <w:pStyle w:val="INDICATORTEXT"/>
        <w:ind w:left="0"/>
        <w:rPr>
          <w:b/>
          <w:szCs w:val="18"/>
        </w:rPr>
      </w:pPr>
    </w:p>
    <w:p w14:paraId="57646A7E" w14:textId="77777777" w:rsidR="00013BAF" w:rsidRDefault="00013BAF" w:rsidP="00013BAF">
      <w:pPr>
        <w:rPr>
          <w:rFonts w:eastAsia="Times New Roman"/>
          <w:color w:val="595959"/>
          <w:sz w:val="18"/>
        </w:rPr>
      </w:pPr>
      <w:r>
        <w:br w:type="page"/>
      </w:r>
    </w:p>
    <w:p w14:paraId="68414BB1" w14:textId="43D501A5" w:rsidR="005D532E" w:rsidRPr="00493A8F" w:rsidRDefault="005D532E" w:rsidP="005D532E">
      <w:pPr>
        <w:pStyle w:val="INDICATORTEXT"/>
        <w:ind w:left="0"/>
        <w:jc w:val="both"/>
        <w:rPr>
          <w:b/>
          <w:bCs/>
          <w:i/>
          <w:szCs w:val="18"/>
          <w:lang w:eastAsia="en-GB"/>
        </w:rPr>
      </w:pPr>
      <w:r w:rsidRPr="00493A8F">
        <w:rPr>
          <w:b/>
          <w:bCs/>
          <w:i/>
          <w:szCs w:val="18"/>
          <w:lang w:eastAsia="en-GB"/>
        </w:rPr>
        <w:lastRenderedPageBreak/>
        <w:t>Possible action</w:t>
      </w:r>
    </w:p>
    <w:p w14:paraId="4EA31C69" w14:textId="77777777" w:rsidR="005D532E" w:rsidRPr="00493A8F" w:rsidRDefault="005D532E" w:rsidP="005D532E">
      <w:pPr>
        <w:pStyle w:val="INDICATORTEXT"/>
        <w:ind w:left="0"/>
        <w:jc w:val="both"/>
        <w:rPr>
          <w:bCs/>
          <w:i/>
          <w:szCs w:val="18"/>
          <w:lang w:eastAsia="en-GB"/>
        </w:rPr>
      </w:pPr>
      <w:r w:rsidRPr="00493A8F">
        <w:rPr>
          <w:bCs/>
          <w:i/>
          <w:szCs w:val="18"/>
          <w:lang w:eastAsia="en-GB"/>
        </w:rPr>
        <w:t>Assist in developing appropriate references for corporate governance issues. </w:t>
      </w:r>
    </w:p>
    <w:p w14:paraId="75368E44" w14:textId="77777777" w:rsidR="002E145A" w:rsidRDefault="002E145A" w:rsidP="00066773">
      <w:pPr>
        <w:pStyle w:val="INDICATORTEXT"/>
        <w:ind w:left="0"/>
        <w:rPr>
          <w:b/>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916F1" w14:paraId="10B929DD"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722371A" w14:textId="77777777" w:rsidR="008916F1" w:rsidRPr="00903B63" w:rsidRDefault="008916F1"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700B66F" w14:textId="77777777" w:rsidR="008916F1" w:rsidRPr="00903B63" w:rsidRDefault="008916F1"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623B93A" w14:textId="77777777" w:rsidR="008916F1" w:rsidRPr="00903B63" w:rsidRDefault="008916F1"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55C445D" w14:textId="77777777" w:rsidR="008916F1" w:rsidRPr="00903B63" w:rsidRDefault="008916F1"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8916F1" w14:paraId="04AEFCEC"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3DF3984" w14:textId="77777777" w:rsidR="008916F1" w:rsidRPr="00903B63" w:rsidRDefault="008916F1" w:rsidP="004E78E8">
            <w:pPr>
              <w:pStyle w:val="SectionIndicatorHeaderText"/>
              <w:rPr>
                <w:rStyle w:val="IntenseEmphasis"/>
                <w:bCs w:val="0"/>
                <w:i w:val="0"/>
                <w:iCs w:val="0"/>
                <w:color w:val="FFFFFF" w:themeColor="background1"/>
              </w:rPr>
            </w:pPr>
            <w:r>
              <w:rPr>
                <w:rStyle w:val="IntenseEmphasis"/>
                <w:i w:val="0"/>
                <w:color w:val="FFFFFF" w:themeColor="background1"/>
              </w:rPr>
              <w:t>IFD 22</w:t>
            </w:r>
          </w:p>
        </w:tc>
        <w:tc>
          <w:tcPr>
            <w:tcW w:w="3402" w:type="dxa"/>
            <w:shd w:val="clear" w:color="auto" w:fill="888888"/>
          </w:tcPr>
          <w:p w14:paraId="0A331D10" w14:textId="77777777" w:rsidR="008916F1" w:rsidRPr="00903B63" w:rsidRDefault="008916F1"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0BA073B" w14:textId="37C02A40" w:rsidR="008916F1" w:rsidRPr="00E41723" w:rsidRDefault="000B042B"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EA18373" w14:textId="77777777" w:rsidR="008916F1" w:rsidRPr="00903B63" w:rsidRDefault="008916F1"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7F0CCE11" w14:textId="77777777" w:rsidR="00533DA9" w:rsidRDefault="00533DA9"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134"/>
        <w:gridCol w:w="8080"/>
      </w:tblGrid>
      <w:tr w:rsidR="008916F1" w14:paraId="7541ED50"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D55F690" w14:textId="77777777" w:rsidR="008916F1" w:rsidRPr="00903B63" w:rsidRDefault="008916F1"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12261FA6" w14:textId="77777777" w:rsidR="008916F1" w:rsidRPr="00903B63" w:rsidRDefault="008916F1"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916F1" w14:paraId="44F7B3FD" w14:textId="77777777" w:rsidTr="004E7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246F2849" w14:textId="77777777" w:rsidR="008916F1" w:rsidRDefault="008916F1" w:rsidP="004E78E8">
            <w:pPr>
              <w:pStyle w:val="INDICATORNUMBER"/>
              <w:rPr>
                <w:rStyle w:val="IntenseEmphasis"/>
                <w:b/>
                <w:bCs w:val="0"/>
                <w:i w:val="0"/>
                <w:iCs w:val="0"/>
              </w:rPr>
            </w:pPr>
            <w:r>
              <w:rPr>
                <w:rStyle w:val="IntenseEmphasis"/>
                <w:b/>
                <w:bCs w:val="0"/>
                <w:i w:val="0"/>
                <w:iCs w:val="0"/>
                <w:color w:val="595959"/>
              </w:rPr>
              <w:t>IFD 22.1</w:t>
            </w:r>
          </w:p>
        </w:tc>
        <w:tc>
          <w:tcPr>
            <w:tcW w:w="8080" w:type="dxa"/>
            <w:tcBorders>
              <w:top w:val="nil"/>
              <w:right w:val="single" w:sz="4" w:space="0" w:color="595959" w:themeColor="text1" w:themeTint="A6"/>
            </w:tcBorders>
          </w:tcPr>
          <w:p w14:paraId="295BFB15" w14:textId="5DACE1F1" w:rsidR="008916F1" w:rsidRPr="00392499" w:rsidRDefault="008916F1"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8916F1">
              <w:rPr>
                <w:bCs/>
                <w:szCs w:val="18"/>
              </w:rPr>
              <w:t>In relation to your direct portfolio in equity (</w:t>
            </w:r>
            <w:r w:rsidR="008616C1">
              <w:rPr>
                <w:bCs/>
                <w:szCs w:val="18"/>
              </w:rPr>
              <w:t>as reported in</w:t>
            </w:r>
            <w:r w:rsidRPr="008916F1">
              <w:rPr>
                <w:bCs/>
                <w:szCs w:val="18"/>
              </w:rPr>
              <w:t xml:space="preserve"> IFD 04), indicate what percentage of investees you</w:t>
            </w:r>
            <w:r w:rsidR="00C66635">
              <w:rPr>
                <w:bCs/>
                <w:szCs w:val="18"/>
              </w:rPr>
              <w:t xml:space="preserve"> either</w:t>
            </w:r>
            <w:r w:rsidRPr="008916F1">
              <w:rPr>
                <w:bCs/>
                <w:szCs w:val="18"/>
              </w:rPr>
              <w:t xml:space="preserve"> have board seats with</w:t>
            </w:r>
            <w:r w:rsidR="00C66635">
              <w:rPr>
                <w:bCs/>
                <w:szCs w:val="18"/>
              </w:rPr>
              <w:t xml:space="preserve">, or with which </w:t>
            </w:r>
            <w:r w:rsidR="009B4588">
              <w:rPr>
                <w:bCs/>
                <w:szCs w:val="18"/>
              </w:rPr>
              <w:t xml:space="preserve">you </w:t>
            </w:r>
            <w:r w:rsidR="00C66635">
              <w:rPr>
                <w:bCs/>
                <w:szCs w:val="18"/>
              </w:rPr>
              <w:t>have selected a board member</w:t>
            </w:r>
            <w:r w:rsidR="009B4588">
              <w:rPr>
                <w:bCs/>
                <w:szCs w:val="18"/>
              </w:rPr>
              <w:t>.</w:t>
            </w:r>
          </w:p>
        </w:tc>
      </w:tr>
      <w:tr w:rsidR="007767BB" w14:paraId="53ECD530" w14:textId="77777777" w:rsidTr="007767BB">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406697D0" w14:textId="77777777" w:rsidR="007767BB" w:rsidRPr="00AE100E" w:rsidRDefault="007767BB" w:rsidP="004E78E8">
            <w:pPr>
              <w:pStyle w:val="INDICATORNUMBER"/>
              <w:rPr>
                <w:rStyle w:val="IntenseEmphasis"/>
                <w:b/>
                <w:bCs w:val="0"/>
                <w:i w:val="0"/>
                <w:iCs w:val="0"/>
                <w:color w:val="595959"/>
              </w:rPr>
            </w:pPr>
          </w:p>
        </w:tc>
        <w:tc>
          <w:tcPr>
            <w:tcW w:w="8080" w:type="dxa"/>
            <w:tcBorders>
              <w:top w:val="nil"/>
              <w:bottom w:val="nil"/>
              <w:right w:val="single" w:sz="4" w:space="0" w:color="595959" w:themeColor="text1" w:themeTint="A6"/>
            </w:tcBorders>
            <w:shd w:val="clear" w:color="auto" w:fill="auto"/>
          </w:tcPr>
          <w:p w14:paraId="2F6308E1" w14:textId="77777777" w:rsidR="005E67F5" w:rsidRDefault="005E67F5" w:rsidP="007767BB">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&lt;20,</w:t>
            </w:r>
            <w:r w:rsidRPr="00FC4F77">
              <w:t xml:space="preserve"> </w:t>
            </w:r>
            <w:r w:rsidRPr="00903B63">
              <w:sym w:font="Wingdings" w:char="F06D"/>
            </w:r>
            <w:r>
              <w:t xml:space="preserve"> </w:t>
            </w:r>
            <w:r w:rsidRPr="00FC4F77">
              <w:t>20-40</w:t>
            </w:r>
            <w:r>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2FA7222B" w14:textId="27BEBA6A" w:rsidR="007767BB" w:rsidRPr="00B734A4" w:rsidRDefault="007767BB" w:rsidP="007767B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We do not track</w:t>
            </w:r>
            <w:r w:rsidR="005E67F5">
              <w:t xml:space="preserve"> this information</w:t>
            </w:r>
            <w:r w:rsidR="009B4588">
              <w:t>.</w:t>
            </w:r>
          </w:p>
        </w:tc>
      </w:tr>
      <w:tr w:rsidR="007767BB" w14:paraId="5BD855E7" w14:textId="77777777" w:rsidTr="007767B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109DFA29" w14:textId="77777777" w:rsidR="007767BB" w:rsidRDefault="007767BB" w:rsidP="004E78E8">
            <w:pPr>
              <w:pStyle w:val="INDICATORNUMBER"/>
              <w:rPr>
                <w:rStyle w:val="IntenseEmphasis"/>
                <w:b/>
                <w:i w:val="0"/>
                <w:color w:val="595959"/>
              </w:rPr>
            </w:pPr>
            <w:r>
              <w:rPr>
                <w:rStyle w:val="IntenseEmphasis"/>
                <w:b/>
                <w:i w:val="0"/>
                <w:color w:val="595959"/>
              </w:rPr>
              <w:t>IFD 22.2</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7E7E13A5" w14:textId="77777777" w:rsidR="007767BB" w:rsidRPr="006D231C" w:rsidRDefault="007767BB"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7767BB">
              <w:rPr>
                <w:bCs/>
                <w:szCs w:val="18"/>
              </w:rPr>
              <w:t xml:space="preserve">Indicate how frequently you participate in meetings.   </w:t>
            </w:r>
          </w:p>
        </w:tc>
      </w:tr>
      <w:tr w:rsidR="007767BB" w14:paraId="144E2776" w14:textId="77777777" w:rsidTr="007767BB">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42017700" w14:textId="77777777" w:rsidR="007767BB" w:rsidRDefault="007767BB" w:rsidP="004E78E8">
            <w:pPr>
              <w:pStyle w:val="INDICATORNUMBER"/>
              <w:rPr>
                <w:rStyle w:val="IntenseEmphasis"/>
                <w:b/>
                <w:i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19485FAA"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Monthly or more</w:t>
            </w:r>
          </w:p>
          <w:p w14:paraId="74BE1325"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Quarterly</w:t>
            </w:r>
          </w:p>
          <w:p w14:paraId="11A5B6A9"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Semi-annually</w:t>
            </w:r>
          </w:p>
          <w:p w14:paraId="2CCA5E82"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Annually</w:t>
            </w:r>
          </w:p>
          <w:p w14:paraId="1D8211F2" w14:textId="77777777" w:rsidR="007767BB" w:rsidRPr="007767BB"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Every two years or less</w:t>
            </w:r>
          </w:p>
          <w:p w14:paraId="29D4193D" w14:textId="4C64D3EF" w:rsidR="007767BB" w:rsidRPr="007767BB" w:rsidRDefault="007767BB" w:rsidP="007767B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Ad</w:t>
            </w:r>
            <w:r w:rsidR="009B4588">
              <w:rPr>
                <w:bCs/>
                <w:szCs w:val="18"/>
              </w:rPr>
              <w:t xml:space="preserve"> </w:t>
            </w:r>
            <w:r w:rsidRPr="007767BB">
              <w:rPr>
                <w:bCs/>
                <w:szCs w:val="18"/>
              </w:rPr>
              <w:t>hoc</w:t>
            </w:r>
          </w:p>
          <w:p w14:paraId="4FC61CAD" w14:textId="61125B81" w:rsidR="007767BB" w:rsidRPr="006D231C" w:rsidRDefault="007767BB"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We do not track</w:t>
            </w:r>
            <w:r w:rsidR="005E67F5">
              <w:t xml:space="preserve"> this information</w:t>
            </w:r>
            <w:r w:rsidR="009B4588">
              <w:t>.</w:t>
            </w:r>
          </w:p>
        </w:tc>
      </w:tr>
      <w:tr w:rsidR="00435D20" w14:paraId="411EDE12" w14:textId="77777777" w:rsidTr="00435D2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212A5892" w14:textId="77777777" w:rsidR="00435D20" w:rsidRDefault="00435D20" w:rsidP="004E78E8">
            <w:pPr>
              <w:pStyle w:val="INDICATORNUMBER"/>
              <w:rPr>
                <w:rStyle w:val="IntenseEmphasis"/>
                <w:b/>
                <w:i w:val="0"/>
                <w:color w:val="595959"/>
              </w:rPr>
            </w:pPr>
            <w:r>
              <w:rPr>
                <w:rStyle w:val="IntenseEmphasis"/>
                <w:b/>
                <w:i w:val="0"/>
                <w:color w:val="595959"/>
              </w:rPr>
              <w:t>IFD 22.3</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249512CB" w14:textId="53235B8E" w:rsidR="00435D20" w:rsidRPr="006D231C" w:rsidRDefault="00435D20"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435D20">
              <w:rPr>
                <w:bCs/>
                <w:szCs w:val="18"/>
              </w:rPr>
              <w:t xml:space="preserve">For those equity investments </w:t>
            </w:r>
            <w:r w:rsidR="009B4588">
              <w:rPr>
                <w:bCs/>
                <w:szCs w:val="18"/>
              </w:rPr>
              <w:t>in which</w:t>
            </w:r>
            <w:r w:rsidR="009B4588" w:rsidRPr="00435D20">
              <w:rPr>
                <w:bCs/>
                <w:szCs w:val="18"/>
              </w:rPr>
              <w:t xml:space="preserve"> </w:t>
            </w:r>
            <w:r w:rsidRPr="00435D20">
              <w:rPr>
                <w:bCs/>
                <w:szCs w:val="18"/>
              </w:rPr>
              <w:t>you do not hold board seats, indicate how you attain or maintain influence.</w:t>
            </w:r>
          </w:p>
        </w:tc>
      </w:tr>
      <w:tr w:rsidR="00435D20" w14:paraId="504FCD0C" w14:textId="77777777" w:rsidTr="00435D2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4D77FE7C" w14:textId="77777777" w:rsidR="00435D20" w:rsidRDefault="00435D20" w:rsidP="004E78E8">
            <w:pPr>
              <w:pStyle w:val="INDICATORNUMBER"/>
              <w:rPr>
                <w:rStyle w:val="IntenseEmphasis"/>
                <w:b/>
                <w:i w:val="0"/>
                <w:color w:val="595959"/>
              </w:rPr>
            </w:pPr>
          </w:p>
        </w:tc>
        <w:tc>
          <w:tcPr>
            <w:tcW w:w="8080" w:type="dxa"/>
            <w:tcBorders>
              <w:top w:val="nil"/>
              <w:bottom w:val="single" w:sz="4" w:space="0" w:color="A6A6A6" w:themeColor="background1" w:themeShade="A6"/>
              <w:right w:val="single" w:sz="4" w:space="0" w:color="595959" w:themeColor="text1" w:themeTint="A6"/>
            </w:tcBorders>
            <w:shd w:val="clear" w:color="auto" w:fill="auto"/>
          </w:tcPr>
          <w:p w14:paraId="77353209" w14:textId="77777777" w:rsidR="00435D20" w:rsidRPr="006D231C" w:rsidRDefault="00435D20"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r w:rsidR="008916F1" w14:paraId="21F769F8" w14:textId="77777777" w:rsidTr="00435D2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9CAA3E4" w14:textId="77777777" w:rsidR="008916F1" w:rsidRPr="00B734A4" w:rsidRDefault="008916F1" w:rsidP="004E78E8">
            <w:pPr>
              <w:pStyle w:val="INDICATORNUMBER"/>
              <w:rPr>
                <w:rStyle w:val="IntenseEmphasis"/>
                <w:b/>
                <w:i w:val="0"/>
                <w:color w:val="595959"/>
              </w:rPr>
            </w:pPr>
            <w:r>
              <w:rPr>
                <w:rStyle w:val="IntenseEmphasis"/>
                <w:b/>
                <w:i w:val="0"/>
                <w:color w:val="595959"/>
              </w:rPr>
              <w:t>IFD 2</w:t>
            </w:r>
            <w:r w:rsidR="00435D20">
              <w:rPr>
                <w:rStyle w:val="IntenseEmphasis"/>
                <w:b/>
                <w:i w:val="0"/>
                <w:color w:val="595959"/>
              </w:rPr>
              <w:t>2.4</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665C20B0" w14:textId="0E7C275D" w:rsidR="008916F1" w:rsidRPr="006D231C" w:rsidRDefault="008916F1"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8916F1" w14:paraId="1AE36B9F"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42089BD3" w14:textId="77777777" w:rsidR="008916F1" w:rsidRDefault="008916F1" w:rsidP="004E78E8">
            <w:pPr>
              <w:pStyle w:val="INDICATORNUMBER"/>
              <w:rPr>
                <w:rStyle w:val="IntenseEmphasis"/>
                <w:b/>
                <w:i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384C3EA3" w14:textId="77777777" w:rsidR="008916F1" w:rsidRPr="006D231C" w:rsidRDefault="008916F1"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E328A55" w14:textId="77777777" w:rsidR="008916F1" w:rsidRDefault="008916F1"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34"/>
        <w:gridCol w:w="8080"/>
      </w:tblGrid>
      <w:tr w:rsidR="00317ED5" w14:paraId="22F30DB5"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46EF782" w14:textId="77777777" w:rsidR="00317ED5" w:rsidRPr="00191BC1" w:rsidRDefault="00317ED5"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22</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29347E19" w14:textId="77777777" w:rsidR="00317ED5" w:rsidRPr="00191BC1" w:rsidRDefault="00317ED5"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17ED5" w:rsidRPr="00CF025D" w14:paraId="191569A6" w14:textId="77777777" w:rsidTr="00853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73C092C3" w14:textId="77777777" w:rsidR="00317ED5" w:rsidRPr="000D72DF" w:rsidRDefault="00317ED5" w:rsidP="004E78E8">
            <w:pPr>
              <w:pStyle w:val="INDICATORNUMBER"/>
              <w:rPr>
                <w:rStyle w:val="IntenseEmphasis"/>
                <w:b/>
                <w:bCs w:val="0"/>
                <w:i w:val="0"/>
                <w:iCs w:val="0"/>
              </w:rPr>
            </w:pPr>
            <w:r>
              <w:rPr>
                <w:rStyle w:val="IntenseEmphasis"/>
                <w:b/>
                <w:bCs w:val="0"/>
                <w:i w:val="0"/>
                <w:iCs w:val="0"/>
                <w:color w:val="595959"/>
              </w:rPr>
              <w:t>IFD 22.1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0377954E" w14:textId="77777777" w:rsidR="00317ED5" w:rsidRPr="00B01D44" w:rsidRDefault="00853ECD" w:rsidP="00853ECD">
            <w:pPr>
              <w:pStyle w:val="INDICATORTEXT"/>
              <w:jc w:val="both"/>
              <w:cnfStyle w:val="000000000000" w:firstRow="0" w:lastRow="0" w:firstColumn="0" w:lastColumn="0" w:oddVBand="0" w:evenVBand="0" w:oddHBand="0" w:evenHBand="0" w:firstRowFirstColumn="0" w:firstRowLastColumn="0" w:lastRowFirstColumn="0" w:lastRowLastColumn="0"/>
            </w:pPr>
            <w:r w:rsidRPr="00853ECD">
              <w:rPr>
                <w:bCs/>
                <w:szCs w:val="18"/>
              </w:rPr>
              <w:t>This indicator is only applicable if you have direct equity investments.</w:t>
            </w:r>
          </w:p>
        </w:tc>
      </w:tr>
      <w:tr w:rsidR="00853ECD" w:rsidRPr="00CF025D" w14:paraId="27DAB3E1" w14:textId="77777777" w:rsidTr="00853ECD">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1F401388" w14:textId="77777777" w:rsidR="00853ECD" w:rsidRPr="00853ECD" w:rsidRDefault="00853ECD" w:rsidP="004E78E8">
            <w:pPr>
              <w:pStyle w:val="INDICATORTEXT"/>
              <w:jc w:val="both"/>
              <w:rPr>
                <w:bCs/>
                <w:szCs w:val="18"/>
              </w:rPr>
            </w:pPr>
            <w:r w:rsidRPr="00853ECD">
              <w:rPr>
                <w:rStyle w:val="IntenseEmphasis"/>
                <w:bCs w:val="0"/>
                <w:i w:val="0"/>
                <w:iCs w:val="0"/>
                <w:color w:val="595959"/>
              </w:rPr>
              <w:t>LOGIC</w:t>
            </w:r>
          </w:p>
        </w:tc>
      </w:tr>
      <w:tr w:rsidR="00317ED5" w:rsidRPr="00CF025D" w14:paraId="458F6C19" w14:textId="77777777" w:rsidTr="00853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34E0D3F5" w14:textId="77777777" w:rsidR="00317ED5" w:rsidRDefault="00317ED5" w:rsidP="004E78E8">
            <w:pPr>
              <w:pStyle w:val="INDICATORNUMBER"/>
              <w:rPr>
                <w:rStyle w:val="IntenseEmphasis"/>
                <w:b/>
                <w:bCs w:val="0"/>
                <w:i w:val="0"/>
                <w:iCs w:val="0"/>
                <w:color w:val="595959"/>
              </w:rPr>
            </w:pPr>
            <w:r>
              <w:rPr>
                <w:rStyle w:val="IntenseEmphasis"/>
                <w:b/>
                <w:bCs w:val="0"/>
                <w:i w:val="0"/>
                <w:iCs w:val="0"/>
                <w:color w:val="595959"/>
              </w:rPr>
              <w:t>IFD 2</w:t>
            </w:r>
            <w:r w:rsidR="00853ECD">
              <w:rPr>
                <w:rStyle w:val="IntenseEmphasis"/>
                <w:b/>
                <w:bCs w:val="0"/>
                <w:i w:val="0"/>
                <w:iCs w:val="0"/>
                <w:color w:val="595959"/>
              </w:rPr>
              <w:t>2</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76843CF0" w14:textId="77777777" w:rsidR="004203B6" w:rsidRPr="004203B6" w:rsidRDefault="004203B6" w:rsidP="00151E4B">
            <w:pPr>
              <w:pStyle w:val="INDICATORTEXT"/>
              <w:cnfStyle w:val="000000000000" w:firstRow="0" w:lastRow="0" w:firstColumn="0" w:lastColumn="0" w:oddVBand="0" w:evenVBand="0" w:oddHBand="0" w:evenHBand="0" w:firstRowFirstColumn="0" w:firstRowLastColumn="0" w:lastRowFirstColumn="0" w:lastRowLastColumn="0"/>
              <w:rPr>
                <w:lang w:eastAsia="en-US"/>
              </w:rPr>
            </w:pPr>
            <w:r>
              <w:t xml:space="preserve">This indicator will be applicable if you reported </w:t>
            </w:r>
            <w:r w:rsidRPr="00BF429C">
              <w:t>≥</w:t>
            </w:r>
            <w:r>
              <w:t xml:space="preserve">20% of your organisation’s inclusive finance investments are in equity in [04]. </w:t>
            </w:r>
          </w:p>
          <w:p w14:paraId="0882A2C9" w14:textId="58FC4289" w:rsidR="00317ED5" w:rsidRPr="00235AC3" w:rsidRDefault="004203B6" w:rsidP="004203B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Within this indicator, </w:t>
            </w:r>
            <w:r w:rsidR="004A480C">
              <w:rPr>
                <w:bCs/>
                <w:szCs w:val="18"/>
              </w:rPr>
              <w:t>[</w:t>
            </w:r>
            <w:r w:rsidR="00853ECD" w:rsidRPr="00853ECD">
              <w:rPr>
                <w:bCs/>
                <w:szCs w:val="18"/>
              </w:rPr>
              <w:t>22.2</w:t>
            </w:r>
            <w:r w:rsidR="004A480C">
              <w:rPr>
                <w:bCs/>
                <w:szCs w:val="18"/>
              </w:rPr>
              <w:t>]</w:t>
            </w:r>
            <w:r w:rsidR="00853ECD" w:rsidRPr="00853ECD">
              <w:rPr>
                <w:bCs/>
                <w:szCs w:val="18"/>
              </w:rPr>
              <w:t xml:space="preserve"> is applicable if </w:t>
            </w:r>
            <w:r w:rsidR="005157D3">
              <w:rPr>
                <w:bCs/>
                <w:szCs w:val="18"/>
              </w:rPr>
              <w:t>you report</w:t>
            </w:r>
            <w:r w:rsidR="00853ECD" w:rsidRPr="00853ECD">
              <w:rPr>
                <w:bCs/>
                <w:szCs w:val="18"/>
              </w:rPr>
              <w:t xml:space="preserve"> ≥20% in </w:t>
            </w:r>
            <w:r w:rsidR="004A480C">
              <w:rPr>
                <w:bCs/>
                <w:szCs w:val="18"/>
              </w:rPr>
              <w:t>[</w:t>
            </w:r>
            <w:r w:rsidR="00853ECD" w:rsidRPr="00853ECD">
              <w:rPr>
                <w:bCs/>
                <w:szCs w:val="18"/>
              </w:rPr>
              <w:t>22.1</w:t>
            </w:r>
            <w:r w:rsidR="004A480C">
              <w:rPr>
                <w:bCs/>
                <w:szCs w:val="18"/>
              </w:rPr>
              <w:t>]</w:t>
            </w:r>
            <w:r w:rsidR="009B4588">
              <w:rPr>
                <w:bCs/>
                <w:szCs w:val="18"/>
              </w:rPr>
              <w:t>.</w:t>
            </w:r>
          </w:p>
        </w:tc>
      </w:tr>
    </w:tbl>
    <w:p w14:paraId="01D591C4" w14:textId="77777777" w:rsidR="00AC216A" w:rsidRDefault="00AC216A" w:rsidP="00066773">
      <w:pPr>
        <w:pStyle w:val="INDICATORTEXT"/>
        <w:ind w:left="0"/>
        <w:rPr>
          <w:b/>
          <w:szCs w:val="18"/>
        </w:rPr>
      </w:pPr>
    </w:p>
    <w:p w14:paraId="035ACD5D" w14:textId="77777777" w:rsidR="00AC216A" w:rsidRDefault="00AC216A" w:rsidP="00AC216A">
      <w:pPr>
        <w:rPr>
          <w:rFonts w:eastAsia="Times New Roman"/>
          <w:color w:val="595959"/>
          <w:sz w:val="18"/>
        </w:rPr>
      </w:pPr>
      <w:r>
        <w:br w:type="page"/>
      </w:r>
    </w:p>
    <w:p w14:paraId="6B669D41" w14:textId="4BFEC6EB" w:rsidR="00AC216A" w:rsidRPr="00AC216A" w:rsidRDefault="00AC216A" w:rsidP="00AC216A">
      <w:pPr>
        <w:pStyle w:val="INDICATORTEXT"/>
        <w:tabs>
          <w:tab w:val="left" w:pos="1650"/>
        </w:tabs>
        <w:ind w:left="0"/>
        <w:jc w:val="both"/>
        <w:rPr>
          <w:b/>
          <w:bCs/>
          <w:i/>
          <w:szCs w:val="18"/>
          <w:lang w:eastAsia="en-GB"/>
        </w:rPr>
      </w:pPr>
      <w:r w:rsidRPr="00AC216A">
        <w:rPr>
          <w:b/>
          <w:bCs/>
          <w:i/>
          <w:szCs w:val="18"/>
          <w:lang w:eastAsia="en-GB"/>
        </w:rPr>
        <w:lastRenderedPageBreak/>
        <w:t>Possible action</w:t>
      </w:r>
    </w:p>
    <w:p w14:paraId="5F21265E" w14:textId="77777777" w:rsidR="00AC216A" w:rsidRPr="00AC216A" w:rsidRDefault="00AC216A" w:rsidP="00AC216A">
      <w:pPr>
        <w:pStyle w:val="INDICATORTEXT"/>
        <w:ind w:left="0"/>
        <w:jc w:val="both"/>
        <w:rPr>
          <w:bCs/>
          <w:i/>
          <w:szCs w:val="18"/>
          <w:lang w:eastAsia="en-GB"/>
        </w:rPr>
      </w:pPr>
      <w:r w:rsidRPr="00AC216A">
        <w:rPr>
          <w:bCs/>
          <w:i/>
          <w:szCs w:val="18"/>
          <w:lang w:eastAsia="en-GB"/>
        </w:rPr>
        <w:t>Assist in developing appropriate references for environmental issues.</w:t>
      </w:r>
    </w:p>
    <w:p w14:paraId="788D6666" w14:textId="77777777" w:rsidR="00317ED5" w:rsidRDefault="00317ED5" w:rsidP="00066773">
      <w:pPr>
        <w:pStyle w:val="INDICATORTEXT"/>
        <w:ind w:left="0"/>
        <w:rPr>
          <w:b/>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C216A" w14:paraId="23EFA8B9"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11F7180" w14:textId="77777777" w:rsidR="00AC216A" w:rsidRPr="00356CDA" w:rsidRDefault="00AC216A"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5538B4D4" w14:textId="77777777" w:rsidR="00AC216A" w:rsidRPr="00356CDA" w:rsidRDefault="00AC216A"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57BD0A3" w14:textId="77777777" w:rsidR="00AC216A" w:rsidRPr="00356CDA" w:rsidRDefault="00AC216A"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C37187E" w14:textId="77777777" w:rsidR="00AC216A" w:rsidRPr="00356CDA" w:rsidRDefault="00AC216A"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AC216A" w14:paraId="70FBC713"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062A132" w14:textId="77777777" w:rsidR="00AC216A" w:rsidRPr="00356CDA" w:rsidRDefault="00AC216A" w:rsidP="004E78E8">
            <w:pPr>
              <w:pStyle w:val="SectionIndicatorHeaderText"/>
              <w:rPr>
                <w:rStyle w:val="IntenseEmphasis"/>
                <w:bCs w:val="0"/>
                <w:i w:val="0"/>
                <w:iCs w:val="0"/>
                <w:color w:val="FFFFFF" w:themeColor="background1"/>
              </w:rPr>
            </w:pPr>
            <w:r>
              <w:rPr>
                <w:rStyle w:val="IntenseEmphasis"/>
                <w:i w:val="0"/>
                <w:color w:val="FFFFFF" w:themeColor="background1"/>
              </w:rPr>
              <w:t>IFD 23</w:t>
            </w:r>
          </w:p>
        </w:tc>
        <w:tc>
          <w:tcPr>
            <w:tcW w:w="3402" w:type="dxa"/>
          </w:tcPr>
          <w:p w14:paraId="541F5B3C" w14:textId="77777777" w:rsidR="00AC216A" w:rsidRPr="00356CDA" w:rsidRDefault="00AC216A"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BE3FC98" w14:textId="77777777" w:rsidR="00AC216A" w:rsidRPr="00A57E01" w:rsidRDefault="00AC216A"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CB7A326" w14:textId="77777777" w:rsidR="00AC216A" w:rsidRPr="00356CDA" w:rsidRDefault="00AC216A"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1E6F2DD8" w14:textId="77777777" w:rsidR="00AC216A" w:rsidRDefault="00AC216A"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3"/>
        <w:gridCol w:w="8121"/>
      </w:tblGrid>
      <w:tr w:rsidR="00AC216A" w14:paraId="659864FC"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494B017A" w14:textId="77777777" w:rsidR="00AC216A" w:rsidRPr="00903B63" w:rsidRDefault="00AC216A"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23</w:t>
            </w:r>
          </w:p>
        </w:tc>
        <w:tc>
          <w:tcPr>
            <w:tcW w:w="8121" w:type="dxa"/>
            <w:tcBorders>
              <w:top w:val="single" w:sz="4" w:space="0" w:color="0070C0"/>
              <w:bottom w:val="single" w:sz="4" w:space="0" w:color="0070C0"/>
              <w:right w:val="single" w:sz="4" w:space="0" w:color="0070C0"/>
            </w:tcBorders>
            <w:shd w:val="clear" w:color="auto" w:fill="0070C0"/>
          </w:tcPr>
          <w:p w14:paraId="40F4EA48" w14:textId="77777777" w:rsidR="00AC216A" w:rsidRPr="00903B63" w:rsidRDefault="00AC216A"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C216A" w14:paraId="4E955E55"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4631D502"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23.1</w:t>
            </w:r>
          </w:p>
        </w:tc>
        <w:tc>
          <w:tcPr>
            <w:tcW w:w="8121" w:type="dxa"/>
            <w:tcBorders>
              <w:top w:val="single" w:sz="4" w:space="0" w:color="0070C0"/>
              <w:right w:val="single" w:sz="4" w:space="0" w:color="0070C0"/>
            </w:tcBorders>
            <w:shd w:val="clear" w:color="auto" w:fill="DAEEF3" w:themeFill="accent5" w:themeFillTint="33"/>
          </w:tcPr>
          <w:p w14:paraId="161B9D20" w14:textId="0821FEB0" w:rsidR="00AC216A" w:rsidRPr="005E67F5" w:rsidRDefault="00AC216A" w:rsidP="009B4588">
            <w:pPr>
              <w:pStyle w:val="INDICATORTEXT"/>
              <w:cnfStyle w:val="000000100000" w:firstRow="0" w:lastRow="0" w:firstColumn="0" w:lastColumn="0" w:oddVBand="0" w:evenVBand="0" w:oddHBand="1" w:evenHBand="0" w:firstRowFirstColumn="0" w:firstRowLastColumn="0" w:lastRowFirstColumn="0" w:lastRowLastColumn="0"/>
            </w:pPr>
            <w:r w:rsidRPr="005E67F5">
              <w:t xml:space="preserve">Indicate </w:t>
            </w:r>
            <w:r w:rsidR="009B4588">
              <w:t>whether</w:t>
            </w:r>
            <w:r w:rsidR="009B4588" w:rsidRPr="005E67F5">
              <w:t xml:space="preserve"> </w:t>
            </w:r>
            <w:r w:rsidRPr="005E67F5">
              <w:t>you have a procedure to integrate the consideration of environmental issues in your investment decision processes.</w:t>
            </w:r>
          </w:p>
        </w:tc>
      </w:tr>
      <w:tr w:rsidR="00AC216A" w14:paraId="1F0E694B"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54D96827"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4B89950C" w14:textId="77777777" w:rsidR="00AC216A" w:rsidRPr="005308EE"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Pr="00AC216A">
              <w:t>Yes, for all inclusive finance investments</w:t>
            </w:r>
          </w:p>
          <w:p w14:paraId="78904D02"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rsidRPr="00AC216A">
              <w:t xml:space="preserve">Yes, for a majority of inclusive finance investments </w:t>
            </w:r>
          </w:p>
          <w:p w14:paraId="3909CBBE" w14:textId="77777777" w:rsidR="00AC216A" w:rsidRPr="00B32739"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Yes, for a minority of inclusive finance investments</w:t>
            </w:r>
          </w:p>
          <w:p w14:paraId="1A0A7CA4" w14:textId="77777777" w:rsidR="00AC216A" w:rsidRPr="00B734A4"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B32739">
              <w:t>No</w:t>
            </w:r>
          </w:p>
        </w:tc>
      </w:tr>
      <w:tr w:rsidR="00AC216A" w14:paraId="01F9655C"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30860925"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23.2</w:t>
            </w:r>
          </w:p>
        </w:tc>
        <w:tc>
          <w:tcPr>
            <w:tcW w:w="8121" w:type="dxa"/>
            <w:tcBorders>
              <w:top w:val="single" w:sz="4" w:space="0" w:color="0070C0"/>
              <w:right w:val="single" w:sz="4" w:space="0" w:color="0070C0"/>
            </w:tcBorders>
            <w:shd w:val="clear" w:color="auto" w:fill="DAEEF3" w:themeFill="accent5" w:themeFillTint="33"/>
          </w:tcPr>
          <w:p w14:paraId="7B8F71F8" w14:textId="5E0BDB25" w:rsidR="00AC216A" w:rsidRPr="005E67F5" w:rsidRDefault="00AC216A" w:rsidP="005E67F5">
            <w:pPr>
              <w:pStyle w:val="INDICATORTEXT"/>
              <w:cnfStyle w:val="000000100000" w:firstRow="0" w:lastRow="0" w:firstColumn="0" w:lastColumn="0" w:oddVBand="0" w:evenVBand="0" w:oddHBand="1" w:evenHBand="0" w:firstRowFirstColumn="0" w:firstRowLastColumn="0" w:lastRowFirstColumn="0" w:lastRowLastColumn="0"/>
            </w:pPr>
            <w:r w:rsidRPr="005E67F5">
              <w:t>Describe how your procedure to integrate the consideration of environmental issues in your investment decisions processes affect</w:t>
            </w:r>
            <w:r w:rsidR="009B4588">
              <w:t>s</w:t>
            </w:r>
            <w:r w:rsidRPr="005E67F5">
              <w:t xml:space="preserve"> decisions pre-investment.</w:t>
            </w:r>
          </w:p>
          <w:p w14:paraId="6C49849C" w14:textId="77777777" w:rsidR="00AC216A" w:rsidRDefault="00AC216A" w:rsidP="004E78E8">
            <w:pPr>
              <w:pStyle w:val="INDICATORTEXT"/>
              <w:cnfStyle w:val="000000100000" w:firstRow="0" w:lastRow="0" w:firstColumn="0" w:lastColumn="0" w:oddVBand="0" w:evenVBand="0" w:oddHBand="1" w:evenHBand="0" w:firstRowFirstColumn="0" w:firstRowLastColumn="0" w:lastRowFirstColumn="0" w:lastRowLastColumn="0"/>
            </w:pPr>
            <w:r w:rsidRPr="00AC216A">
              <w:rPr>
                <w:color w:val="0082C8"/>
                <w:szCs w:val="18"/>
              </w:rPr>
              <w:t>[OPTIONAL]</w:t>
            </w:r>
          </w:p>
        </w:tc>
      </w:tr>
      <w:tr w:rsidR="00AC216A" w14:paraId="2E10D5DA"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47CD2A43"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4BA26CB8"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p>
        </w:tc>
      </w:tr>
      <w:tr w:rsidR="00AC216A" w14:paraId="73DA64AC" w14:textId="77777777" w:rsidTr="00AC216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3690CCB6"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23.3</w:t>
            </w:r>
          </w:p>
        </w:tc>
        <w:tc>
          <w:tcPr>
            <w:tcW w:w="8121" w:type="dxa"/>
            <w:tcBorders>
              <w:top w:val="single" w:sz="4" w:space="0" w:color="0070C0"/>
              <w:right w:val="single" w:sz="4" w:space="0" w:color="0070C0"/>
            </w:tcBorders>
            <w:shd w:val="clear" w:color="auto" w:fill="DAEEF3" w:themeFill="accent5" w:themeFillTint="33"/>
          </w:tcPr>
          <w:p w14:paraId="6AA97D85" w14:textId="07E30CA3" w:rsidR="00AC216A" w:rsidRPr="005E67F5" w:rsidRDefault="00AC216A" w:rsidP="005E67F5">
            <w:pPr>
              <w:pStyle w:val="INDICATORTEXT"/>
              <w:cnfStyle w:val="000000100000" w:firstRow="0" w:lastRow="0" w:firstColumn="0" w:lastColumn="0" w:oddVBand="0" w:evenVBand="0" w:oddHBand="1" w:evenHBand="0" w:firstRowFirstColumn="0" w:firstRowLastColumn="0" w:lastRowFirstColumn="0" w:lastRowLastColumn="0"/>
            </w:pPr>
            <w:r w:rsidRPr="005E67F5">
              <w:t>Describe how your procedure to integrate the consideration of environmental issues in your investment decisions processes affect</w:t>
            </w:r>
            <w:r w:rsidR="009B4588">
              <w:t>s</w:t>
            </w:r>
            <w:r w:rsidRPr="005E67F5">
              <w:t xml:space="preserve"> decisions post- investment.</w:t>
            </w:r>
          </w:p>
          <w:p w14:paraId="6DCEBA49" w14:textId="77777777" w:rsidR="00AC216A" w:rsidRDefault="00AC216A"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Times New Roman"/>
                <w:sz w:val="20"/>
              </w:rPr>
            </w:pPr>
            <w:r w:rsidRPr="00AC216A">
              <w:rPr>
                <w:color w:val="0082C8"/>
                <w:szCs w:val="18"/>
              </w:rPr>
              <w:t>[OPTIONAL]</w:t>
            </w:r>
          </w:p>
        </w:tc>
      </w:tr>
      <w:tr w:rsidR="00AC216A" w14:paraId="76F3C2E5" w14:textId="77777777" w:rsidTr="00AC216A">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50E92A52"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631389CE"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Times New Roman"/>
                <w:sz w:val="20"/>
              </w:rPr>
            </w:pPr>
          </w:p>
        </w:tc>
      </w:tr>
      <w:tr w:rsidR="00AC216A" w14:paraId="58B6B9B2" w14:textId="77777777" w:rsidTr="00AC216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16BBF537"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IFD 23.4</w:t>
            </w:r>
          </w:p>
        </w:tc>
        <w:tc>
          <w:tcPr>
            <w:tcW w:w="8121" w:type="dxa"/>
            <w:tcBorders>
              <w:top w:val="single" w:sz="4" w:space="0" w:color="0070C0"/>
              <w:right w:val="single" w:sz="4" w:space="0" w:color="0070C0"/>
            </w:tcBorders>
            <w:shd w:val="clear" w:color="auto" w:fill="DAEEF3" w:themeFill="accent5" w:themeFillTint="33"/>
          </w:tcPr>
          <w:p w14:paraId="5373306E" w14:textId="454DE70A" w:rsidR="00AC216A" w:rsidRPr="005E67F5" w:rsidRDefault="00AC216A" w:rsidP="009B4588">
            <w:pPr>
              <w:pStyle w:val="INDICATORTEXT"/>
              <w:cnfStyle w:val="000000100000" w:firstRow="0" w:lastRow="0" w:firstColumn="0" w:lastColumn="0" w:oddVBand="0" w:evenVBand="0" w:oddHBand="1" w:evenHBand="0" w:firstRowFirstColumn="0" w:firstRowLastColumn="0" w:lastRowFirstColumn="0" w:lastRowLastColumn="0"/>
            </w:pPr>
            <w:r w:rsidRPr="005E67F5">
              <w:t xml:space="preserve">Indicate </w:t>
            </w:r>
            <w:r w:rsidR="009B4588">
              <w:t>whether</w:t>
            </w:r>
            <w:r w:rsidR="009B4588" w:rsidRPr="005E67F5">
              <w:t xml:space="preserve"> </w:t>
            </w:r>
            <w:r w:rsidRPr="005E67F5">
              <w:t xml:space="preserve">you </w:t>
            </w:r>
            <w:r w:rsidR="009B4588">
              <w:t>ask</w:t>
            </w:r>
            <w:r w:rsidR="009B4588" w:rsidRPr="005E67F5">
              <w:t xml:space="preserve"> </w:t>
            </w:r>
            <w:r w:rsidRPr="005E67F5">
              <w:t>your investees to comply with an environmental exclusion list.</w:t>
            </w:r>
          </w:p>
        </w:tc>
      </w:tr>
      <w:tr w:rsidR="00AC216A" w14:paraId="08D1DCE7"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44F60E69"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17DC962B" w14:textId="77777777" w:rsidR="00AC216A" w:rsidRPr="005308EE" w:rsidRDefault="00AC216A"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rsidR="008616C1">
              <w:t>Yes, for a</w:t>
            </w:r>
            <w:r w:rsidRPr="00AC216A">
              <w:t>ll</w:t>
            </w:r>
            <w:r w:rsidR="008616C1">
              <w:t xml:space="preserve"> investees</w:t>
            </w:r>
          </w:p>
          <w:p w14:paraId="26BFF227"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rsidRPr="00AC216A">
              <w:t>Yes, for a majority of investees</w:t>
            </w:r>
          </w:p>
          <w:p w14:paraId="096B8609"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Yes, for a minority of investees</w:t>
            </w:r>
          </w:p>
          <w:p w14:paraId="39A7AE8B" w14:textId="77777777" w:rsidR="00AC216A"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No</w:t>
            </w:r>
          </w:p>
        </w:tc>
      </w:tr>
      <w:tr w:rsidR="00AC216A" w14:paraId="7C446A9E"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3EBE9AC" w14:textId="77777777" w:rsidR="00AC216A" w:rsidRDefault="00AC216A" w:rsidP="004E78E8">
            <w:pPr>
              <w:pStyle w:val="INDICATORNUMBER"/>
              <w:rPr>
                <w:rStyle w:val="IntenseEmphasis"/>
                <w:b/>
                <w:bCs w:val="0"/>
                <w:i w:val="0"/>
                <w:iCs w:val="0"/>
                <w:color w:val="595959"/>
              </w:rPr>
            </w:pPr>
            <w:r>
              <w:rPr>
                <w:rStyle w:val="IntenseEmphasis"/>
                <w:b/>
                <w:bCs w:val="0"/>
                <w:i w:val="0"/>
                <w:iCs w:val="0"/>
                <w:color w:val="595959"/>
              </w:rPr>
              <w:t xml:space="preserve">IFD </w:t>
            </w:r>
            <w:r w:rsidR="00894ECF">
              <w:rPr>
                <w:rStyle w:val="IntenseEmphasis"/>
                <w:b/>
                <w:bCs w:val="0"/>
                <w:i w:val="0"/>
                <w:iCs w:val="0"/>
                <w:color w:val="595959"/>
              </w:rPr>
              <w:t>23.5</w:t>
            </w:r>
          </w:p>
        </w:tc>
        <w:tc>
          <w:tcPr>
            <w:tcW w:w="8121" w:type="dxa"/>
            <w:tcBorders>
              <w:top w:val="single" w:sz="4" w:space="0" w:color="0070C0"/>
              <w:right w:val="single" w:sz="4" w:space="0" w:color="0070C0"/>
            </w:tcBorders>
            <w:shd w:val="clear" w:color="auto" w:fill="DAEEF3" w:themeFill="accent5" w:themeFillTint="33"/>
          </w:tcPr>
          <w:p w14:paraId="27EEDE9B" w14:textId="58A5363C" w:rsidR="00AC216A" w:rsidRPr="001C0916" w:rsidRDefault="00AC216A"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250CDC6" w14:textId="77777777" w:rsidR="00AC216A" w:rsidRPr="003939E2" w:rsidRDefault="00AC216A"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AC216A" w14:paraId="6BB9F4A3" w14:textId="77777777" w:rsidTr="005E67F5">
        <w:trPr>
          <w:trHeight w:val="622"/>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644C6411" w14:textId="77777777" w:rsidR="00AC216A" w:rsidRDefault="00AC216A" w:rsidP="004E78E8">
            <w:pPr>
              <w:pStyle w:val="INDICATORNUMBER"/>
              <w:rPr>
                <w:rStyle w:val="IntenseEmphasis"/>
                <w:b/>
                <w:bCs w:val="0"/>
                <w:i w:val="0"/>
                <w:iCs w:val="0"/>
                <w:color w:val="595959"/>
              </w:rPr>
            </w:pPr>
          </w:p>
        </w:tc>
        <w:tc>
          <w:tcPr>
            <w:tcW w:w="8121" w:type="dxa"/>
            <w:tcBorders>
              <w:top w:val="nil"/>
              <w:bottom w:val="single" w:sz="4" w:space="0" w:color="0070C0"/>
              <w:right w:val="single" w:sz="4" w:space="0" w:color="0070C0"/>
            </w:tcBorders>
            <w:shd w:val="clear" w:color="auto" w:fill="auto"/>
          </w:tcPr>
          <w:p w14:paraId="168D351A" w14:textId="77777777" w:rsidR="00AC216A" w:rsidRPr="00641017" w:rsidRDefault="00AC216A"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13979152" w14:textId="77777777" w:rsidR="00AC216A" w:rsidRDefault="00AC216A"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097"/>
        <w:gridCol w:w="8037"/>
      </w:tblGrid>
      <w:tr w:rsidR="00894ECF" w14:paraId="7FFD1963"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6AE5DCFA" w14:textId="77777777" w:rsidR="00894ECF" w:rsidRPr="00DC20FA" w:rsidRDefault="00894ECF"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23</w:t>
            </w:r>
          </w:p>
        </w:tc>
        <w:tc>
          <w:tcPr>
            <w:tcW w:w="8037" w:type="dxa"/>
            <w:tcBorders>
              <w:top w:val="single" w:sz="4" w:space="0" w:color="0082C8"/>
              <w:bottom w:val="nil"/>
              <w:right w:val="single" w:sz="4" w:space="0" w:color="0070C0"/>
            </w:tcBorders>
          </w:tcPr>
          <w:p w14:paraId="5714F4DC" w14:textId="77777777" w:rsidR="00894ECF" w:rsidRPr="00DC20FA" w:rsidRDefault="00894ECF"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94ECF" w:rsidRPr="00D5451C" w14:paraId="533F4F78" w14:textId="77777777" w:rsidTr="004E78E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74F5C77D" w14:textId="77777777" w:rsidR="00894ECF" w:rsidRPr="000D72DF" w:rsidRDefault="00894ECF" w:rsidP="004E78E8">
            <w:pPr>
              <w:pStyle w:val="INDICATORNUMBER"/>
              <w:rPr>
                <w:rStyle w:val="IntenseEmphasis"/>
                <w:b/>
                <w:bCs w:val="0"/>
                <w:i w:val="0"/>
                <w:iCs w:val="0"/>
              </w:rPr>
            </w:pPr>
            <w:r>
              <w:rPr>
                <w:rStyle w:val="IntenseEmphasis"/>
                <w:b/>
                <w:bCs w:val="0"/>
                <w:i w:val="0"/>
                <w:iCs w:val="0"/>
                <w:color w:val="595959"/>
              </w:rPr>
              <w:t>IFD 23.1</w:t>
            </w:r>
          </w:p>
        </w:tc>
        <w:tc>
          <w:tcPr>
            <w:tcW w:w="8037" w:type="dxa"/>
            <w:tcBorders>
              <w:top w:val="nil"/>
              <w:bottom w:val="single" w:sz="4" w:space="0" w:color="A6A6A6" w:themeColor="background1" w:themeShade="A6"/>
              <w:right w:val="single" w:sz="4" w:space="0" w:color="0070C0"/>
            </w:tcBorders>
            <w:shd w:val="clear" w:color="auto" w:fill="auto"/>
          </w:tcPr>
          <w:p w14:paraId="10A7A685" w14:textId="551E8033" w:rsidR="00894ECF" w:rsidRPr="00DC20FA" w:rsidRDefault="00894ECF" w:rsidP="009B4588">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894ECF">
              <w:rPr>
                <w:bCs/>
                <w:szCs w:val="18"/>
              </w:rPr>
              <w:t xml:space="preserve">IFD 23.1 is based on MIV Disclosure Guideline 3.1.3. Common environmental issues associated with inclusive finance investments include pollution (waste, water, air), use of chemicals and pesticides, use of energy and destruction of forest (brick-burning, charcoal production and wood logging). For further information and guidance, FMO has produced MFI and SME Sustainability and Guidance tools, primarily designed for MFIs and SME banks, </w:t>
            </w:r>
            <w:r w:rsidR="009B4588">
              <w:rPr>
                <w:bCs/>
                <w:szCs w:val="18"/>
              </w:rPr>
              <w:t>that</w:t>
            </w:r>
            <w:r w:rsidR="009B4588" w:rsidRPr="00894ECF">
              <w:rPr>
                <w:bCs/>
                <w:szCs w:val="18"/>
              </w:rPr>
              <w:t xml:space="preserve"> </w:t>
            </w:r>
            <w:r w:rsidRPr="00894ECF">
              <w:rPr>
                <w:bCs/>
                <w:szCs w:val="18"/>
              </w:rPr>
              <w:t>explain how to implement E&amp;S evaluations and follow-up processes in alignment.</w:t>
            </w:r>
          </w:p>
        </w:tc>
      </w:tr>
      <w:tr w:rsidR="00894ECF" w:rsidRPr="00D5451C" w14:paraId="04B24277" w14:textId="77777777" w:rsidTr="001C7505">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7251CB57" w14:textId="77777777" w:rsidR="00894ECF" w:rsidRDefault="00894ECF" w:rsidP="004E78E8">
            <w:pPr>
              <w:pStyle w:val="INDICATORNUMBER"/>
              <w:rPr>
                <w:rStyle w:val="IntenseEmphasis"/>
                <w:b/>
                <w:bCs w:val="0"/>
                <w:i w:val="0"/>
                <w:iCs w:val="0"/>
                <w:color w:val="595959"/>
              </w:rPr>
            </w:pPr>
            <w:r>
              <w:rPr>
                <w:rStyle w:val="IntenseEmphasis"/>
                <w:b/>
                <w:bCs w:val="0"/>
                <w:i w:val="0"/>
                <w:iCs w:val="0"/>
                <w:color w:val="595959"/>
              </w:rPr>
              <w:t>IFD 23.4</w:t>
            </w:r>
          </w:p>
        </w:tc>
        <w:tc>
          <w:tcPr>
            <w:tcW w:w="8037" w:type="dxa"/>
            <w:tcBorders>
              <w:top w:val="nil"/>
              <w:bottom w:val="single" w:sz="4" w:space="0" w:color="A6A6A6" w:themeColor="background1" w:themeShade="A6"/>
              <w:right w:val="single" w:sz="4" w:space="0" w:color="0070C0"/>
            </w:tcBorders>
            <w:shd w:val="clear" w:color="auto" w:fill="auto"/>
          </w:tcPr>
          <w:p w14:paraId="0C5230F9" w14:textId="77777777" w:rsidR="00894ECF" w:rsidRPr="00894ECF" w:rsidRDefault="00894ECF"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4ECF">
              <w:rPr>
                <w:bCs/>
                <w:szCs w:val="18"/>
              </w:rPr>
              <w:t>IFD 23.4 is aligned with MIV Disclosure Guideline 3.1.2. An environmental exclusion list refers to a set of minimum environmental standards/practices and/or a list of activities that cannot be financed by the investee because of risks on the environment.</w:t>
            </w:r>
          </w:p>
        </w:tc>
      </w:tr>
      <w:tr w:rsidR="00894ECF" w:rsidRPr="00D5451C" w14:paraId="10418FE0" w14:textId="77777777" w:rsidTr="001C750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68DD3E79" w14:textId="77777777" w:rsidR="00894ECF" w:rsidRPr="00894ECF" w:rsidRDefault="00894ECF" w:rsidP="004E78E8">
            <w:pPr>
              <w:pStyle w:val="INDICATORTEXT"/>
              <w:jc w:val="both"/>
              <w:rPr>
                <w:b/>
                <w:bCs/>
                <w:szCs w:val="18"/>
              </w:rPr>
            </w:pPr>
            <w:r w:rsidRPr="00894ECF">
              <w:rPr>
                <w:b/>
                <w:bCs/>
                <w:szCs w:val="18"/>
              </w:rPr>
              <w:lastRenderedPageBreak/>
              <w:t>LOGIC</w:t>
            </w:r>
          </w:p>
        </w:tc>
      </w:tr>
      <w:tr w:rsidR="00894ECF" w:rsidRPr="00D5451C" w14:paraId="67DE6121" w14:textId="77777777" w:rsidTr="004E78E8">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7AEEE776" w14:textId="77777777" w:rsidR="00894ECF" w:rsidRDefault="00894ECF" w:rsidP="004E78E8">
            <w:pPr>
              <w:pStyle w:val="INDICATORNUMBER"/>
              <w:rPr>
                <w:rStyle w:val="IntenseEmphasis"/>
                <w:b/>
                <w:bCs w:val="0"/>
                <w:i w:val="0"/>
                <w:iCs w:val="0"/>
                <w:color w:val="595959"/>
              </w:rPr>
            </w:pPr>
            <w:r>
              <w:rPr>
                <w:rStyle w:val="IntenseEmphasis"/>
                <w:b/>
                <w:bCs w:val="0"/>
                <w:i w:val="0"/>
                <w:iCs w:val="0"/>
                <w:color w:val="595959"/>
              </w:rPr>
              <w:t>IFD 23</w:t>
            </w:r>
          </w:p>
        </w:tc>
        <w:tc>
          <w:tcPr>
            <w:tcW w:w="8037" w:type="dxa"/>
            <w:tcBorders>
              <w:top w:val="nil"/>
              <w:bottom w:val="single" w:sz="4" w:space="0" w:color="A6A6A6" w:themeColor="background1" w:themeShade="A6"/>
              <w:right w:val="single" w:sz="4" w:space="0" w:color="0070C0"/>
            </w:tcBorders>
            <w:shd w:val="clear" w:color="auto" w:fill="auto"/>
          </w:tcPr>
          <w:p w14:paraId="5B7C4730" w14:textId="77777777" w:rsidR="00543E36" w:rsidRPr="00894ECF" w:rsidRDefault="00543E36" w:rsidP="00442D4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 </w:t>
            </w:r>
            <w:r w:rsidR="00821468">
              <w:rPr>
                <w:bCs/>
                <w:szCs w:val="18"/>
              </w:rPr>
              <w:t>[</w:t>
            </w:r>
            <w:r w:rsidR="00894ECF" w:rsidRPr="00894ECF">
              <w:rPr>
                <w:bCs/>
                <w:szCs w:val="18"/>
              </w:rPr>
              <w:t>23.2</w:t>
            </w:r>
            <w:r w:rsidR="00821468">
              <w:rPr>
                <w:bCs/>
                <w:szCs w:val="18"/>
              </w:rPr>
              <w:t>]</w:t>
            </w:r>
            <w:r w:rsidR="00894ECF" w:rsidRPr="00894ECF">
              <w:rPr>
                <w:bCs/>
                <w:szCs w:val="18"/>
              </w:rPr>
              <w:t xml:space="preserve"> and </w:t>
            </w:r>
            <w:r w:rsidR="00821468">
              <w:rPr>
                <w:bCs/>
                <w:szCs w:val="18"/>
              </w:rPr>
              <w:t>[</w:t>
            </w:r>
            <w:r w:rsidR="00894ECF" w:rsidRPr="00894ECF">
              <w:rPr>
                <w:bCs/>
                <w:szCs w:val="18"/>
              </w:rPr>
              <w:t>23.3</w:t>
            </w:r>
            <w:r w:rsidR="00821468">
              <w:rPr>
                <w:bCs/>
                <w:szCs w:val="18"/>
              </w:rPr>
              <w:t>]</w:t>
            </w:r>
            <w:r w:rsidR="00894ECF" w:rsidRPr="00894ECF">
              <w:rPr>
                <w:bCs/>
                <w:szCs w:val="18"/>
              </w:rPr>
              <w:t xml:space="preserve"> </w:t>
            </w:r>
            <w:r>
              <w:rPr>
                <w:bCs/>
                <w:szCs w:val="18"/>
              </w:rPr>
              <w:t>will be</w:t>
            </w:r>
            <w:r w:rsidR="00894ECF" w:rsidRPr="00894ECF">
              <w:rPr>
                <w:bCs/>
                <w:szCs w:val="18"/>
              </w:rPr>
              <w:t xml:space="preserve"> applicable if ‘Yes’ </w:t>
            </w:r>
            <w:r>
              <w:rPr>
                <w:bCs/>
                <w:szCs w:val="18"/>
              </w:rPr>
              <w:t xml:space="preserve">is reported </w:t>
            </w:r>
            <w:r w:rsidR="00894ECF" w:rsidRPr="00894ECF">
              <w:rPr>
                <w:bCs/>
                <w:szCs w:val="18"/>
              </w:rPr>
              <w:t xml:space="preserve">in </w:t>
            </w:r>
            <w:r>
              <w:rPr>
                <w:bCs/>
                <w:szCs w:val="18"/>
              </w:rPr>
              <w:t>[</w:t>
            </w:r>
            <w:r w:rsidR="00894ECF" w:rsidRPr="00894ECF">
              <w:rPr>
                <w:bCs/>
                <w:szCs w:val="18"/>
              </w:rPr>
              <w:t>23.1</w:t>
            </w:r>
            <w:r>
              <w:rPr>
                <w:bCs/>
                <w:szCs w:val="18"/>
              </w:rPr>
              <w:t xml:space="preserve">]. </w:t>
            </w:r>
          </w:p>
        </w:tc>
      </w:tr>
      <w:tr w:rsidR="00894ECF" w:rsidRPr="00D5451C" w14:paraId="4A012762" w14:textId="77777777" w:rsidTr="004E78E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7DAC3402" w14:textId="77777777" w:rsidR="00894ECF" w:rsidRPr="00894ECF" w:rsidRDefault="00894ECF" w:rsidP="004E78E8">
            <w:pPr>
              <w:pStyle w:val="INDICATORTEXT"/>
              <w:jc w:val="both"/>
              <w:rPr>
                <w:rFonts w:ascii="Helvetica" w:hAnsi="Helvetica" w:cs="Helvetica"/>
                <w:b/>
                <w:color w:val="333333"/>
              </w:rPr>
            </w:pPr>
            <w:r w:rsidRPr="00894ECF">
              <w:rPr>
                <w:b/>
                <w:bCs/>
                <w:szCs w:val="18"/>
              </w:rPr>
              <w:t>ASSESSMENT</w:t>
            </w:r>
          </w:p>
        </w:tc>
      </w:tr>
      <w:tr w:rsidR="00894ECF" w:rsidRPr="00D5451C" w14:paraId="631E4B33" w14:textId="77777777" w:rsidTr="005D1795">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3D64E36D" w14:textId="77777777" w:rsidR="00894ECF" w:rsidRDefault="00894ECF" w:rsidP="004E78E8">
            <w:pPr>
              <w:pStyle w:val="INDICATORNUMBER"/>
              <w:rPr>
                <w:rStyle w:val="IntenseEmphasis"/>
                <w:b/>
                <w:bCs w:val="0"/>
                <w:i w:val="0"/>
                <w:iCs w:val="0"/>
                <w:color w:val="595959"/>
              </w:rPr>
            </w:pPr>
            <w:r>
              <w:rPr>
                <w:rStyle w:val="IntenseEmphasis"/>
                <w:b/>
                <w:bCs w:val="0"/>
                <w:i w:val="0"/>
                <w:iCs w:val="0"/>
                <w:color w:val="595959"/>
              </w:rPr>
              <w:t>IFD 23</w:t>
            </w:r>
          </w:p>
        </w:tc>
        <w:tc>
          <w:tcPr>
            <w:tcW w:w="8037" w:type="dxa"/>
            <w:tcBorders>
              <w:top w:val="single" w:sz="4" w:space="0" w:color="A6A6A6" w:themeColor="background1" w:themeShade="A6"/>
              <w:bottom w:val="single" w:sz="4" w:space="0" w:color="0070C0"/>
              <w:right w:val="single" w:sz="4" w:space="0" w:color="0070C0"/>
            </w:tcBorders>
            <w:shd w:val="clear" w:color="auto" w:fill="auto"/>
          </w:tcPr>
          <w:p w14:paraId="08527414" w14:textId="77777777" w:rsidR="00894ECF" w:rsidRPr="00894ECF" w:rsidRDefault="00C41A99" w:rsidP="00894EC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Maximum score: Three </w:t>
            </w:r>
            <w:r>
              <w:rPr>
                <w:rFonts w:ascii="Helvetica" w:hAnsi="Helvetica" w:cs="Helvetica"/>
                <w:color w:val="333333"/>
                <w:sz w:val="20"/>
              </w:rPr>
              <w:sym w:font="Wingdings" w:char="F0AB"/>
            </w:r>
          </w:p>
          <w:p w14:paraId="016637B9" w14:textId="77777777" w:rsidR="00894ECF" w:rsidRPr="00B32739" w:rsidRDefault="00894ECF" w:rsidP="00894EC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94ECF">
              <w:rPr>
                <w:bCs/>
                <w:szCs w:val="18"/>
              </w:rPr>
              <w:t>The assessment of this indicator is based on your responses to [23.1].</w:t>
            </w:r>
          </w:p>
        </w:tc>
      </w:tr>
    </w:tbl>
    <w:p w14:paraId="42B7B825" w14:textId="77777777" w:rsidR="001C7505" w:rsidRDefault="001C7505" w:rsidP="00066773">
      <w:pPr>
        <w:pStyle w:val="INDICATORTEXT"/>
        <w:ind w:left="0"/>
        <w:rPr>
          <w:b/>
          <w:szCs w:val="18"/>
        </w:rPr>
      </w:pPr>
    </w:p>
    <w:p w14:paraId="339A3E99" w14:textId="77777777" w:rsidR="001C7505" w:rsidRDefault="001C7505" w:rsidP="001C7505">
      <w:pPr>
        <w:rPr>
          <w:rFonts w:eastAsia="Times New Roman"/>
          <w:color w:val="595959"/>
          <w:sz w:val="18"/>
        </w:rPr>
      </w:pPr>
      <w:r>
        <w:br w:type="page"/>
      </w:r>
    </w:p>
    <w:p w14:paraId="212D3593" w14:textId="0E290DA8" w:rsidR="00854838" w:rsidRPr="00854838" w:rsidRDefault="00854838" w:rsidP="00854838">
      <w:pPr>
        <w:pStyle w:val="INDICATORTEXT"/>
        <w:ind w:left="0"/>
        <w:jc w:val="both"/>
        <w:rPr>
          <w:b/>
          <w:bCs/>
          <w:i/>
          <w:szCs w:val="18"/>
          <w:lang w:eastAsia="en-GB"/>
        </w:rPr>
      </w:pPr>
      <w:r w:rsidRPr="00854838">
        <w:rPr>
          <w:b/>
          <w:bCs/>
          <w:i/>
          <w:szCs w:val="18"/>
          <w:lang w:eastAsia="en-GB"/>
        </w:rPr>
        <w:lastRenderedPageBreak/>
        <w:t>Possible action</w:t>
      </w:r>
    </w:p>
    <w:p w14:paraId="734A8A7C" w14:textId="77777777" w:rsidR="00854838" w:rsidRPr="00854838" w:rsidRDefault="00854838" w:rsidP="00854838">
      <w:pPr>
        <w:pStyle w:val="INDICATORTEXT"/>
        <w:ind w:left="0"/>
        <w:jc w:val="both"/>
        <w:rPr>
          <w:bCs/>
          <w:i/>
          <w:szCs w:val="18"/>
          <w:lang w:eastAsia="en-GB"/>
        </w:rPr>
      </w:pPr>
      <w:r w:rsidRPr="00854838">
        <w:rPr>
          <w:bCs/>
          <w:i/>
          <w:szCs w:val="18"/>
          <w:lang w:eastAsia="en-GB"/>
        </w:rPr>
        <w:t>Promote implementation of anti-corruption practices.</w:t>
      </w:r>
    </w:p>
    <w:p w14:paraId="788DDF52" w14:textId="77777777" w:rsidR="00894ECF" w:rsidRDefault="00894ECF" w:rsidP="00066773">
      <w:pPr>
        <w:pStyle w:val="INDICATORTEXT"/>
        <w:ind w:left="0"/>
        <w:rPr>
          <w:b/>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72E5C" w14:paraId="76DE5A99"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F4B0759" w14:textId="77777777" w:rsidR="00272E5C" w:rsidRPr="00903B63" w:rsidRDefault="00272E5C"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85D9AEF" w14:textId="77777777" w:rsidR="00272E5C" w:rsidRPr="00903B63" w:rsidRDefault="00272E5C"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621F73F" w14:textId="77777777" w:rsidR="00272E5C" w:rsidRPr="00903B63" w:rsidRDefault="00272E5C"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57C5C7D" w14:textId="77777777" w:rsidR="00272E5C" w:rsidRPr="00903B63" w:rsidRDefault="00272E5C"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272E5C" w14:paraId="5FE87814"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F8E009B" w14:textId="77777777" w:rsidR="00272E5C" w:rsidRPr="00903B63" w:rsidRDefault="00272E5C" w:rsidP="004E78E8">
            <w:pPr>
              <w:pStyle w:val="SectionIndicatorHeaderText"/>
              <w:rPr>
                <w:rStyle w:val="IntenseEmphasis"/>
                <w:bCs w:val="0"/>
                <w:i w:val="0"/>
                <w:iCs w:val="0"/>
                <w:color w:val="FFFFFF" w:themeColor="background1"/>
              </w:rPr>
            </w:pPr>
            <w:r>
              <w:rPr>
                <w:rStyle w:val="IntenseEmphasis"/>
                <w:i w:val="0"/>
                <w:color w:val="FFFFFF" w:themeColor="background1"/>
              </w:rPr>
              <w:t>IFD 24</w:t>
            </w:r>
          </w:p>
        </w:tc>
        <w:tc>
          <w:tcPr>
            <w:tcW w:w="3402" w:type="dxa"/>
            <w:shd w:val="clear" w:color="auto" w:fill="888888"/>
          </w:tcPr>
          <w:p w14:paraId="2003979C" w14:textId="77777777" w:rsidR="00272E5C" w:rsidRPr="00903B63" w:rsidRDefault="00272E5C"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711EC33" w14:textId="77777777" w:rsidR="00272E5C" w:rsidRPr="00E41723" w:rsidRDefault="00272E5C"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DD1A0E5" w14:textId="77777777" w:rsidR="00272E5C" w:rsidRPr="00903B63" w:rsidRDefault="00272E5C" w:rsidP="004E78E8">
            <w:pPr>
              <w:pStyle w:val="SectionIndicatorHeaderText"/>
              <w:rPr>
                <w:rStyle w:val="IntenseEmphasis"/>
                <w:bCs w:val="0"/>
                <w:i w:val="0"/>
                <w:iCs w:val="0"/>
                <w:color w:val="FFFFFF" w:themeColor="background1"/>
              </w:rPr>
            </w:pPr>
            <w:r>
              <w:rPr>
                <w:rStyle w:val="IntenseEmphasis"/>
                <w:i w:val="0"/>
                <w:color w:val="FFFFFF" w:themeColor="background1"/>
              </w:rPr>
              <w:t>PIIF 4</w:t>
            </w:r>
          </w:p>
        </w:tc>
      </w:tr>
    </w:tbl>
    <w:p w14:paraId="0C0DE5EB" w14:textId="77777777" w:rsidR="00272E5C" w:rsidRDefault="00272E5C"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72E5C" w14:paraId="79D43575"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FD43A56" w14:textId="77777777" w:rsidR="00272E5C" w:rsidRPr="00903B63" w:rsidRDefault="00272E5C"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24</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63C0F234" w14:textId="77777777" w:rsidR="00272E5C" w:rsidRPr="00903B63" w:rsidRDefault="00272E5C"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72E5C" w14:paraId="06144EB2" w14:textId="77777777" w:rsidTr="004E7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EC0EDF7" w14:textId="77777777" w:rsidR="00272E5C" w:rsidRDefault="00272E5C" w:rsidP="004E78E8">
            <w:pPr>
              <w:pStyle w:val="INDICATORNUMBER"/>
              <w:rPr>
                <w:rStyle w:val="IntenseEmphasis"/>
                <w:b/>
                <w:bCs w:val="0"/>
                <w:i w:val="0"/>
                <w:iCs w:val="0"/>
              </w:rPr>
            </w:pPr>
            <w:r>
              <w:rPr>
                <w:rStyle w:val="IntenseEmphasis"/>
                <w:b/>
                <w:bCs w:val="0"/>
                <w:i w:val="0"/>
                <w:iCs w:val="0"/>
                <w:color w:val="595959"/>
              </w:rPr>
              <w:t>IFD 24.1</w:t>
            </w:r>
          </w:p>
        </w:tc>
        <w:tc>
          <w:tcPr>
            <w:tcW w:w="8080" w:type="dxa"/>
            <w:gridSpan w:val="2"/>
            <w:tcBorders>
              <w:top w:val="nil"/>
              <w:right w:val="single" w:sz="4" w:space="0" w:color="595959" w:themeColor="text1" w:themeTint="A6"/>
            </w:tcBorders>
          </w:tcPr>
          <w:p w14:paraId="1680118F" w14:textId="57FD9370" w:rsidR="00272E5C" w:rsidRPr="00392499" w:rsidRDefault="00272E5C"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72E5C">
              <w:rPr>
                <w:bCs/>
                <w:szCs w:val="18"/>
              </w:rPr>
              <w:t xml:space="preserve">Indicate </w:t>
            </w:r>
            <w:r w:rsidR="009B4588">
              <w:rPr>
                <w:bCs/>
                <w:szCs w:val="18"/>
              </w:rPr>
              <w:t>whether</w:t>
            </w:r>
            <w:r w:rsidR="009B4588" w:rsidRPr="00272E5C">
              <w:rPr>
                <w:bCs/>
                <w:szCs w:val="18"/>
              </w:rPr>
              <w:t xml:space="preserve"> </w:t>
            </w:r>
            <w:r w:rsidRPr="00272E5C">
              <w:rPr>
                <w:bCs/>
                <w:szCs w:val="18"/>
              </w:rPr>
              <w:t>you have anti-corruption policies.</w:t>
            </w:r>
          </w:p>
        </w:tc>
      </w:tr>
      <w:tr w:rsidR="00272E5C" w14:paraId="38A3DD70" w14:textId="77777777" w:rsidTr="004E78E8">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079B064B" w14:textId="77777777" w:rsidR="00272E5C" w:rsidRPr="00AE100E" w:rsidRDefault="00272E5C" w:rsidP="004E78E8">
            <w:pPr>
              <w:pStyle w:val="INDICATORNUMBER"/>
              <w:rPr>
                <w:rStyle w:val="IntenseEmphasis"/>
                <w:b/>
                <w:bCs w:val="0"/>
                <w:i w:val="0"/>
                <w:iCs w:val="0"/>
                <w:color w:val="595959"/>
              </w:rPr>
            </w:pPr>
          </w:p>
        </w:tc>
        <w:tc>
          <w:tcPr>
            <w:tcW w:w="8080" w:type="dxa"/>
            <w:gridSpan w:val="2"/>
            <w:tcBorders>
              <w:top w:val="nil"/>
              <w:bottom w:val="nil"/>
              <w:right w:val="single" w:sz="4" w:space="0" w:color="595959" w:themeColor="text1" w:themeTint="A6"/>
            </w:tcBorders>
            <w:shd w:val="clear" w:color="auto" w:fill="auto"/>
          </w:tcPr>
          <w:p w14:paraId="3DE2B3AD" w14:textId="77777777" w:rsidR="00272E5C" w:rsidRDefault="00272E5C" w:rsidP="00272E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272E5C">
              <w:t>Yes, published</w:t>
            </w:r>
          </w:p>
          <w:p w14:paraId="218D24E7" w14:textId="77777777" w:rsidR="00272E5C" w:rsidRDefault="00272E5C" w:rsidP="00272E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272E5C">
              <w:t>Yes, but not published</w:t>
            </w:r>
          </w:p>
          <w:p w14:paraId="3EB8C714" w14:textId="77777777" w:rsidR="00272E5C" w:rsidRPr="00B734A4" w:rsidRDefault="00272E5C" w:rsidP="00272E5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272E5C">
              <w:t>No</w:t>
            </w:r>
          </w:p>
        </w:tc>
      </w:tr>
      <w:tr w:rsidR="00272E5C" w14:paraId="20C8236E" w14:textId="77777777" w:rsidTr="004E78E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29EAC24A" w14:textId="77777777" w:rsidR="00272E5C" w:rsidRDefault="006072B0" w:rsidP="004E78E8">
            <w:pPr>
              <w:pStyle w:val="INDICATORNUMBER"/>
              <w:rPr>
                <w:rStyle w:val="IntenseEmphasis"/>
                <w:b/>
                <w:i w:val="0"/>
                <w:color w:val="595959"/>
              </w:rPr>
            </w:pPr>
            <w:r>
              <w:rPr>
                <w:rStyle w:val="IntenseEmphasis"/>
                <w:b/>
                <w:i w:val="0"/>
                <w:color w:val="595959"/>
              </w:rPr>
              <w:t>IFD 24</w:t>
            </w:r>
            <w:r w:rsidR="00272E5C">
              <w:rPr>
                <w:rStyle w:val="IntenseEmphasis"/>
                <w:b/>
                <w:i w:val="0"/>
                <w:color w:val="595959"/>
              </w:rPr>
              <w:t>.2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2A42AA98" w14:textId="360E0C60" w:rsidR="00272E5C" w:rsidRPr="006D231C" w:rsidRDefault="006072B0"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072B0">
              <w:rPr>
                <w:bCs/>
                <w:szCs w:val="18"/>
              </w:rPr>
              <w:t xml:space="preserve">Indicate </w:t>
            </w:r>
            <w:r w:rsidR="009B4588">
              <w:rPr>
                <w:bCs/>
                <w:szCs w:val="18"/>
              </w:rPr>
              <w:t>whether</w:t>
            </w:r>
            <w:r w:rsidR="009B4588" w:rsidRPr="006072B0">
              <w:rPr>
                <w:bCs/>
                <w:szCs w:val="18"/>
              </w:rPr>
              <w:t xml:space="preserve"> </w:t>
            </w:r>
            <w:r w:rsidRPr="006072B0">
              <w:rPr>
                <w:bCs/>
                <w:szCs w:val="18"/>
              </w:rPr>
              <w:t>you have internal whistle-blowing policies.</w:t>
            </w:r>
          </w:p>
        </w:tc>
      </w:tr>
      <w:tr w:rsidR="00272E5C" w14:paraId="5F328292"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2E551136" w14:textId="77777777" w:rsidR="00272E5C" w:rsidRDefault="00272E5C" w:rsidP="004E78E8">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5BF9EFFD" w14:textId="77777777" w:rsidR="00272E5C" w:rsidRPr="007767BB" w:rsidRDefault="00272E5C"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006072B0" w:rsidRPr="006072B0">
              <w:rPr>
                <w:bCs/>
                <w:szCs w:val="18"/>
              </w:rPr>
              <w:t>Yes, published</w:t>
            </w:r>
          </w:p>
          <w:p w14:paraId="1526FD61" w14:textId="77777777" w:rsidR="00272E5C" w:rsidRPr="007767BB" w:rsidRDefault="00272E5C"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006072B0" w:rsidRPr="006072B0">
              <w:rPr>
                <w:bCs/>
                <w:szCs w:val="18"/>
              </w:rPr>
              <w:t>Yes, but not published</w:t>
            </w:r>
          </w:p>
          <w:p w14:paraId="50DFD92C" w14:textId="77777777" w:rsidR="00272E5C" w:rsidRPr="006D231C" w:rsidRDefault="00272E5C" w:rsidP="006072B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006072B0" w:rsidRPr="006072B0">
              <w:rPr>
                <w:bCs/>
                <w:szCs w:val="18"/>
              </w:rPr>
              <w:t>No</w:t>
            </w:r>
          </w:p>
        </w:tc>
      </w:tr>
      <w:tr w:rsidR="00272E5C" w14:paraId="4C62DACA" w14:textId="77777777" w:rsidTr="004E78E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9B8A767" w14:textId="77777777" w:rsidR="00272E5C" w:rsidRDefault="00BF450F" w:rsidP="004E78E8">
            <w:pPr>
              <w:pStyle w:val="INDICATORNUMBER"/>
              <w:rPr>
                <w:rStyle w:val="IntenseEmphasis"/>
                <w:b/>
                <w:i w:val="0"/>
                <w:color w:val="595959"/>
              </w:rPr>
            </w:pPr>
            <w:r>
              <w:rPr>
                <w:rStyle w:val="IntenseEmphasis"/>
                <w:b/>
                <w:i w:val="0"/>
                <w:color w:val="595959"/>
              </w:rPr>
              <w:t>IFD 24</w:t>
            </w:r>
            <w:r w:rsidR="00272E5C">
              <w:rPr>
                <w:rStyle w:val="IntenseEmphasis"/>
                <w:b/>
                <w:i w:val="0"/>
                <w:color w:val="595959"/>
              </w:rPr>
              <w:t>.3</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63CA6A5F" w14:textId="53FD8CCD" w:rsidR="00272E5C" w:rsidRPr="006D231C" w:rsidRDefault="00BF450F"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F450F">
              <w:rPr>
                <w:bCs/>
                <w:szCs w:val="18"/>
              </w:rPr>
              <w:t xml:space="preserve">Indicate </w:t>
            </w:r>
            <w:r w:rsidR="009B4588">
              <w:rPr>
                <w:bCs/>
                <w:szCs w:val="18"/>
              </w:rPr>
              <w:t>whether</w:t>
            </w:r>
            <w:r w:rsidR="009B4588" w:rsidRPr="00BF450F">
              <w:rPr>
                <w:bCs/>
                <w:szCs w:val="18"/>
              </w:rPr>
              <w:t xml:space="preserve"> </w:t>
            </w:r>
            <w:r w:rsidRPr="00BF450F">
              <w:rPr>
                <w:bCs/>
                <w:szCs w:val="18"/>
              </w:rPr>
              <w:t>you review whether your investees have anti-corruption policies as part of your due diligence process.</w:t>
            </w:r>
          </w:p>
        </w:tc>
      </w:tr>
      <w:tr w:rsidR="0003187E" w14:paraId="5AB17025" w14:textId="77777777" w:rsidTr="00BC357D">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7E176CE3" w14:textId="77777777" w:rsidR="0003187E" w:rsidRDefault="0003187E" w:rsidP="004E78E8">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595959" w:themeColor="text1" w:themeTint="A6"/>
            </w:tcBorders>
            <w:shd w:val="clear" w:color="auto" w:fill="auto"/>
          </w:tcPr>
          <w:p w14:paraId="115C9F2B" w14:textId="77777777" w:rsidR="0003187E" w:rsidRPr="007767BB" w:rsidRDefault="0003187E" w:rsidP="00BF450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Yes</w:t>
            </w:r>
          </w:p>
        </w:tc>
        <w:tc>
          <w:tcPr>
            <w:tcW w:w="4040" w:type="dxa"/>
            <w:tcBorders>
              <w:top w:val="nil"/>
              <w:bottom w:val="single" w:sz="4" w:space="0" w:color="A6A6A6" w:themeColor="background1" w:themeShade="A6"/>
              <w:right w:val="single" w:sz="4" w:space="0" w:color="595959" w:themeColor="text1" w:themeTint="A6"/>
            </w:tcBorders>
            <w:shd w:val="clear" w:color="auto" w:fill="auto"/>
          </w:tcPr>
          <w:p w14:paraId="0C54A787" w14:textId="77777777" w:rsidR="0003187E" w:rsidRPr="006D231C" w:rsidRDefault="0003187E" w:rsidP="00BF450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No</w:t>
            </w:r>
          </w:p>
        </w:tc>
      </w:tr>
      <w:tr w:rsidR="00BA373C" w14:paraId="6C2FD418" w14:textId="77777777" w:rsidTr="00BA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06D5D47C" w14:textId="77777777" w:rsidR="00BA373C" w:rsidRDefault="00BA373C" w:rsidP="004E78E8">
            <w:pPr>
              <w:pStyle w:val="INDICATORNUMBER"/>
              <w:rPr>
                <w:rStyle w:val="IntenseEmphasis"/>
                <w:b/>
                <w:i w:val="0"/>
                <w:color w:val="595959"/>
              </w:rPr>
            </w:pPr>
            <w:r>
              <w:rPr>
                <w:rStyle w:val="IntenseEmphasis"/>
                <w:b/>
                <w:i w:val="0"/>
                <w:color w:val="595959"/>
              </w:rPr>
              <w:t>IFD 24.4</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305917CB" w14:textId="410F6AB7" w:rsidR="00BA373C" w:rsidRPr="006D231C" w:rsidRDefault="00BA373C"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A373C">
              <w:rPr>
                <w:bCs/>
                <w:szCs w:val="18"/>
              </w:rPr>
              <w:t xml:space="preserve">Indicate </w:t>
            </w:r>
            <w:r w:rsidR="009B4588">
              <w:rPr>
                <w:bCs/>
                <w:szCs w:val="18"/>
              </w:rPr>
              <w:t>whether</w:t>
            </w:r>
            <w:r w:rsidR="009B4588" w:rsidRPr="00BA373C">
              <w:rPr>
                <w:bCs/>
                <w:szCs w:val="18"/>
              </w:rPr>
              <w:t xml:space="preserve"> </w:t>
            </w:r>
            <w:r w:rsidRPr="00BA373C">
              <w:rPr>
                <w:bCs/>
                <w:szCs w:val="18"/>
              </w:rPr>
              <w:t>you review whether your investees have internal whistle-blowing policies as part of your due diligence process.</w:t>
            </w:r>
          </w:p>
        </w:tc>
      </w:tr>
      <w:tr w:rsidR="0003187E" w14:paraId="594F3DDE" w14:textId="77777777" w:rsidTr="00BC357D">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47DAC985" w14:textId="77777777" w:rsidR="0003187E" w:rsidRDefault="0003187E" w:rsidP="004E78E8">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595959" w:themeColor="text1" w:themeTint="A6"/>
            </w:tcBorders>
            <w:shd w:val="clear" w:color="auto" w:fill="auto"/>
          </w:tcPr>
          <w:p w14:paraId="23DCFB43" w14:textId="77777777" w:rsidR="0003187E" w:rsidRPr="007767BB" w:rsidRDefault="0003187E" w:rsidP="00BA373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Yes</w:t>
            </w:r>
          </w:p>
        </w:tc>
        <w:tc>
          <w:tcPr>
            <w:tcW w:w="4040" w:type="dxa"/>
            <w:tcBorders>
              <w:top w:val="nil"/>
              <w:bottom w:val="single" w:sz="4" w:space="0" w:color="A6A6A6" w:themeColor="background1" w:themeShade="A6"/>
              <w:right w:val="single" w:sz="4" w:space="0" w:color="595959" w:themeColor="text1" w:themeTint="A6"/>
            </w:tcBorders>
            <w:shd w:val="clear" w:color="auto" w:fill="auto"/>
          </w:tcPr>
          <w:p w14:paraId="6DAAA64A" w14:textId="77777777" w:rsidR="0003187E" w:rsidRPr="006D231C" w:rsidRDefault="0003187E" w:rsidP="00BA373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767BB">
              <w:rPr>
                <w:bCs/>
                <w:szCs w:val="18"/>
              </w:rPr>
              <w:sym w:font="Wingdings" w:char="F06D"/>
            </w:r>
            <w:r w:rsidRPr="007767BB">
              <w:rPr>
                <w:bCs/>
                <w:szCs w:val="18"/>
              </w:rPr>
              <w:t xml:space="preserve"> </w:t>
            </w:r>
            <w:r w:rsidRPr="006072B0">
              <w:rPr>
                <w:bCs/>
                <w:szCs w:val="18"/>
              </w:rPr>
              <w:t>No</w:t>
            </w:r>
          </w:p>
        </w:tc>
      </w:tr>
      <w:tr w:rsidR="00272E5C" w14:paraId="3DF34177" w14:textId="77777777" w:rsidTr="00BA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03D7FE8D" w14:textId="77777777" w:rsidR="00272E5C" w:rsidRPr="00B734A4" w:rsidRDefault="00272E5C" w:rsidP="004E78E8">
            <w:pPr>
              <w:pStyle w:val="INDICATORNUMBER"/>
              <w:rPr>
                <w:rStyle w:val="IntenseEmphasis"/>
                <w:b/>
                <w:i w:val="0"/>
                <w:color w:val="595959"/>
              </w:rPr>
            </w:pPr>
            <w:r>
              <w:rPr>
                <w:rStyle w:val="IntenseEmphasis"/>
                <w:b/>
                <w:i w:val="0"/>
                <w:color w:val="595959"/>
              </w:rPr>
              <w:t>IFD 2</w:t>
            </w:r>
            <w:r w:rsidR="00BA373C">
              <w:rPr>
                <w:rStyle w:val="IntenseEmphasis"/>
                <w:b/>
                <w:i w:val="0"/>
                <w:color w:val="595959"/>
              </w:rPr>
              <w:t>4.5</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534A10DD" w14:textId="077DCAF2" w:rsidR="00272E5C" w:rsidRPr="006D231C" w:rsidRDefault="00272E5C"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272E5C" w14:paraId="59A3F138"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023E2562" w14:textId="77777777" w:rsidR="00272E5C" w:rsidRDefault="00272E5C" w:rsidP="004E78E8">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2A549C1" w14:textId="77777777" w:rsidR="00272E5C" w:rsidRPr="006D231C" w:rsidRDefault="00272E5C"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2C37A696" w14:textId="77777777" w:rsidR="00272E5C" w:rsidRDefault="00272E5C"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34"/>
        <w:gridCol w:w="8080"/>
      </w:tblGrid>
      <w:tr w:rsidR="00107150" w14:paraId="7AF66128"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19922F48" w14:textId="77777777" w:rsidR="00107150" w:rsidRPr="00191BC1" w:rsidRDefault="00107150"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24</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3567D6CF" w14:textId="77777777" w:rsidR="00107150" w:rsidRPr="00191BC1" w:rsidRDefault="00107150"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107150" w:rsidRPr="00CF025D" w14:paraId="5700BA6B" w14:textId="77777777" w:rsidTr="004E78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38259385" w14:textId="77777777" w:rsidR="00107150" w:rsidRPr="000D72DF" w:rsidRDefault="00107150" w:rsidP="004E78E8">
            <w:pPr>
              <w:pStyle w:val="INDICATORNUMBER"/>
              <w:rPr>
                <w:rStyle w:val="IntenseEmphasis"/>
                <w:b/>
                <w:bCs w:val="0"/>
                <w:i w:val="0"/>
                <w:iCs w:val="0"/>
              </w:rPr>
            </w:pPr>
            <w:r>
              <w:rPr>
                <w:rStyle w:val="IntenseEmphasis"/>
                <w:b/>
                <w:bCs w:val="0"/>
                <w:i w:val="0"/>
                <w:iCs w:val="0"/>
                <w:color w:val="595959"/>
              </w:rPr>
              <w:t>IFD 24.5</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5E82E3EB" w14:textId="77777777" w:rsidR="00107150" w:rsidRPr="00B01D44" w:rsidRDefault="00107150" w:rsidP="004E78E8">
            <w:pPr>
              <w:pStyle w:val="INDICATORTEXT"/>
              <w:jc w:val="both"/>
              <w:cnfStyle w:val="000000000000" w:firstRow="0" w:lastRow="0" w:firstColumn="0" w:lastColumn="0" w:oddVBand="0" w:evenVBand="0" w:oddHBand="0" w:evenHBand="0" w:firstRowFirstColumn="0" w:firstRowLastColumn="0" w:lastRowFirstColumn="0" w:lastRowLastColumn="0"/>
            </w:pPr>
            <w:r w:rsidRPr="00107150">
              <w:rPr>
                <w:bCs/>
                <w:szCs w:val="18"/>
              </w:rPr>
              <w:t>For example, if you do promote the implementation of anti-corruption policies, please describe how.</w:t>
            </w:r>
          </w:p>
        </w:tc>
      </w:tr>
      <w:tr w:rsidR="00107150" w:rsidRPr="00CF025D" w14:paraId="4E72D8A5" w14:textId="77777777" w:rsidTr="004E78E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5BDF4CA6" w14:textId="77777777" w:rsidR="00107150" w:rsidRPr="00853ECD" w:rsidRDefault="00870C10" w:rsidP="004E78E8">
            <w:pPr>
              <w:pStyle w:val="INDICATORTEXT"/>
              <w:jc w:val="both"/>
              <w:rPr>
                <w:bCs/>
                <w:szCs w:val="18"/>
              </w:rPr>
            </w:pPr>
            <w:r>
              <w:rPr>
                <w:rStyle w:val="IntenseEmphasis"/>
                <w:bCs w:val="0"/>
                <w:i w:val="0"/>
                <w:iCs w:val="0"/>
                <w:color w:val="595959"/>
              </w:rPr>
              <w:t>ASSESSMENT</w:t>
            </w:r>
          </w:p>
        </w:tc>
      </w:tr>
      <w:tr w:rsidR="00107150" w:rsidRPr="00CF025D" w14:paraId="2649D9EA" w14:textId="77777777" w:rsidTr="004E78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319366DE" w14:textId="77777777" w:rsidR="00107150" w:rsidRDefault="00107150" w:rsidP="004E78E8">
            <w:pPr>
              <w:pStyle w:val="INDICATORNUMBER"/>
              <w:rPr>
                <w:rStyle w:val="IntenseEmphasis"/>
                <w:b/>
                <w:bCs w:val="0"/>
                <w:i w:val="0"/>
                <w:iCs w:val="0"/>
                <w:color w:val="595959"/>
              </w:rPr>
            </w:pPr>
            <w:r>
              <w:rPr>
                <w:rStyle w:val="IntenseEmphasis"/>
                <w:b/>
                <w:bCs w:val="0"/>
                <w:i w:val="0"/>
                <w:iCs w:val="0"/>
                <w:color w:val="595959"/>
              </w:rPr>
              <w:t>IFD 24</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3394109D" w14:textId="77777777" w:rsidR="00107150" w:rsidRPr="00107150" w:rsidRDefault="00107150" w:rsidP="0010715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07150">
              <w:rPr>
                <w:bCs/>
                <w:szCs w:val="18"/>
              </w:rPr>
              <w:t xml:space="preserve">Maximum score: Three </w:t>
            </w:r>
            <w:r w:rsidRPr="00107150">
              <w:rPr>
                <w:bCs/>
                <w:szCs w:val="18"/>
              </w:rPr>
              <w:sym w:font="Wingdings" w:char="F0AB"/>
            </w:r>
          </w:p>
          <w:p w14:paraId="0ADC9A3B" w14:textId="77777777" w:rsidR="00107150" w:rsidRPr="00235AC3" w:rsidRDefault="00107150" w:rsidP="0010715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07150">
              <w:rPr>
                <w:bCs/>
                <w:szCs w:val="18"/>
              </w:rPr>
              <w:t>The assessment of this indicator is based on your responses to [24.1 &amp; 24.2].</w:t>
            </w:r>
          </w:p>
        </w:tc>
      </w:tr>
    </w:tbl>
    <w:p w14:paraId="06321307" w14:textId="77777777" w:rsidR="00B07BE2" w:rsidRDefault="00B07BE2" w:rsidP="00066773">
      <w:pPr>
        <w:pStyle w:val="INDICATORTEXT"/>
        <w:ind w:left="0"/>
        <w:rPr>
          <w:b/>
          <w:szCs w:val="18"/>
        </w:rPr>
      </w:pPr>
    </w:p>
    <w:p w14:paraId="216EC61B" w14:textId="77777777" w:rsidR="00B07BE2" w:rsidRDefault="00B07BE2" w:rsidP="00B07BE2">
      <w:pPr>
        <w:rPr>
          <w:rFonts w:eastAsia="Times New Roman"/>
          <w:color w:val="595959"/>
          <w:sz w:val="18"/>
        </w:rPr>
        <w:sectPr w:rsidR="00B07BE2" w:rsidSect="00855023">
          <w:headerReference w:type="default" r:id="rId55"/>
          <w:footerReference w:type="default" r:id="rId56"/>
          <w:headerReference w:type="first" r:id="rId57"/>
          <w:footerReference w:type="first" r:id="rId58"/>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B07BE2" w14:paraId="42553E83" w14:textId="77777777" w:rsidTr="00E01E9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609CB16" w14:textId="77777777" w:rsidR="00B07BE2" w:rsidRDefault="00B07BE2" w:rsidP="004E78E8">
            <w:pPr>
              <w:widowControl/>
              <w:autoSpaceDE/>
              <w:autoSpaceDN/>
              <w:adjustRightInd/>
              <w:spacing w:after="0" w:line="240" w:lineRule="auto"/>
              <w:rPr>
                <w:rStyle w:val="IntenseEmphasis"/>
                <w:b/>
                <w:bCs w:val="0"/>
                <w:i w:val="0"/>
                <w:iCs w:val="0"/>
              </w:rPr>
            </w:pPr>
            <w:r>
              <w:lastRenderedPageBreak/>
              <w:t>SECTION</w:t>
            </w:r>
          </w:p>
        </w:tc>
      </w:tr>
      <w:tr w:rsidR="00B07BE2" w14:paraId="3522CA30" w14:textId="77777777" w:rsidTr="00E01E9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5A98550" w14:textId="77777777" w:rsidR="00B07BE2" w:rsidRPr="008C02AE" w:rsidRDefault="00B07BE2" w:rsidP="00B07BE2">
            <w:pPr>
              <w:pStyle w:val="Heading2"/>
              <w:outlineLvl w:val="1"/>
              <w:rPr>
                <w:rStyle w:val="IntenseEmphasis"/>
                <w:i w:val="0"/>
                <w:iCs w:val="0"/>
                <w:color w:val="008CD0"/>
              </w:rPr>
            </w:pPr>
            <w:bookmarkStart w:id="14" w:name="_Toc368050687"/>
            <w:r>
              <w:t>PIIF Principle 5</w:t>
            </w:r>
            <w:r w:rsidRPr="008C02AE">
              <w:t xml:space="preserve">: </w:t>
            </w:r>
            <w:r w:rsidRPr="00B07BE2">
              <w:t>Transpare</w:t>
            </w:r>
            <w:r>
              <w:t>ncy</w:t>
            </w:r>
            <w:bookmarkEnd w:id="14"/>
          </w:p>
        </w:tc>
      </w:tr>
    </w:tbl>
    <w:p w14:paraId="74B7AF86" w14:textId="77777777" w:rsidR="00B07BE2" w:rsidRDefault="00B07BE2" w:rsidP="00311CC2">
      <w:pPr>
        <w:pStyle w:val="INDICATORNUMBER"/>
      </w:pPr>
    </w:p>
    <w:p w14:paraId="426C4670" w14:textId="7FDF5EEE" w:rsidR="00595FCD" w:rsidRPr="00595FCD" w:rsidRDefault="00595FCD" w:rsidP="00595FCD">
      <w:pPr>
        <w:pStyle w:val="INDICATORTEXT"/>
        <w:ind w:left="0"/>
        <w:jc w:val="both"/>
        <w:rPr>
          <w:b/>
          <w:bCs/>
          <w:i/>
          <w:szCs w:val="18"/>
          <w:lang w:eastAsia="en-GB"/>
        </w:rPr>
      </w:pPr>
      <w:r w:rsidRPr="00595FCD">
        <w:rPr>
          <w:b/>
          <w:bCs/>
          <w:i/>
          <w:szCs w:val="18"/>
          <w:lang w:eastAsia="en-GB"/>
        </w:rPr>
        <w:t>Possible action</w:t>
      </w:r>
    </w:p>
    <w:p w14:paraId="2A503D76" w14:textId="77777777" w:rsidR="00595FCD" w:rsidRPr="00595FCD" w:rsidRDefault="00595FCD" w:rsidP="00595FCD">
      <w:pPr>
        <w:pStyle w:val="INDICATORTEXT"/>
        <w:ind w:left="0"/>
        <w:jc w:val="both"/>
        <w:rPr>
          <w:bCs/>
          <w:i/>
          <w:szCs w:val="18"/>
          <w:lang w:eastAsia="en-GB"/>
        </w:rPr>
      </w:pPr>
      <w:r w:rsidRPr="00595FCD">
        <w:rPr>
          <w:bCs/>
          <w:i/>
          <w:szCs w:val="18"/>
          <w:lang w:eastAsia="en-GB"/>
        </w:rPr>
        <w:t>Fully disclose policies, criteria and related conditions of products and services to investees and other relevant stakeholders.</w:t>
      </w:r>
    </w:p>
    <w:p w14:paraId="31CE08F4" w14:textId="77777777" w:rsidR="00107150" w:rsidRDefault="00107150" w:rsidP="006F13F0">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E78E8" w14:paraId="5741EE7F"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49375CE" w14:textId="77777777" w:rsidR="004E78E8" w:rsidRPr="00903B63" w:rsidRDefault="004E78E8" w:rsidP="004E78E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9B25B61" w14:textId="77777777" w:rsidR="004E78E8" w:rsidRPr="00903B63"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ADBCBD1" w14:textId="77777777" w:rsidR="004E78E8" w:rsidRPr="00903B63"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31D7D23" w14:textId="77777777" w:rsidR="004E78E8" w:rsidRPr="00903B63" w:rsidRDefault="004E78E8" w:rsidP="004E78E8">
            <w:pPr>
              <w:widowControl/>
              <w:autoSpaceDE/>
              <w:autoSpaceDN/>
              <w:adjustRightInd/>
              <w:spacing w:after="0" w:line="240" w:lineRule="auto"/>
              <w:rPr>
                <w:rStyle w:val="IntenseEmphasis"/>
                <w:b w:val="0"/>
                <w:bCs w:val="0"/>
                <w:iCs w:val="0"/>
                <w:color w:val="FFFFFF" w:themeColor="background1"/>
              </w:rPr>
            </w:pPr>
            <w:r w:rsidRPr="00903B63">
              <w:t>Principle</w:t>
            </w:r>
          </w:p>
        </w:tc>
      </w:tr>
      <w:tr w:rsidR="004E78E8" w14:paraId="6BF780D2" w14:textId="77777777" w:rsidTr="004E78E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66AAC0B" w14:textId="77777777" w:rsidR="004E78E8" w:rsidRPr="00903B63"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IFD 25</w:t>
            </w:r>
          </w:p>
        </w:tc>
        <w:tc>
          <w:tcPr>
            <w:tcW w:w="3402" w:type="dxa"/>
            <w:shd w:val="clear" w:color="auto" w:fill="888888"/>
          </w:tcPr>
          <w:p w14:paraId="0BE871B5" w14:textId="77777777" w:rsidR="004E78E8" w:rsidRPr="00903B63"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4B11FFD" w14:textId="77777777" w:rsidR="004E78E8" w:rsidRPr="00E41723"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9BBCA9B" w14:textId="77777777" w:rsidR="004E78E8" w:rsidRPr="00903B63"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PIIF 5</w:t>
            </w:r>
          </w:p>
        </w:tc>
      </w:tr>
    </w:tbl>
    <w:p w14:paraId="6281B39F" w14:textId="77777777" w:rsidR="004E78E8" w:rsidRDefault="004E78E8" w:rsidP="006F13F0">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595FCD" w14:paraId="24A83296"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16C79A1" w14:textId="77777777" w:rsidR="00595FCD" w:rsidRPr="00903B63" w:rsidRDefault="00595FCD"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25</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026781F" w14:textId="77777777" w:rsidR="00595FCD" w:rsidRPr="00903B63" w:rsidRDefault="00595FCD"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95FCD" w14:paraId="2E629390" w14:textId="77777777" w:rsidTr="004E7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3B0B5BA" w14:textId="77777777" w:rsidR="00595FCD" w:rsidRDefault="00595FCD" w:rsidP="004E78E8">
            <w:pPr>
              <w:pStyle w:val="INDICATORNUMBER"/>
              <w:rPr>
                <w:rStyle w:val="IntenseEmphasis"/>
                <w:b/>
                <w:bCs w:val="0"/>
                <w:i w:val="0"/>
                <w:iCs w:val="0"/>
              </w:rPr>
            </w:pPr>
            <w:r>
              <w:rPr>
                <w:rStyle w:val="IntenseEmphasis"/>
                <w:b/>
                <w:bCs w:val="0"/>
                <w:i w:val="0"/>
                <w:iCs w:val="0"/>
                <w:color w:val="595959"/>
              </w:rPr>
              <w:t>IFD 25.1</w:t>
            </w:r>
          </w:p>
        </w:tc>
        <w:tc>
          <w:tcPr>
            <w:tcW w:w="8080" w:type="dxa"/>
            <w:tcBorders>
              <w:top w:val="nil"/>
              <w:right w:val="single" w:sz="4" w:space="0" w:color="595959" w:themeColor="text1" w:themeTint="A6"/>
            </w:tcBorders>
          </w:tcPr>
          <w:p w14:paraId="45F1D95E" w14:textId="3749D96E" w:rsidR="00595FCD" w:rsidRPr="00392499" w:rsidRDefault="00595FCD" w:rsidP="004E78E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595FCD">
              <w:rPr>
                <w:bCs/>
                <w:szCs w:val="18"/>
              </w:rPr>
              <w:t xml:space="preserve">Indicate how your mission and investment objectives </w:t>
            </w:r>
            <w:r w:rsidR="009B4588">
              <w:rPr>
                <w:bCs/>
                <w:szCs w:val="18"/>
              </w:rPr>
              <w:t xml:space="preserve">are </w:t>
            </w:r>
            <w:r w:rsidRPr="00595FCD">
              <w:rPr>
                <w:bCs/>
                <w:szCs w:val="18"/>
              </w:rPr>
              <w:t>communicated to stakeholders (</w:t>
            </w:r>
            <w:r w:rsidR="00F819B2">
              <w:rPr>
                <w:bCs/>
                <w:szCs w:val="18"/>
              </w:rPr>
              <w:t xml:space="preserve">e.g., </w:t>
            </w:r>
            <w:r w:rsidRPr="00595FCD">
              <w:rPr>
                <w:bCs/>
                <w:szCs w:val="18"/>
              </w:rPr>
              <w:t>investees, investors).</w:t>
            </w:r>
          </w:p>
        </w:tc>
      </w:tr>
      <w:tr w:rsidR="00595FCD" w14:paraId="32D9BB3F" w14:textId="77777777" w:rsidTr="004E78E8">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3DE1CEE1" w14:textId="77777777" w:rsidR="00595FCD" w:rsidRPr="00AE100E" w:rsidRDefault="00595FCD" w:rsidP="004E78E8">
            <w:pPr>
              <w:pStyle w:val="INDICATORNUMBER"/>
              <w:rPr>
                <w:rStyle w:val="IntenseEmphasis"/>
                <w:b/>
                <w:bCs w:val="0"/>
                <w:i w:val="0"/>
                <w:iCs w:val="0"/>
                <w:color w:val="595959"/>
              </w:rPr>
            </w:pPr>
          </w:p>
        </w:tc>
        <w:tc>
          <w:tcPr>
            <w:tcW w:w="8080" w:type="dxa"/>
            <w:tcBorders>
              <w:top w:val="nil"/>
              <w:bottom w:val="nil"/>
              <w:right w:val="single" w:sz="4" w:space="0" w:color="595959" w:themeColor="text1" w:themeTint="A6"/>
            </w:tcBorders>
            <w:shd w:val="clear" w:color="auto" w:fill="auto"/>
          </w:tcPr>
          <w:p w14:paraId="10508772" w14:textId="77777777" w:rsidR="00595FCD" w:rsidRDefault="00595FCD"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00677C0D">
              <w:t>Publicly, provide a URL:_____________</w:t>
            </w:r>
          </w:p>
          <w:p w14:paraId="608BFA91" w14:textId="77777777" w:rsidR="00595FCD" w:rsidRDefault="00595FCD" w:rsidP="004E78E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595FCD">
              <w:t>Selected stakeholders only</w:t>
            </w:r>
          </w:p>
          <w:p w14:paraId="7EC5B0EC" w14:textId="77777777" w:rsidR="00595FCD" w:rsidRPr="00B734A4" w:rsidRDefault="00595FCD" w:rsidP="004E78E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595FCD">
              <w:t>On request only</w:t>
            </w:r>
          </w:p>
        </w:tc>
      </w:tr>
      <w:tr w:rsidR="00595FCD" w14:paraId="25BB2D41" w14:textId="77777777" w:rsidTr="004E78E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3CFE2F4A" w14:textId="77777777" w:rsidR="00595FCD" w:rsidRPr="00B734A4" w:rsidRDefault="00595FCD" w:rsidP="004E78E8">
            <w:pPr>
              <w:pStyle w:val="INDICATORNUMBER"/>
              <w:rPr>
                <w:rStyle w:val="IntenseEmphasis"/>
                <w:b/>
                <w:i w:val="0"/>
                <w:color w:val="595959"/>
              </w:rPr>
            </w:pPr>
            <w:r>
              <w:rPr>
                <w:rStyle w:val="IntenseEmphasis"/>
                <w:b/>
                <w:i w:val="0"/>
                <w:color w:val="595959"/>
              </w:rPr>
              <w:t>IFD 25.2</w:t>
            </w:r>
          </w:p>
        </w:tc>
        <w:tc>
          <w:tcPr>
            <w:tcW w:w="8080" w:type="dxa"/>
            <w:tcBorders>
              <w:top w:val="single" w:sz="4" w:space="0" w:color="A6A6A6" w:themeColor="background1" w:themeShade="A6"/>
              <w:right w:val="single" w:sz="4" w:space="0" w:color="595959" w:themeColor="text1" w:themeTint="A6"/>
            </w:tcBorders>
            <w:shd w:val="clear" w:color="auto" w:fill="F2F2F2" w:themeFill="background1" w:themeFillShade="F2"/>
          </w:tcPr>
          <w:p w14:paraId="1DAAE83C" w14:textId="27272C4D" w:rsidR="00595FCD" w:rsidRPr="006D231C" w:rsidRDefault="00595FCD" w:rsidP="009B4588">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595FCD" w14:paraId="4C3BE02F" w14:textId="77777777" w:rsidTr="004E78E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B9E02F3" w14:textId="77777777" w:rsidR="00595FCD" w:rsidRDefault="00595FCD" w:rsidP="004E78E8">
            <w:pPr>
              <w:pStyle w:val="INDICATORNUMBER"/>
              <w:rPr>
                <w:rStyle w:val="IntenseEmphasis"/>
                <w:b/>
                <w:i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6DCE3376" w14:textId="77777777" w:rsidR="00595FCD" w:rsidRPr="006D231C" w:rsidRDefault="00595FCD" w:rsidP="004E78E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1E2746AD" w14:textId="77777777" w:rsidR="00595FCD" w:rsidRDefault="00595FCD"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34"/>
        <w:gridCol w:w="8080"/>
      </w:tblGrid>
      <w:tr w:rsidR="00595FCD" w14:paraId="73FA6BE7"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0D8675DB" w14:textId="77777777" w:rsidR="00595FCD" w:rsidRPr="00191BC1" w:rsidRDefault="00595FCD"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25</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70390350" w14:textId="77777777" w:rsidR="00595FCD" w:rsidRPr="00191BC1" w:rsidRDefault="00595FCD"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595FCD" w:rsidRPr="00CF025D" w14:paraId="01E76920" w14:textId="77777777" w:rsidTr="004E78E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49285834" w14:textId="77777777" w:rsidR="00595FCD" w:rsidRPr="00853ECD" w:rsidRDefault="00595FCD" w:rsidP="004E78E8">
            <w:pPr>
              <w:pStyle w:val="INDICATORTEXT"/>
              <w:jc w:val="both"/>
              <w:rPr>
                <w:bCs/>
                <w:szCs w:val="18"/>
              </w:rPr>
            </w:pPr>
            <w:r>
              <w:rPr>
                <w:rStyle w:val="IntenseEmphasis"/>
                <w:bCs w:val="0"/>
                <w:i w:val="0"/>
                <w:iCs w:val="0"/>
                <w:color w:val="595959"/>
              </w:rPr>
              <w:t>ASSESSMENT</w:t>
            </w:r>
          </w:p>
        </w:tc>
      </w:tr>
      <w:tr w:rsidR="00595FCD" w:rsidRPr="00CF025D" w14:paraId="425040C8" w14:textId="77777777" w:rsidTr="004E78E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50D46100" w14:textId="77777777" w:rsidR="00595FCD" w:rsidRDefault="00595FCD" w:rsidP="004E78E8">
            <w:pPr>
              <w:pStyle w:val="INDICATORNUMBER"/>
              <w:rPr>
                <w:rStyle w:val="IntenseEmphasis"/>
                <w:b/>
                <w:bCs w:val="0"/>
                <w:i w:val="0"/>
                <w:iCs w:val="0"/>
                <w:color w:val="595959"/>
              </w:rPr>
            </w:pPr>
            <w:r>
              <w:rPr>
                <w:rStyle w:val="IntenseEmphasis"/>
                <w:b/>
                <w:bCs w:val="0"/>
                <w:i w:val="0"/>
                <w:iCs w:val="0"/>
                <w:color w:val="595959"/>
              </w:rPr>
              <w:t>IFD 25</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7D4E5F09" w14:textId="77777777" w:rsidR="00595FCD" w:rsidRPr="00595FCD" w:rsidRDefault="00595FCD" w:rsidP="00595FC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95FCD">
              <w:rPr>
                <w:bCs/>
                <w:szCs w:val="18"/>
              </w:rPr>
              <w:t xml:space="preserve">Maximum score: Three </w:t>
            </w:r>
            <w:r w:rsidRPr="00595FCD">
              <w:rPr>
                <w:bCs/>
                <w:szCs w:val="18"/>
              </w:rPr>
              <w:sym w:font="Wingdings" w:char="F0AB"/>
            </w:r>
          </w:p>
          <w:p w14:paraId="1D49C7B4" w14:textId="77777777" w:rsidR="00595FCD" w:rsidRPr="00235AC3" w:rsidRDefault="00595FCD" w:rsidP="00595FC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95FCD">
              <w:rPr>
                <w:bCs/>
                <w:szCs w:val="18"/>
              </w:rPr>
              <w:t>The assessment of this indicator is based on your responses to [25.1].</w:t>
            </w:r>
          </w:p>
        </w:tc>
      </w:tr>
    </w:tbl>
    <w:p w14:paraId="2B6566C8" w14:textId="77777777" w:rsidR="006F13F0" w:rsidRDefault="006F13F0" w:rsidP="00066773">
      <w:pPr>
        <w:pStyle w:val="INDICATORTEXT"/>
        <w:ind w:left="0"/>
        <w:rPr>
          <w:b/>
          <w:szCs w:val="18"/>
        </w:rPr>
      </w:pPr>
    </w:p>
    <w:p w14:paraId="627B57D2" w14:textId="77777777" w:rsidR="006F13F0" w:rsidRDefault="006F13F0" w:rsidP="006F13F0">
      <w:pPr>
        <w:rPr>
          <w:rFonts w:eastAsia="Times New Roman"/>
          <w:color w:val="595959"/>
          <w:sz w:val="18"/>
        </w:rPr>
      </w:pPr>
      <w:r>
        <w:br w:type="page"/>
      </w:r>
    </w:p>
    <w:p w14:paraId="3574A09B" w14:textId="24DB498F" w:rsidR="006F13F0" w:rsidRPr="006F13F0" w:rsidRDefault="006F13F0" w:rsidP="006F13F0">
      <w:pPr>
        <w:pStyle w:val="INDICATORTEXT"/>
        <w:ind w:left="0"/>
        <w:jc w:val="both"/>
        <w:rPr>
          <w:b/>
          <w:bCs/>
          <w:i/>
          <w:szCs w:val="18"/>
          <w:lang w:eastAsia="en-GB"/>
        </w:rPr>
      </w:pPr>
      <w:r w:rsidRPr="006F13F0">
        <w:rPr>
          <w:b/>
          <w:bCs/>
          <w:i/>
          <w:szCs w:val="18"/>
          <w:lang w:eastAsia="en-GB"/>
        </w:rPr>
        <w:lastRenderedPageBreak/>
        <w:t>Possible action</w:t>
      </w:r>
    </w:p>
    <w:p w14:paraId="1A616835" w14:textId="77777777" w:rsidR="006F13F0" w:rsidRPr="006F13F0" w:rsidRDefault="006F13F0" w:rsidP="006F13F0">
      <w:pPr>
        <w:pStyle w:val="INDICATORTEXT"/>
        <w:ind w:left="0"/>
        <w:jc w:val="both"/>
        <w:rPr>
          <w:bCs/>
          <w:i/>
          <w:szCs w:val="18"/>
          <w:lang w:eastAsia="en-GB"/>
        </w:rPr>
      </w:pPr>
      <w:r w:rsidRPr="006F13F0">
        <w:rPr>
          <w:bCs/>
          <w:i/>
          <w:szCs w:val="18"/>
          <w:lang w:eastAsia="en-GB"/>
        </w:rPr>
        <w:t>Fully disclose policies, criteria and related conditions of products and services to investees and other relevant stakeholders.</w:t>
      </w:r>
    </w:p>
    <w:p w14:paraId="5CE246E0" w14:textId="77777777" w:rsidR="006F13F0" w:rsidRDefault="006F13F0" w:rsidP="004E78E8">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E78E8" w14:paraId="59D84601"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85AE69B"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6189E070"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0024C79"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22EC664"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4E78E8" w14:paraId="67A73785"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1721476"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IFD 26</w:t>
            </w:r>
          </w:p>
        </w:tc>
        <w:tc>
          <w:tcPr>
            <w:tcW w:w="3402" w:type="dxa"/>
          </w:tcPr>
          <w:p w14:paraId="1FB7ABF2" w14:textId="77777777" w:rsidR="004E78E8" w:rsidRPr="00356CDA"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41DDF447" w14:textId="77777777" w:rsidR="004E78E8" w:rsidRPr="00A57E01"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48A778F"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PIIF</w:t>
            </w:r>
            <w:r w:rsidR="00C53AF0">
              <w:rPr>
                <w:rStyle w:val="IntenseEmphasis"/>
                <w:i w:val="0"/>
                <w:color w:val="FFFFFF" w:themeColor="background1"/>
              </w:rPr>
              <w:t xml:space="preserve"> </w:t>
            </w:r>
            <w:r>
              <w:rPr>
                <w:rStyle w:val="IntenseEmphasis"/>
                <w:i w:val="0"/>
                <w:color w:val="FFFFFF" w:themeColor="background1"/>
              </w:rPr>
              <w:t>5</w:t>
            </w:r>
          </w:p>
        </w:tc>
      </w:tr>
    </w:tbl>
    <w:p w14:paraId="19FFB604" w14:textId="77777777" w:rsidR="004E78E8" w:rsidRDefault="004E78E8"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093"/>
        <w:gridCol w:w="4060"/>
        <w:gridCol w:w="4061"/>
      </w:tblGrid>
      <w:tr w:rsidR="006F13F0" w14:paraId="51420E62" w14:textId="77777777" w:rsidTr="004E78E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3" w:type="dxa"/>
            <w:tcBorders>
              <w:top w:val="single" w:sz="4" w:space="0" w:color="0070C0"/>
              <w:left w:val="single" w:sz="4" w:space="0" w:color="0070C0"/>
              <w:bottom w:val="single" w:sz="4" w:space="0" w:color="0070C0"/>
            </w:tcBorders>
            <w:shd w:val="clear" w:color="auto" w:fill="00B0F0"/>
          </w:tcPr>
          <w:p w14:paraId="587C3D92" w14:textId="77777777" w:rsidR="006F13F0" w:rsidRPr="00903B63" w:rsidRDefault="006F13F0"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26</w:t>
            </w:r>
          </w:p>
        </w:tc>
        <w:tc>
          <w:tcPr>
            <w:tcW w:w="8121" w:type="dxa"/>
            <w:gridSpan w:val="2"/>
            <w:tcBorders>
              <w:top w:val="single" w:sz="4" w:space="0" w:color="0070C0"/>
              <w:bottom w:val="single" w:sz="4" w:space="0" w:color="0070C0"/>
              <w:right w:val="single" w:sz="4" w:space="0" w:color="0070C0"/>
            </w:tcBorders>
            <w:shd w:val="clear" w:color="auto" w:fill="0070C0"/>
          </w:tcPr>
          <w:p w14:paraId="3ED8488D" w14:textId="77777777" w:rsidR="006F13F0" w:rsidRPr="00903B63" w:rsidRDefault="006F13F0"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F13F0" w14:paraId="1CB42C17"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7D30E394"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26.1</w:t>
            </w:r>
          </w:p>
        </w:tc>
        <w:tc>
          <w:tcPr>
            <w:tcW w:w="8121" w:type="dxa"/>
            <w:gridSpan w:val="2"/>
            <w:tcBorders>
              <w:top w:val="single" w:sz="4" w:space="0" w:color="0070C0"/>
              <w:right w:val="single" w:sz="4" w:space="0" w:color="0070C0"/>
            </w:tcBorders>
            <w:shd w:val="clear" w:color="auto" w:fill="DAEEF3" w:themeFill="accent5" w:themeFillTint="33"/>
          </w:tcPr>
          <w:p w14:paraId="66E19CF3" w14:textId="0BA1C6A6" w:rsidR="006F13F0" w:rsidRPr="00EF33D2" w:rsidRDefault="006F13F0" w:rsidP="009010CC">
            <w:pPr>
              <w:pStyle w:val="INDICATORTEXT"/>
              <w:cnfStyle w:val="000000100000" w:firstRow="0" w:lastRow="0" w:firstColumn="0" w:lastColumn="0" w:oddVBand="0" w:evenVBand="0" w:oddHBand="1" w:evenHBand="0" w:firstRowFirstColumn="0" w:firstRowLastColumn="0" w:lastRowFirstColumn="0" w:lastRowLastColumn="0"/>
            </w:pPr>
            <w:r w:rsidRPr="006F13F0">
              <w:t xml:space="preserve">Other than the PRI/PIIF, indicate </w:t>
            </w:r>
            <w:r w:rsidR="009010CC">
              <w:t>whether</w:t>
            </w:r>
            <w:r w:rsidR="009010CC" w:rsidRPr="006F13F0">
              <w:t xml:space="preserve"> </w:t>
            </w:r>
            <w:r w:rsidRPr="006F13F0">
              <w:t>you provide your investors and/or the public with information aligned with industry standards.</w:t>
            </w:r>
          </w:p>
        </w:tc>
      </w:tr>
      <w:tr w:rsidR="008616C1" w14:paraId="70597DDE"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left w:val="single" w:sz="4" w:space="0" w:color="0070C0"/>
            </w:tcBorders>
            <w:shd w:val="clear" w:color="auto" w:fill="auto"/>
            <w:vAlign w:val="top"/>
          </w:tcPr>
          <w:p w14:paraId="389C7894" w14:textId="77777777" w:rsidR="008616C1" w:rsidRDefault="008616C1" w:rsidP="004E78E8">
            <w:pPr>
              <w:pStyle w:val="INDICATORNUMBER"/>
              <w:rPr>
                <w:rStyle w:val="IntenseEmphasis"/>
                <w:b/>
                <w:bCs w:val="0"/>
                <w:i w:val="0"/>
                <w:iCs w:val="0"/>
                <w:color w:val="595959"/>
              </w:rPr>
            </w:pPr>
          </w:p>
        </w:tc>
        <w:tc>
          <w:tcPr>
            <w:tcW w:w="4060" w:type="dxa"/>
            <w:tcBorders>
              <w:top w:val="nil"/>
              <w:bottom w:val="single" w:sz="4" w:space="0" w:color="0070C0"/>
              <w:right w:val="single" w:sz="4" w:space="0" w:color="0070C0"/>
            </w:tcBorders>
            <w:shd w:val="clear" w:color="auto" w:fill="auto"/>
          </w:tcPr>
          <w:p w14:paraId="6DC12B07" w14:textId="77777777" w:rsidR="008616C1" w:rsidRDefault="008616C1" w:rsidP="006F13F0">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AC216A">
              <w:t>Yes</w:t>
            </w:r>
          </w:p>
        </w:tc>
        <w:tc>
          <w:tcPr>
            <w:tcW w:w="4061" w:type="dxa"/>
            <w:tcBorders>
              <w:top w:val="nil"/>
              <w:bottom w:val="single" w:sz="4" w:space="0" w:color="0070C0"/>
              <w:right w:val="single" w:sz="4" w:space="0" w:color="0070C0"/>
            </w:tcBorders>
            <w:shd w:val="clear" w:color="auto" w:fill="auto"/>
          </w:tcPr>
          <w:p w14:paraId="60B6B415" w14:textId="77777777" w:rsidR="008616C1" w:rsidRPr="00B734A4" w:rsidRDefault="008616C1" w:rsidP="006F13F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w:t>
            </w:r>
            <w:r w:rsidRPr="00B32739">
              <w:t>No</w:t>
            </w:r>
          </w:p>
        </w:tc>
      </w:tr>
      <w:tr w:rsidR="006F13F0" w14:paraId="4C3554C0"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single" w:sz="4" w:space="0" w:color="0070C0"/>
              <w:left w:val="single" w:sz="4" w:space="0" w:color="0070C0"/>
            </w:tcBorders>
            <w:vAlign w:val="top"/>
          </w:tcPr>
          <w:p w14:paraId="7248B04E"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26.2</w:t>
            </w:r>
          </w:p>
        </w:tc>
        <w:tc>
          <w:tcPr>
            <w:tcW w:w="8121" w:type="dxa"/>
            <w:gridSpan w:val="2"/>
            <w:tcBorders>
              <w:top w:val="single" w:sz="4" w:space="0" w:color="0070C0"/>
              <w:right w:val="single" w:sz="4" w:space="0" w:color="0070C0"/>
            </w:tcBorders>
            <w:shd w:val="clear" w:color="auto" w:fill="DAEEF3" w:themeFill="accent5" w:themeFillTint="33"/>
          </w:tcPr>
          <w:p w14:paraId="22C0C976" w14:textId="77777777" w:rsidR="006F13F0" w:rsidRDefault="006F13F0" w:rsidP="00C6152C">
            <w:pPr>
              <w:pStyle w:val="INDICATORTEXT"/>
              <w:cnfStyle w:val="000000100000" w:firstRow="0" w:lastRow="0" w:firstColumn="0" w:lastColumn="0" w:oddVBand="0" w:evenVBand="0" w:oddHBand="1" w:evenHBand="0" w:firstRowFirstColumn="0" w:firstRowLastColumn="0" w:lastRowFirstColumn="0" w:lastRowLastColumn="0"/>
            </w:pPr>
            <w:r w:rsidRPr="006F13F0">
              <w:t>Do you provide information aligned with:</w:t>
            </w:r>
          </w:p>
        </w:tc>
      </w:tr>
      <w:tr w:rsidR="006F13F0" w14:paraId="0844216D"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tcBorders>
              <w:top w:val="nil"/>
              <w:left w:val="single" w:sz="4" w:space="0" w:color="0070C0"/>
              <w:bottom w:val="single" w:sz="4" w:space="0" w:color="0070C0"/>
            </w:tcBorders>
            <w:vAlign w:val="top"/>
          </w:tcPr>
          <w:p w14:paraId="6DD63756" w14:textId="77777777" w:rsidR="006F13F0" w:rsidRDefault="006F13F0"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5D8E328F" w14:textId="2D5B507E" w:rsidR="006F13F0" w:rsidRDefault="006F13F0" w:rsidP="004E78E8">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6F13F0">
              <w:t>The MIV Disclosure Guidelines</w:t>
            </w:r>
            <w:r w:rsidR="009010CC">
              <w:t>.</w:t>
            </w:r>
          </w:p>
          <w:p w14:paraId="066256B0"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our investors only</w:t>
            </w:r>
          </w:p>
          <w:p w14:paraId="28A811AA"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the public</w:t>
            </w:r>
          </w:p>
          <w:p w14:paraId="07745477" w14:textId="232BC745" w:rsidR="006F13F0" w:rsidRDefault="006F13F0" w:rsidP="006F13F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5B4C52">
              <w:sym w:font="Wingdings" w:char="F071"/>
            </w:r>
            <w:r>
              <w:t xml:space="preserve"> </w:t>
            </w:r>
            <w:r w:rsidRPr="006F13F0">
              <w:t>The Impact Reporting &amp; Investment Standards (IRIS)</w:t>
            </w:r>
            <w:r w:rsidR="009010CC">
              <w:t>.</w:t>
            </w:r>
          </w:p>
          <w:p w14:paraId="5B66770E"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our investors only</w:t>
            </w:r>
          </w:p>
          <w:p w14:paraId="5ADBE6D6"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the public</w:t>
            </w:r>
          </w:p>
          <w:p w14:paraId="462A925C" w14:textId="56378E71" w:rsidR="006F13F0" w:rsidRDefault="006F13F0" w:rsidP="006F13F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5B4C52">
              <w:sym w:font="Wingdings" w:char="F071"/>
            </w:r>
            <w:r>
              <w:t xml:space="preserve"> </w:t>
            </w:r>
            <w:r w:rsidRPr="006F13F0">
              <w:t>Other</w:t>
            </w:r>
            <w:r w:rsidR="00985401">
              <w:t>; specify</w:t>
            </w:r>
            <w:r>
              <w:t>________</w:t>
            </w:r>
            <w:r w:rsidR="008616C1">
              <w:t>__</w:t>
            </w:r>
          </w:p>
          <w:p w14:paraId="21E36A0C"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our investors only</w:t>
            </w:r>
          </w:p>
          <w:p w14:paraId="4BE2E73F" w14:textId="77777777" w:rsidR="006F13F0" w:rsidRDefault="0003187E" w:rsidP="006F13F0">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rsidR="006F13F0">
              <w:t xml:space="preserve"> </w:t>
            </w:r>
            <w:r w:rsidR="006F13F0" w:rsidRPr="006F13F0">
              <w:t>Yes, to the public</w:t>
            </w:r>
          </w:p>
        </w:tc>
      </w:tr>
      <w:tr w:rsidR="006F13F0" w14:paraId="14A348AF" w14:textId="77777777" w:rsidTr="004E78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3" w:type="dxa"/>
            <w:vMerge w:val="restart"/>
            <w:tcBorders>
              <w:top w:val="single" w:sz="4" w:space="0" w:color="0070C0"/>
              <w:left w:val="single" w:sz="4" w:space="0" w:color="0070C0"/>
            </w:tcBorders>
            <w:vAlign w:val="top"/>
          </w:tcPr>
          <w:p w14:paraId="3C2107CB"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26.3</w:t>
            </w:r>
          </w:p>
        </w:tc>
        <w:tc>
          <w:tcPr>
            <w:tcW w:w="8121" w:type="dxa"/>
            <w:gridSpan w:val="2"/>
            <w:tcBorders>
              <w:top w:val="single" w:sz="4" w:space="0" w:color="0070C0"/>
              <w:right w:val="single" w:sz="4" w:space="0" w:color="0070C0"/>
            </w:tcBorders>
            <w:shd w:val="clear" w:color="auto" w:fill="DAEEF3" w:themeFill="accent5" w:themeFillTint="33"/>
          </w:tcPr>
          <w:p w14:paraId="7C3993B5" w14:textId="2C605AEC" w:rsidR="006F13F0" w:rsidRPr="001C0916" w:rsidRDefault="006F13F0" w:rsidP="004E78E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96F3C8F" w14:textId="77777777" w:rsidR="006F13F0" w:rsidRPr="003939E2" w:rsidRDefault="006F13F0" w:rsidP="004E78E8">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6F13F0" w14:paraId="0626FBF1" w14:textId="77777777" w:rsidTr="004E78E8">
        <w:trPr>
          <w:trHeight w:val="153"/>
        </w:trPr>
        <w:tc>
          <w:tcPr>
            <w:cnfStyle w:val="001000000000" w:firstRow="0" w:lastRow="0" w:firstColumn="1" w:lastColumn="0" w:oddVBand="0" w:evenVBand="0" w:oddHBand="0" w:evenHBand="0" w:firstRowFirstColumn="0" w:firstRowLastColumn="0" w:lastRowFirstColumn="0" w:lastRowLastColumn="0"/>
            <w:tcW w:w="1093" w:type="dxa"/>
            <w:vMerge/>
            <w:tcBorders>
              <w:top w:val="nil"/>
              <w:left w:val="single" w:sz="4" w:space="0" w:color="0070C0"/>
              <w:bottom w:val="single" w:sz="4" w:space="0" w:color="0070C0"/>
            </w:tcBorders>
            <w:vAlign w:val="top"/>
          </w:tcPr>
          <w:p w14:paraId="6CB53236" w14:textId="77777777" w:rsidR="006F13F0" w:rsidRDefault="006F13F0" w:rsidP="004E78E8">
            <w:pPr>
              <w:pStyle w:val="INDICATORNUMBER"/>
              <w:rPr>
                <w:rStyle w:val="IntenseEmphasis"/>
                <w:b/>
                <w:bCs w:val="0"/>
                <w:i w:val="0"/>
                <w:iCs w:val="0"/>
                <w:color w:val="595959"/>
              </w:rPr>
            </w:pPr>
          </w:p>
        </w:tc>
        <w:tc>
          <w:tcPr>
            <w:tcW w:w="8121" w:type="dxa"/>
            <w:gridSpan w:val="2"/>
            <w:tcBorders>
              <w:top w:val="nil"/>
              <w:bottom w:val="single" w:sz="4" w:space="0" w:color="0070C0"/>
              <w:right w:val="single" w:sz="4" w:space="0" w:color="0070C0"/>
            </w:tcBorders>
            <w:shd w:val="clear" w:color="auto" w:fill="auto"/>
          </w:tcPr>
          <w:p w14:paraId="5442BFF5" w14:textId="77777777" w:rsidR="006F13F0" w:rsidRPr="00641017" w:rsidRDefault="006F13F0" w:rsidP="004E78E8">
            <w:pPr>
              <w:pStyle w:val="INDICATORTEXT"/>
              <w:cnfStyle w:val="000000000000" w:firstRow="0" w:lastRow="0" w:firstColumn="0" w:lastColumn="0" w:oddVBand="0" w:evenVBand="0" w:oddHBand="0" w:evenHBand="0" w:firstRowFirstColumn="0" w:firstRowLastColumn="0" w:lastRowFirstColumn="0" w:lastRowLastColumn="0"/>
            </w:pPr>
          </w:p>
        </w:tc>
      </w:tr>
    </w:tbl>
    <w:p w14:paraId="4BA88193" w14:textId="77777777" w:rsidR="006F13F0" w:rsidRDefault="006F13F0"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097"/>
        <w:gridCol w:w="8037"/>
      </w:tblGrid>
      <w:tr w:rsidR="006F13F0" w14:paraId="6BAE8BC1" w14:textId="77777777" w:rsidTr="004D18F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67E7B31B" w14:textId="77777777" w:rsidR="006F13F0" w:rsidRPr="00DC20FA" w:rsidRDefault="006F13F0" w:rsidP="004E78E8">
            <w:pPr>
              <w:pStyle w:val="SectionIndicatorHeaderText"/>
              <w:rPr>
                <w:rStyle w:val="IntenseEmphasis"/>
                <w:b w:val="0"/>
                <w:bCs w:val="0"/>
                <w:i w:val="0"/>
                <w:iCs w:val="0"/>
                <w:color w:val="FFFFFF" w:themeColor="background1"/>
              </w:rPr>
            </w:pPr>
            <w:r>
              <w:rPr>
                <w:rStyle w:val="IntenseEmphasis"/>
                <w:b w:val="0"/>
                <w:i w:val="0"/>
                <w:color w:val="FFFFFF" w:themeColor="background1"/>
              </w:rPr>
              <w:t>IFD 26</w:t>
            </w:r>
          </w:p>
        </w:tc>
        <w:tc>
          <w:tcPr>
            <w:tcW w:w="8037" w:type="dxa"/>
            <w:tcBorders>
              <w:top w:val="single" w:sz="4" w:space="0" w:color="0082C8"/>
              <w:bottom w:val="nil"/>
              <w:right w:val="single" w:sz="4" w:space="0" w:color="0070C0"/>
            </w:tcBorders>
          </w:tcPr>
          <w:p w14:paraId="77E649D1" w14:textId="77777777" w:rsidR="006F13F0" w:rsidRPr="00DC20FA" w:rsidRDefault="006F13F0"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847C4" w:rsidRPr="00D5451C" w14:paraId="69D40335" w14:textId="77777777" w:rsidTr="004D18F4">
        <w:trPr>
          <w:cnfStyle w:val="000000100000" w:firstRow="0" w:lastRow="0" w:firstColumn="0" w:lastColumn="0" w:oddVBand="0" w:evenVBand="0" w:oddHBand="1" w:evenHBand="0" w:firstRowFirstColumn="0" w:firstRowLastColumn="0" w:lastRowFirstColumn="0" w:lastRowLastColumn="0"/>
          <w:trHeight w:val="267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11FC1873" w14:textId="77777777" w:rsidR="00E847C4" w:rsidRPr="000D72DF" w:rsidRDefault="00E847C4" w:rsidP="006F13F0">
            <w:pPr>
              <w:pStyle w:val="INDICATORNUMBER"/>
              <w:rPr>
                <w:rStyle w:val="IntenseEmphasis"/>
                <w:b/>
                <w:bCs w:val="0"/>
                <w:i w:val="0"/>
                <w:iCs w:val="0"/>
              </w:rPr>
            </w:pPr>
            <w:r>
              <w:rPr>
                <w:rStyle w:val="IntenseEmphasis"/>
                <w:b/>
                <w:bCs w:val="0"/>
                <w:i w:val="0"/>
                <w:iCs w:val="0"/>
                <w:color w:val="595959"/>
              </w:rPr>
              <w:t>IFD 26.1</w:t>
            </w:r>
          </w:p>
        </w:tc>
        <w:tc>
          <w:tcPr>
            <w:tcW w:w="8037" w:type="dxa"/>
            <w:tcBorders>
              <w:top w:val="nil"/>
              <w:bottom w:val="single" w:sz="4" w:space="0" w:color="A6A6A6" w:themeColor="background1" w:themeShade="A6"/>
              <w:right w:val="single" w:sz="4" w:space="0" w:color="0070C0"/>
            </w:tcBorders>
            <w:shd w:val="clear" w:color="auto" w:fill="auto"/>
          </w:tcPr>
          <w:p w14:paraId="609A32F2" w14:textId="3F1575AF" w:rsidR="00E847C4" w:rsidRPr="00DC20FA" w:rsidRDefault="00E847C4" w:rsidP="006F13F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6F13F0">
              <w:rPr>
                <w:bCs/>
                <w:szCs w:val="18"/>
              </w:rPr>
              <w:t>The MIV Disclosure Guidelines provide a set of standardised indicators against which microfinance investment institutions</w:t>
            </w:r>
            <w:r w:rsidR="00163E42">
              <w:rPr>
                <w:bCs/>
                <w:szCs w:val="18"/>
              </w:rPr>
              <w:t>/</w:t>
            </w:r>
            <w:r w:rsidRPr="006F13F0">
              <w:rPr>
                <w:bCs/>
                <w:szCs w:val="18"/>
              </w:rPr>
              <w:t>vehicles (see Appendix 1 for definitions and guidance) can disclose. Disclosure includes information on MIVs' profiles, including legal information, investment strategy, selected indicators to assess financial performance and ESG policies. For the full set of MIV Disclosure Guidelines,</w:t>
            </w:r>
            <w:r w:rsidR="009010CC">
              <w:rPr>
                <w:bCs/>
                <w:szCs w:val="18"/>
              </w:rPr>
              <w:t xml:space="preserve"> see </w:t>
            </w:r>
            <w:hyperlink r:id="rId59" w:history="1">
              <w:r w:rsidR="001D2418" w:rsidRPr="001D2418">
                <w:rPr>
                  <w:rStyle w:val="Hyperlink"/>
                  <w:rFonts w:cs="Arial"/>
                  <w:bCs/>
                  <w:szCs w:val="18"/>
                </w:rPr>
                <w:t>http://www.cgap.org/gm/document-1.9.47636/CG_MIV_Rev.pdf</w:t>
              </w:r>
            </w:hyperlink>
            <w:r w:rsidRPr="006F13F0">
              <w:rPr>
                <w:bCs/>
                <w:szCs w:val="18"/>
              </w:rPr>
              <w:t>.</w:t>
            </w:r>
          </w:p>
          <w:p w14:paraId="2018E41F" w14:textId="4B702E57" w:rsidR="00E847C4" w:rsidRPr="00DC20FA" w:rsidRDefault="00E847C4" w:rsidP="004E78E8">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6F13F0">
              <w:rPr>
                <w:bCs/>
                <w:szCs w:val="18"/>
              </w:rPr>
              <w:t>Impact Reporting &amp; Investment Standards (IRIS) is a common language for describing the social and environmental performance of an organisation. IRIS provides an independent and credible set of metrics for organisations to use when reporting their impact. IRIS indicators span an array of performance objectives and include specialised metrics for a range of sectors</w:t>
            </w:r>
            <w:r w:rsidR="009010CC">
              <w:rPr>
                <w:bCs/>
                <w:szCs w:val="18"/>
              </w:rPr>
              <w:t>,</w:t>
            </w:r>
            <w:r w:rsidRPr="006F13F0">
              <w:rPr>
                <w:bCs/>
                <w:szCs w:val="18"/>
              </w:rPr>
              <w:t xml:space="preserve"> including financial services:</w:t>
            </w:r>
            <w:r>
              <w:rPr>
                <w:bCs/>
                <w:szCs w:val="18"/>
              </w:rPr>
              <w:t xml:space="preserve"> </w:t>
            </w:r>
            <w:hyperlink r:id="rId60" w:history="1">
              <w:r w:rsidRPr="001D2418">
                <w:rPr>
                  <w:rStyle w:val="Hyperlink"/>
                  <w:rFonts w:cs="Arial"/>
                  <w:bCs/>
                  <w:szCs w:val="18"/>
                </w:rPr>
                <w:t>http://iris.thegiin.org/</w:t>
              </w:r>
            </w:hyperlink>
            <w:r>
              <w:rPr>
                <w:bCs/>
                <w:color w:val="0070C0"/>
                <w:szCs w:val="18"/>
                <w:u w:val="single"/>
              </w:rPr>
              <w:t>.</w:t>
            </w:r>
          </w:p>
        </w:tc>
      </w:tr>
      <w:tr w:rsidR="004D18F4" w:rsidRPr="00D5451C" w14:paraId="4483C9D4" w14:textId="77777777" w:rsidTr="004D18F4">
        <w:trPr>
          <w:trHeight w:val="278"/>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tcBorders>
            <w:vAlign w:val="top"/>
          </w:tcPr>
          <w:p w14:paraId="7221D9F3" w14:textId="77777777" w:rsidR="004D18F4" w:rsidRDefault="004D18F4" w:rsidP="004E78E8">
            <w:pPr>
              <w:pStyle w:val="INDICATORNUMBER"/>
              <w:rPr>
                <w:rStyle w:val="IntenseEmphasis"/>
                <w:b/>
                <w:bCs w:val="0"/>
                <w:i w:val="0"/>
                <w:iCs w:val="0"/>
                <w:color w:val="595959"/>
              </w:rPr>
            </w:pPr>
            <w:r>
              <w:rPr>
                <w:rStyle w:val="IntenseEmphasis"/>
                <w:b/>
                <w:bCs w:val="0"/>
                <w:i w:val="0"/>
                <w:iCs w:val="0"/>
                <w:color w:val="595959"/>
              </w:rPr>
              <w:t>IFD 26.3</w:t>
            </w:r>
          </w:p>
        </w:tc>
        <w:tc>
          <w:tcPr>
            <w:tcW w:w="8037"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7CD82806" w14:textId="1E0F640B" w:rsidR="004D18F4" w:rsidRPr="006F13F0" w:rsidRDefault="004D18F4" w:rsidP="009010C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F13F0">
              <w:rPr>
                <w:bCs/>
                <w:szCs w:val="18"/>
              </w:rPr>
              <w:t xml:space="preserve">For example, if applicable, please </w:t>
            </w:r>
            <w:r w:rsidR="009010CC">
              <w:rPr>
                <w:bCs/>
                <w:szCs w:val="18"/>
              </w:rPr>
              <w:t>explain</w:t>
            </w:r>
            <w:r w:rsidR="009010CC" w:rsidRPr="006F13F0">
              <w:rPr>
                <w:bCs/>
                <w:szCs w:val="18"/>
              </w:rPr>
              <w:t xml:space="preserve"> </w:t>
            </w:r>
            <w:r w:rsidR="009010CC">
              <w:rPr>
                <w:bCs/>
                <w:szCs w:val="18"/>
              </w:rPr>
              <w:t>whether</w:t>
            </w:r>
            <w:r w:rsidR="009010CC" w:rsidRPr="006F13F0">
              <w:rPr>
                <w:bCs/>
                <w:szCs w:val="18"/>
              </w:rPr>
              <w:t xml:space="preserve"> </w:t>
            </w:r>
            <w:r w:rsidRPr="006F13F0">
              <w:rPr>
                <w:bCs/>
                <w:szCs w:val="18"/>
              </w:rPr>
              <w:t>you prioritise any industry standards and/or indicators in particular and the percentage of your assets that such reporting covers.</w:t>
            </w:r>
          </w:p>
        </w:tc>
      </w:tr>
      <w:tr w:rsidR="006F13F0" w:rsidRPr="00D5451C" w14:paraId="2CA03D2D" w14:textId="77777777" w:rsidTr="004E78E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7C2B92CA" w14:textId="77777777" w:rsidR="006F13F0" w:rsidRPr="00894ECF" w:rsidRDefault="006F13F0" w:rsidP="004E78E8">
            <w:pPr>
              <w:pStyle w:val="INDICATORTEXT"/>
              <w:jc w:val="both"/>
              <w:rPr>
                <w:rFonts w:ascii="Helvetica" w:hAnsi="Helvetica" w:cs="Helvetica"/>
                <w:b/>
                <w:color w:val="333333"/>
              </w:rPr>
            </w:pPr>
            <w:r w:rsidRPr="00894ECF">
              <w:rPr>
                <w:b/>
                <w:bCs/>
                <w:szCs w:val="18"/>
              </w:rPr>
              <w:t>ASSESSMENT</w:t>
            </w:r>
          </w:p>
        </w:tc>
      </w:tr>
      <w:tr w:rsidR="006F13F0" w:rsidRPr="00D5451C" w14:paraId="0DA2F141" w14:textId="77777777" w:rsidTr="005D1795">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3612364C" w14:textId="77777777" w:rsidR="006F13F0" w:rsidRDefault="006F13F0" w:rsidP="004E78E8">
            <w:pPr>
              <w:pStyle w:val="INDICATORNUMBER"/>
              <w:rPr>
                <w:rStyle w:val="IntenseEmphasis"/>
                <w:b/>
                <w:bCs w:val="0"/>
                <w:i w:val="0"/>
                <w:iCs w:val="0"/>
                <w:color w:val="595959"/>
              </w:rPr>
            </w:pPr>
            <w:r>
              <w:rPr>
                <w:rStyle w:val="IntenseEmphasis"/>
                <w:b/>
                <w:bCs w:val="0"/>
                <w:i w:val="0"/>
                <w:iCs w:val="0"/>
                <w:color w:val="595959"/>
              </w:rPr>
              <w:t>IFD 26</w:t>
            </w:r>
          </w:p>
        </w:tc>
        <w:tc>
          <w:tcPr>
            <w:tcW w:w="8037" w:type="dxa"/>
            <w:tcBorders>
              <w:top w:val="single" w:sz="4" w:space="0" w:color="A6A6A6" w:themeColor="background1" w:themeShade="A6"/>
              <w:bottom w:val="single" w:sz="4" w:space="0" w:color="0070C0"/>
              <w:right w:val="single" w:sz="4" w:space="0" w:color="0070C0"/>
            </w:tcBorders>
            <w:shd w:val="clear" w:color="auto" w:fill="auto"/>
          </w:tcPr>
          <w:p w14:paraId="3EC916FA" w14:textId="77777777" w:rsidR="006F13F0" w:rsidRPr="006F13F0" w:rsidRDefault="006F13F0" w:rsidP="006F13F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F13F0">
              <w:rPr>
                <w:bCs/>
                <w:szCs w:val="18"/>
              </w:rPr>
              <w:t xml:space="preserve">Maximum score: Three </w:t>
            </w:r>
            <w:r w:rsidR="00643BA3" w:rsidRPr="00595FCD">
              <w:rPr>
                <w:bCs/>
                <w:szCs w:val="18"/>
              </w:rPr>
              <w:sym w:font="Wingdings" w:char="F0AB"/>
            </w:r>
          </w:p>
          <w:p w14:paraId="47BE2B0C" w14:textId="77777777" w:rsidR="006F13F0" w:rsidRPr="00B32739" w:rsidRDefault="006F13F0" w:rsidP="006F13F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F13F0">
              <w:rPr>
                <w:bCs/>
                <w:szCs w:val="18"/>
              </w:rPr>
              <w:t>The assessment of this indicator is based on your responses to [26.1 &amp; 26.2].</w:t>
            </w:r>
          </w:p>
        </w:tc>
      </w:tr>
    </w:tbl>
    <w:p w14:paraId="0A1904F6" w14:textId="4F7DC466" w:rsidR="00643BA3" w:rsidRPr="00643BA3" w:rsidRDefault="00643BA3" w:rsidP="00643BA3">
      <w:pPr>
        <w:pStyle w:val="INDICATORTEXT"/>
        <w:ind w:left="0"/>
        <w:jc w:val="both"/>
        <w:rPr>
          <w:b/>
          <w:bCs/>
          <w:i/>
          <w:szCs w:val="18"/>
          <w:lang w:eastAsia="en-GB"/>
        </w:rPr>
      </w:pPr>
      <w:r w:rsidRPr="00643BA3">
        <w:rPr>
          <w:b/>
          <w:bCs/>
          <w:i/>
          <w:szCs w:val="18"/>
          <w:lang w:eastAsia="en-GB"/>
        </w:rPr>
        <w:lastRenderedPageBreak/>
        <w:t>Possible action</w:t>
      </w:r>
    </w:p>
    <w:p w14:paraId="2B0FBDC6" w14:textId="26E4650F" w:rsidR="00643BA3" w:rsidRPr="00643BA3" w:rsidRDefault="00643BA3" w:rsidP="00643BA3">
      <w:pPr>
        <w:pStyle w:val="INDICATORTEXT"/>
        <w:ind w:left="0"/>
        <w:jc w:val="both"/>
        <w:rPr>
          <w:bCs/>
          <w:i/>
          <w:szCs w:val="18"/>
          <w:lang w:eastAsia="en-GB"/>
        </w:rPr>
      </w:pPr>
      <w:r w:rsidRPr="00643BA3">
        <w:rPr>
          <w:bCs/>
          <w:i/>
          <w:szCs w:val="18"/>
          <w:lang w:eastAsia="en-GB"/>
        </w:rPr>
        <w:t>Ensure that investees adequately disclose the pricing, terms and conditions of financial products and services offered and that the pricing, terms and conditions are understood by clients.</w:t>
      </w:r>
    </w:p>
    <w:p w14:paraId="770F9A47" w14:textId="77777777" w:rsidR="006F13F0" w:rsidRDefault="006F13F0" w:rsidP="00066773">
      <w:pPr>
        <w:pStyle w:val="INDICATORTEXT"/>
        <w:ind w:left="0"/>
        <w:rPr>
          <w:b/>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E78E8" w14:paraId="3A699FD0" w14:textId="77777777" w:rsidTr="004E78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9240080"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p>
        </w:tc>
        <w:tc>
          <w:tcPr>
            <w:tcW w:w="3402" w:type="dxa"/>
          </w:tcPr>
          <w:p w14:paraId="3F23CF2D"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B177C06" w14:textId="77777777" w:rsidR="004E78E8" w:rsidRPr="00356CDA" w:rsidRDefault="004E78E8" w:rsidP="004E78E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698D386" w14:textId="77777777" w:rsidR="004E78E8" w:rsidRPr="00356CDA" w:rsidRDefault="004E78E8" w:rsidP="004E78E8">
            <w:pPr>
              <w:widowControl/>
              <w:autoSpaceDE/>
              <w:autoSpaceDN/>
              <w:adjustRightInd/>
              <w:spacing w:after="0" w:line="240" w:lineRule="auto"/>
              <w:rPr>
                <w:rStyle w:val="IntenseEmphasis"/>
                <w:b w:val="0"/>
                <w:bCs w:val="0"/>
                <w:iCs w:val="0"/>
                <w:color w:val="FFFFFF" w:themeColor="background1"/>
              </w:rPr>
            </w:pPr>
            <w:r w:rsidRPr="00356CDA">
              <w:t>Principle</w:t>
            </w:r>
          </w:p>
        </w:tc>
      </w:tr>
      <w:tr w:rsidR="004E78E8" w14:paraId="72F5614D" w14:textId="77777777" w:rsidTr="004E78E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810E368"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IFD 27</w:t>
            </w:r>
          </w:p>
        </w:tc>
        <w:tc>
          <w:tcPr>
            <w:tcW w:w="3402" w:type="dxa"/>
          </w:tcPr>
          <w:p w14:paraId="410FDBC9" w14:textId="77777777" w:rsidR="004E78E8" w:rsidRPr="00356CDA"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AA8093D" w14:textId="77777777" w:rsidR="004E78E8" w:rsidRPr="00A57E01" w:rsidRDefault="004E78E8" w:rsidP="004E78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6EA414F" w14:textId="77777777" w:rsidR="004E78E8" w:rsidRPr="00356CDA" w:rsidRDefault="004E78E8" w:rsidP="004E78E8">
            <w:pPr>
              <w:pStyle w:val="SectionIndicatorHeaderText"/>
              <w:rPr>
                <w:rStyle w:val="IntenseEmphasis"/>
                <w:bCs w:val="0"/>
                <w:i w:val="0"/>
                <w:iCs w:val="0"/>
                <w:color w:val="FFFFFF" w:themeColor="background1"/>
              </w:rPr>
            </w:pPr>
            <w:r>
              <w:rPr>
                <w:rStyle w:val="IntenseEmphasis"/>
                <w:i w:val="0"/>
                <w:color w:val="FFFFFF" w:themeColor="background1"/>
              </w:rPr>
              <w:t>PIIF</w:t>
            </w:r>
            <w:r w:rsidR="00C53AF0">
              <w:rPr>
                <w:rStyle w:val="IntenseEmphasis"/>
                <w:i w:val="0"/>
                <w:color w:val="FFFFFF" w:themeColor="background1"/>
              </w:rPr>
              <w:t xml:space="preserve"> </w:t>
            </w:r>
            <w:r>
              <w:rPr>
                <w:rStyle w:val="IntenseEmphasis"/>
                <w:i w:val="0"/>
                <w:color w:val="FFFFFF" w:themeColor="background1"/>
              </w:rPr>
              <w:t>5</w:t>
            </w:r>
          </w:p>
        </w:tc>
      </w:tr>
    </w:tbl>
    <w:p w14:paraId="32757CA3" w14:textId="77777777" w:rsidR="004E78E8" w:rsidRDefault="004E78E8" w:rsidP="00066773">
      <w:pPr>
        <w:pStyle w:val="INDICATORTEXT"/>
        <w:ind w:left="0"/>
        <w:rPr>
          <w:b/>
          <w:szCs w:val="18"/>
        </w:rPr>
      </w:pPr>
    </w:p>
    <w:tbl>
      <w:tblPr>
        <w:tblStyle w:val="SubSectionIndicatorTableVOLUNTARY"/>
        <w:tblW w:w="9214" w:type="dxa"/>
        <w:tblInd w:w="5" w:type="dxa"/>
        <w:tblLook w:val="04A0" w:firstRow="1" w:lastRow="0" w:firstColumn="1" w:lastColumn="0" w:noHBand="0" w:noVBand="1"/>
      </w:tblPr>
      <w:tblGrid>
        <w:gridCol w:w="1134"/>
        <w:gridCol w:w="4019"/>
        <w:gridCol w:w="4061"/>
      </w:tblGrid>
      <w:tr w:rsidR="004E78E8" w14:paraId="010BF8D1" w14:textId="77777777" w:rsidTr="00A03D6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nil"/>
              <w:left w:val="single" w:sz="4" w:space="0" w:color="0070C0"/>
              <w:bottom w:val="single" w:sz="4" w:space="0" w:color="0070C0"/>
            </w:tcBorders>
            <w:shd w:val="clear" w:color="auto" w:fill="00B0F0"/>
          </w:tcPr>
          <w:p w14:paraId="0C73F420" w14:textId="77777777" w:rsidR="004E78E8" w:rsidRPr="00903B63" w:rsidRDefault="004E78E8" w:rsidP="004E78E8">
            <w:pPr>
              <w:pStyle w:val="SectionIndicatorHeaderText"/>
              <w:rPr>
                <w:rStyle w:val="IntenseEmphasis"/>
                <w:b w:val="0"/>
                <w:bCs w:val="0"/>
                <w:i w:val="0"/>
                <w:iCs w:val="0"/>
                <w:color w:val="FFFFFF" w:themeColor="background1"/>
              </w:rPr>
            </w:pPr>
            <w:r>
              <w:rPr>
                <w:rStyle w:val="IntenseEmphasis"/>
                <w:i w:val="0"/>
                <w:color w:val="FFFFFF" w:themeColor="background1"/>
              </w:rPr>
              <w:t>IFD 27</w:t>
            </w:r>
          </w:p>
        </w:tc>
        <w:tc>
          <w:tcPr>
            <w:tcW w:w="8080" w:type="dxa"/>
            <w:gridSpan w:val="2"/>
            <w:tcBorders>
              <w:top w:val="nil"/>
              <w:bottom w:val="single" w:sz="4" w:space="0" w:color="0070C0"/>
              <w:right w:val="single" w:sz="4" w:space="0" w:color="0070C0"/>
            </w:tcBorders>
            <w:shd w:val="clear" w:color="auto" w:fill="0070C0"/>
          </w:tcPr>
          <w:p w14:paraId="008CD32D" w14:textId="77777777" w:rsidR="004E78E8" w:rsidRPr="00903B63" w:rsidRDefault="004E78E8" w:rsidP="004E78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E78E8" w14:paraId="069A248D"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AD9165A" w14:textId="77777777" w:rsidR="004E78E8" w:rsidRDefault="004E78E8" w:rsidP="004E78E8">
            <w:pPr>
              <w:pStyle w:val="INDICATORNUMBER"/>
              <w:rPr>
                <w:rStyle w:val="IntenseEmphasis"/>
                <w:b/>
                <w:bCs w:val="0"/>
                <w:i w:val="0"/>
                <w:iCs w:val="0"/>
                <w:color w:val="595959"/>
              </w:rPr>
            </w:pPr>
            <w:r>
              <w:rPr>
                <w:rStyle w:val="IntenseEmphasis"/>
                <w:b/>
                <w:bCs w:val="0"/>
                <w:i w:val="0"/>
                <w:iCs w:val="0"/>
                <w:color w:val="595959"/>
              </w:rPr>
              <w:t>IFD 27.1</w:t>
            </w:r>
          </w:p>
        </w:tc>
        <w:tc>
          <w:tcPr>
            <w:tcW w:w="8080" w:type="dxa"/>
            <w:gridSpan w:val="2"/>
            <w:tcBorders>
              <w:top w:val="single" w:sz="4" w:space="0" w:color="0070C0"/>
              <w:right w:val="single" w:sz="4" w:space="0" w:color="0070C0"/>
            </w:tcBorders>
            <w:shd w:val="clear" w:color="auto" w:fill="DAEEF3" w:themeFill="accent5" w:themeFillTint="33"/>
          </w:tcPr>
          <w:p w14:paraId="105DD79B" w14:textId="2B1B0503" w:rsidR="004E78E8" w:rsidRPr="007D22B7" w:rsidRDefault="004E78E8" w:rsidP="009010CC">
            <w:pPr>
              <w:pStyle w:val="INDICATORTEXT"/>
              <w:cnfStyle w:val="000000100000" w:firstRow="0" w:lastRow="0" w:firstColumn="0" w:lastColumn="0" w:oddVBand="0" w:evenVBand="0" w:oddHBand="1" w:evenHBand="0" w:firstRowFirstColumn="0" w:firstRowLastColumn="0" w:lastRowFirstColumn="0" w:lastRowLastColumn="0"/>
            </w:pPr>
            <w:r w:rsidRPr="004E78E8">
              <w:t xml:space="preserve">Indicate </w:t>
            </w:r>
            <w:r w:rsidR="009010CC">
              <w:t>whether</w:t>
            </w:r>
            <w:r w:rsidR="009010CC" w:rsidRPr="004E78E8">
              <w:t xml:space="preserve"> </w:t>
            </w:r>
            <w:r w:rsidRPr="004E78E8">
              <w:t>you encourage the retail institutions in which you invest to ensure that the following are transparent and fully explained to their clients (</w:t>
            </w:r>
            <w:r w:rsidR="00880346">
              <w:t xml:space="preserve">i.e., </w:t>
            </w:r>
            <w:r w:rsidRPr="004E78E8">
              <w:t>those seeking financial services from them) in a form they can understand.</w:t>
            </w:r>
          </w:p>
        </w:tc>
      </w:tr>
      <w:tr w:rsidR="00A03D62" w14:paraId="04023421"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4B921A1C"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25C823BD" w14:textId="77777777" w:rsidR="00A03D62" w:rsidRPr="0073065B" w:rsidRDefault="00A03D62" w:rsidP="004E78E8">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4E78E8">
              <w:rPr>
                <w:b/>
                <w:bCs/>
                <w:color w:val="FFFFFF" w:themeColor="background1"/>
              </w:rPr>
              <w:t>Pricing</w:t>
            </w:r>
          </w:p>
        </w:tc>
      </w:tr>
      <w:tr w:rsidR="00A03D62" w14:paraId="088F2D8B" w14:textId="77777777" w:rsidTr="00A03D6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2F08AA2" w14:textId="77777777" w:rsidR="00A03D62" w:rsidRDefault="00A03D62" w:rsidP="004E78E8">
            <w:pPr>
              <w:pStyle w:val="INDICATORNUMBER"/>
              <w:rPr>
                <w:rStyle w:val="IntenseEmphasis"/>
                <w:b/>
                <w:bCs w:val="0"/>
                <w:i w:val="0"/>
                <w:iCs w:val="0"/>
                <w:color w:val="595959"/>
              </w:rPr>
            </w:pPr>
          </w:p>
        </w:tc>
        <w:tc>
          <w:tcPr>
            <w:tcW w:w="4019" w:type="dxa"/>
            <w:tcBorders>
              <w:top w:val="single" w:sz="4" w:space="0" w:color="A6A6A6" w:themeColor="background1" w:themeShade="A6"/>
              <w:right w:val="single" w:sz="4" w:space="0" w:color="A6A6A6" w:themeColor="background1" w:themeShade="A6"/>
            </w:tcBorders>
            <w:shd w:val="clear" w:color="auto" w:fill="auto"/>
          </w:tcPr>
          <w:p w14:paraId="69449D1A" w14:textId="77777777" w:rsidR="00A03D62" w:rsidRPr="00B734A4" w:rsidRDefault="00A03D62"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E03BECF" w14:textId="77777777" w:rsidR="00A03D62" w:rsidRPr="00B734A4" w:rsidRDefault="00A03D62" w:rsidP="004E78E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A03D62" w14:paraId="198A552F" w14:textId="77777777" w:rsidTr="00A03D62">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5B7D741"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3E3FF5FE" w14:textId="77777777" w:rsidR="00A03D62" w:rsidRPr="00903B63" w:rsidRDefault="00A03D62" w:rsidP="00A03D62">
            <w:pPr>
              <w:pStyle w:val="INDICATORTEXT"/>
              <w:cnfStyle w:val="000000000000" w:firstRow="0" w:lastRow="0" w:firstColumn="0" w:lastColumn="0" w:oddVBand="0" w:evenVBand="0" w:oddHBand="0" w:evenHBand="0" w:firstRowFirstColumn="0" w:firstRowLastColumn="0" w:lastRowFirstColumn="0" w:lastRowLastColumn="0"/>
            </w:pPr>
            <w:r w:rsidRPr="004E78E8">
              <w:rPr>
                <w:b/>
                <w:bCs/>
                <w:color w:val="FFFFFF" w:themeColor="background1"/>
              </w:rPr>
              <w:t>Other terms and conditions</w:t>
            </w:r>
          </w:p>
        </w:tc>
      </w:tr>
      <w:tr w:rsidR="00A03D62" w14:paraId="5E911262" w14:textId="77777777" w:rsidTr="00A03D6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7D57F0D0" w14:textId="77777777" w:rsidR="00A03D62" w:rsidRDefault="00A03D62" w:rsidP="004E78E8">
            <w:pPr>
              <w:pStyle w:val="INDICATORNUMBER"/>
              <w:rPr>
                <w:rStyle w:val="IntenseEmphasis"/>
                <w:b/>
                <w:bCs w:val="0"/>
                <w:i w:val="0"/>
                <w:iCs w:val="0"/>
                <w:color w:val="595959"/>
              </w:rPr>
            </w:pPr>
          </w:p>
        </w:tc>
        <w:tc>
          <w:tcPr>
            <w:tcW w:w="4019" w:type="dxa"/>
            <w:tcBorders>
              <w:top w:val="nil"/>
              <w:bottom w:val="single" w:sz="4" w:space="0" w:color="0070C0"/>
              <w:right w:val="single" w:sz="4" w:space="0" w:color="A6A6A6" w:themeColor="background1" w:themeShade="A6"/>
            </w:tcBorders>
            <w:shd w:val="clear" w:color="auto" w:fill="auto"/>
          </w:tcPr>
          <w:p w14:paraId="347B68A9" w14:textId="77777777" w:rsidR="00A03D62" w:rsidRPr="00B734A4" w:rsidRDefault="00A03D62"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4516AD82" w14:textId="77777777" w:rsidR="00A03D62" w:rsidRPr="00B734A4" w:rsidRDefault="00A03D62"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A03D62" w14:paraId="7C0DF6FA"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1A57470" w14:textId="77777777" w:rsidR="00A03D62" w:rsidRDefault="00A03D62" w:rsidP="004E78E8">
            <w:pPr>
              <w:pStyle w:val="INDICATORNUMBER"/>
              <w:rPr>
                <w:rStyle w:val="IntenseEmphasis"/>
                <w:b/>
                <w:bCs w:val="0"/>
                <w:i w:val="0"/>
                <w:iCs w:val="0"/>
                <w:color w:val="595959"/>
              </w:rPr>
            </w:pPr>
            <w:r>
              <w:rPr>
                <w:rStyle w:val="IntenseEmphasis"/>
                <w:b/>
                <w:bCs w:val="0"/>
                <w:i w:val="0"/>
                <w:iCs w:val="0"/>
                <w:color w:val="595959"/>
              </w:rPr>
              <w:t>IFD 27.2</w:t>
            </w:r>
          </w:p>
        </w:tc>
        <w:tc>
          <w:tcPr>
            <w:tcW w:w="8080" w:type="dxa"/>
            <w:gridSpan w:val="2"/>
            <w:tcBorders>
              <w:top w:val="single" w:sz="4" w:space="0" w:color="0070C0"/>
              <w:bottom w:val="nil"/>
              <w:right w:val="single" w:sz="4" w:space="0" w:color="0070C0"/>
            </w:tcBorders>
            <w:shd w:val="clear" w:color="auto" w:fill="DAEEF3" w:themeFill="accent5" w:themeFillTint="33"/>
          </w:tcPr>
          <w:p w14:paraId="5D3325AD" w14:textId="77777777" w:rsidR="00A03D62" w:rsidRPr="00903B63" w:rsidRDefault="00A03D62" w:rsidP="004E78E8">
            <w:pPr>
              <w:pStyle w:val="INDICATORTEXT"/>
              <w:cnfStyle w:val="000000000000" w:firstRow="0" w:lastRow="0" w:firstColumn="0" w:lastColumn="0" w:oddVBand="0" w:evenVBand="0" w:oddHBand="0" w:evenHBand="0" w:firstRowFirstColumn="0" w:firstRowLastColumn="0" w:lastRowFirstColumn="0" w:lastRowLastColumn="0"/>
            </w:pPr>
            <w:r w:rsidRPr="004E78E8">
              <w:t xml:space="preserve">Indicate how you ensure this </w:t>
            </w:r>
            <w:r w:rsidR="00D554DA">
              <w:t xml:space="preserve">for pricing </w:t>
            </w:r>
            <w:r w:rsidRPr="004E78E8">
              <w:t>and provide examples.</w:t>
            </w:r>
          </w:p>
        </w:tc>
      </w:tr>
      <w:tr w:rsidR="00A03D62" w14:paraId="113EE1C3"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28A8B41"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8C3E3EE" w14:textId="77777777" w:rsidR="00A03D62" w:rsidRPr="00E620EE" w:rsidRDefault="00A03D62" w:rsidP="004E78E8">
            <w:pPr>
              <w:pStyle w:val="INDICATORTEXT"/>
              <w:cnfStyle w:val="000000100000" w:firstRow="0" w:lastRow="0" w:firstColumn="0" w:lastColumn="0" w:oddVBand="0" w:evenVBand="0" w:oddHBand="1" w:evenHBand="0" w:firstRowFirstColumn="0" w:firstRowLastColumn="0" w:lastRowFirstColumn="0" w:lastRowLastColumn="0"/>
            </w:pPr>
          </w:p>
        </w:tc>
      </w:tr>
      <w:tr w:rsidR="00A03D62" w14:paraId="6CCECDCB"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nil"/>
            </w:tcBorders>
            <w:vAlign w:val="top"/>
          </w:tcPr>
          <w:p w14:paraId="333B2FAF" w14:textId="77777777" w:rsidR="00A03D62" w:rsidRDefault="00A03D62" w:rsidP="004E78E8">
            <w:pPr>
              <w:pStyle w:val="INDICATORNUMBER"/>
              <w:rPr>
                <w:rStyle w:val="IntenseEmphasis"/>
                <w:b/>
                <w:bCs w:val="0"/>
                <w:i w:val="0"/>
                <w:iCs w:val="0"/>
                <w:color w:val="595959"/>
              </w:rPr>
            </w:pPr>
            <w:r>
              <w:rPr>
                <w:rStyle w:val="IntenseEmphasis"/>
                <w:b/>
                <w:bCs w:val="0"/>
                <w:i w:val="0"/>
                <w:iCs w:val="0"/>
                <w:color w:val="595959"/>
              </w:rPr>
              <w:t>IFD 27.3</w:t>
            </w:r>
          </w:p>
        </w:tc>
        <w:tc>
          <w:tcPr>
            <w:tcW w:w="8080" w:type="dxa"/>
            <w:gridSpan w:val="2"/>
            <w:tcBorders>
              <w:top w:val="single" w:sz="4" w:space="0" w:color="0070C0"/>
              <w:bottom w:val="nil"/>
              <w:right w:val="single" w:sz="4" w:space="0" w:color="0070C0"/>
            </w:tcBorders>
            <w:shd w:val="clear" w:color="auto" w:fill="DAEEF3" w:themeFill="accent5" w:themeFillTint="33"/>
          </w:tcPr>
          <w:p w14:paraId="1F06B725" w14:textId="77777777" w:rsidR="00A03D62" w:rsidRPr="00903B63" w:rsidRDefault="00A03D62" w:rsidP="00D554DA">
            <w:pPr>
              <w:pStyle w:val="INDICATORTEXT"/>
              <w:cnfStyle w:val="000000000000" w:firstRow="0" w:lastRow="0" w:firstColumn="0" w:lastColumn="0" w:oddVBand="0" w:evenVBand="0" w:oddHBand="0" w:evenHBand="0" w:firstRowFirstColumn="0" w:firstRowLastColumn="0" w:lastRowFirstColumn="0" w:lastRowLastColumn="0"/>
            </w:pPr>
            <w:r w:rsidRPr="00E759E1">
              <w:t xml:space="preserve">Indicate how you ensure this </w:t>
            </w:r>
            <w:r w:rsidR="00D554DA">
              <w:t>for o</w:t>
            </w:r>
            <w:r w:rsidR="00D554DA" w:rsidRPr="00D554DA">
              <w:t>ther terms</w:t>
            </w:r>
            <w:r w:rsidR="00D554DA">
              <w:t>/</w:t>
            </w:r>
            <w:r w:rsidR="00D554DA" w:rsidRPr="00D554DA">
              <w:t xml:space="preserve">conditions </w:t>
            </w:r>
            <w:r w:rsidRPr="00E759E1">
              <w:t>and provide examples.</w:t>
            </w:r>
          </w:p>
        </w:tc>
      </w:tr>
      <w:tr w:rsidR="00A03D62" w14:paraId="58894F8A"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5F090855"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single" w:sz="4" w:space="0" w:color="A6A6A6" w:themeColor="background1" w:themeShade="A6"/>
              <w:right w:val="single" w:sz="4" w:space="0" w:color="0070C0"/>
            </w:tcBorders>
            <w:shd w:val="clear" w:color="auto" w:fill="auto"/>
          </w:tcPr>
          <w:p w14:paraId="59DBC096" w14:textId="77777777" w:rsidR="00A03D62" w:rsidRPr="00E620EE" w:rsidRDefault="00A03D62" w:rsidP="004E78E8">
            <w:pPr>
              <w:pStyle w:val="INDICATORTEXT"/>
              <w:cnfStyle w:val="000000100000" w:firstRow="0" w:lastRow="0" w:firstColumn="0" w:lastColumn="0" w:oddVBand="0" w:evenVBand="0" w:oddHBand="1" w:evenHBand="0" w:firstRowFirstColumn="0" w:firstRowLastColumn="0" w:lastRowFirstColumn="0" w:lastRowLastColumn="0"/>
            </w:pPr>
          </w:p>
        </w:tc>
      </w:tr>
      <w:tr w:rsidR="00A03D62" w14:paraId="6B3798A4"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A62AB63" w14:textId="77777777" w:rsidR="00A03D62" w:rsidRDefault="00A03D62" w:rsidP="004E78E8">
            <w:pPr>
              <w:pStyle w:val="INDICATORNUMBER"/>
              <w:rPr>
                <w:rStyle w:val="IntenseEmphasis"/>
                <w:b/>
                <w:bCs w:val="0"/>
                <w:i w:val="0"/>
                <w:iCs w:val="0"/>
                <w:color w:val="595959"/>
              </w:rPr>
            </w:pPr>
            <w:r>
              <w:rPr>
                <w:rStyle w:val="IntenseEmphasis"/>
                <w:b/>
                <w:bCs w:val="0"/>
                <w:i w:val="0"/>
                <w:iCs w:val="0"/>
                <w:color w:val="595959"/>
              </w:rPr>
              <w:t>IFD 27.4</w:t>
            </w:r>
          </w:p>
        </w:tc>
        <w:tc>
          <w:tcPr>
            <w:tcW w:w="8080" w:type="dxa"/>
            <w:gridSpan w:val="2"/>
            <w:tcBorders>
              <w:top w:val="single" w:sz="4" w:space="0" w:color="0070C0"/>
              <w:right w:val="single" w:sz="4" w:space="0" w:color="0070C0"/>
            </w:tcBorders>
            <w:shd w:val="clear" w:color="auto" w:fill="DAEEF3" w:themeFill="accent5" w:themeFillTint="33"/>
          </w:tcPr>
          <w:p w14:paraId="2B94445C" w14:textId="469C0C65" w:rsidR="00A03D62" w:rsidRPr="001C0916" w:rsidRDefault="00A03D62" w:rsidP="004E78E8">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FB79EAA" w14:textId="77777777" w:rsidR="00A03D62" w:rsidRPr="003939E2" w:rsidRDefault="00A03D62" w:rsidP="004E78E8">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A03D62" w14:paraId="0D161E14" w14:textId="77777777" w:rsidTr="00D554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0070C0"/>
              <w:bottom w:val="single" w:sz="4" w:space="0" w:color="0070C0"/>
            </w:tcBorders>
            <w:vAlign w:val="top"/>
          </w:tcPr>
          <w:p w14:paraId="2F7811BF" w14:textId="77777777" w:rsidR="00A03D62" w:rsidRDefault="00A03D62" w:rsidP="004E78E8">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3F000A0" w14:textId="77777777" w:rsidR="00A03D62" w:rsidRPr="00641017" w:rsidRDefault="00A03D62" w:rsidP="004E78E8">
            <w:pPr>
              <w:pStyle w:val="INDICATORTEXT"/>
              <w:cnfStyle w:val="000000100000" w:firstRow="0" w:lastRow="0" w:firstColumn="0" w:lastColumn="0" w:oddVBand="0" w:evenVBand="0" w:oddHBand="1" w:evenHBand="0" w:firstRowFirstColumn="0" w:firstRowLastColumn="0" w:lastRowFirstColumn="0" w:lastRowLastColumn="0"/>
            </w:pPr>
          </w:p>
        </w:tc>
      </w:tr>
    </w:tbl>
    <w:p w14:paraId="37605371" w14:textId="77777777" w:rsidR="00643BA3" w:rsidRDefault="00643BA3" w:rsidP="00D554DA">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E759E1" w14:paraId="20565AEC"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3E86EAD9" w14:textId="77777777" w:rsidR="00E759E1" w:rsidRPr="00DC20FA" w:rsidRDefault="00E759E1"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27</w:t>
            </w:r>
          </w:p>
        </w:tc>
        <w:tc>
          <w:tcPr>
            <w:tcW w:w="8037" w:type="dxa"/>
            <w:tcBorders>
              <w:top w:val="single" w:sz="4" w:space="0" w:color="0082C8"/>
              <w:bottom w:val="nil"/>
              <w:right w:val="single" w:sz="4" w:space="0" w:color="0070C0"/>
            </w:tcBorders>
          </w:tcPr>
          <w:p w14:paraId="05479A09" w14:textId="77777777" w:rsidR="00E759E1" w:rsidRPr="00DC20FA" w:rsidRDefault="00E759E1"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759E1" w:rsidRPr="00D5451C" w14:paraId="6E806CBC" w14:textId="77777777" w:rsidTr="001D01A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tcBorders>
            <w:vAlign w:val="top"/>
          </w:tcPr>
          <w:p w14:paraId="7779152D" w14:textId="77777777" w:rsidR="00E759E1" w:rsidRPr="000D72DF" w:rsidRDefault="00E759E1" w:rsidP="00E759E1">
            <w:pPr>
              <w:pStyle w:val="INDICATORNUMBER"/>
              <w:rPr>
                <w:rStyle w:val="IntenseEmphasis"/>
                <w:b/>
                <w:bCs w:val="0"/>
                <w:i w:val="0"/>
                <w:iCs w:val="0"/>
              </w:rPr>
            </w:pPr>
            <w:r>
              <w:rPr>
                <w:rStyle w:val="IntenseEmphasis"/>
                <w:b/>
                <w:bCs w:val="0"/>
                <w:i w:val="0"/>
                <w:iCs w:val="0"/>
                <w:color w:val="595959"/>
              </w:rPr>
              <w:t>IFD 27.1</w:t>
            </w:r>
          </w:p>
        </w:tc>
        <w:tc>
          <w:tcPr>
            <w:tcW w:w="8037" w:type="dxa"/>
            <w:tcBorders>
              <w:top w:val="nil"/>
              <w:bottom w:val="single" w:sz="4" w:space="0" w:color="A6A6A6" w:themeColor="background1" w:themeShade="A6"/>
              <w:right w:val="single" w:sz="4" w:space="0" w:color="0070C0"/>
            </w:tcBorders>
            <w:shd w:val="clear" w:color="auto" w:fill="auto"/>
          </w:tcPr>
          <w:p w14:paraId="3FDF6365" w14:textId="254A2B75" w:rsidR="00E759E1" w:rsidRPr="00DC20FA" w:rsidRDefault="00E759E1" w:rsidP="001D01AF">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E759E1">
              <w:rPr>
                <w:bCs/>
                <w:szCs w:val="18"/>
              </w:rPr>
              <w:t xml:space="preserve">For example, encouraging transparent pricing could include encouraging the use by investees of declining balance rates on loans; </w:t>
            </w:r>
            <w:r w:rsidR="009010CC">
              <w:rPr>
                <w:bCs/>
                <w:szCs w:val="18"/>
              </w:rPr>
              <w:t xml:space="preserve">and/or </w:t>
            </w:r>
            <w:r w:rsidRPr="00E759E1">
              <w:rPr>
                <w:bCs/>
                <w:szCs w:val="18"/>
              </w:rPr>
              <w:t>encouraging the disclosure of investees’ interest rates (APR and effective interest rates) and all additional fees on the institutions' website and in loan documentation.</w:t>
            </w:r>
          </w:p>
        </w:tc>
      </w:tr>
      <w:tr w:rsidR="00E759E1" w:rsidRPr="00D5451C" w14:paraId="6120105D" w14:textId="77777777" w:rsidTr="001D01AF">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718D26D6" w14:textId="77777777" w:rsidR="00E759E1" w:rsidRPr="00894ECF" w:rsidRDefault="00E759E1" w:rsidP="001D01AF">
            <w:pPr>
              <w:pStyle w:val="INDICATORTEXT"/>
              <w:jc w:val="both"/>
              <w:rPr>
                <w:rFonts w:ascii="Helvetica" w:hAnsi="Helvetica" w:cs="Helvetica"/>
                <w:b/>
                <w:color w:val="333333"/>
              </w:rPr>
            </w:pPr>
            <w:r w:rsidRPr="00894ECF">
              <w:rPr>
                <w:b/>
                <w:bCs/>
                <w:szCs w:val="18"/>
              </w:rPr>
              <w:t>ASSESSMENT</w:t>
            </w:r>
          </w:p>
        </w:tc>
      </w:tr>
      <w:tr w:rsidR="00E759E1" w:rsidRPr="00D5451C" w14:paraId="10E0FC45" w14:textId="77777777" w:rsidTr="005D179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34B56B4F" w14:textId="77777777" w:rsidR="00E759E1" w:rsidRDefault="00E759E1" w:rsidP="001D01AF">
            <w:pPr>
              <w:pStyle w:val="INDICATORNUMBER"/>
              <w:rPr>
                <w:rStyle w:val="IntenseEmphasis"/>
                <w:b/>
                <w:bCs w:val="0"/>
                <w:i w:val="0"/>
                <w:iCs w:val="0"/>
                <w:color w:val="595959"/>
              </w:rPr>
            </w:pPr>
            <w:r>
              <w:rPr>
                <w:rStyle w:val="IntenseEmphasis"/>
                <w:b/>
                <w:bCs w:val="0"/>
                <w:i w:val="0"/>
                <w:iCs w:val="0"/>
                <w:color w:val="595959"/>
              </w:rPr>
              <w:t>IFD 27</w:t>
            </w:r>
          </w:p>
        </w:tc>
        <w:tc>
          <w:tcPr>
            <w:tcW w:w="8037" w:type="dxa"/>
            <w:tcBorders>
              <w:top w:val="single" w:sz="4" w:space="0" w:color="A6A6A6" w:themeColor="background1" w:themeShade="A6"/>
              <w:bottom w:val="single" w:sz="4" w:space="0" w:color="0070C0"/>
              <w:right w:val="single" w:sz="4" w:space="0" w:color="0070C0"/>
            </w:tcBorders>
            <w:shd w:val="clear" w:color="auto" w:fill="auto"/>
          </w:tcPr>
          <w:p w14:paraId="297FD105" w14:textId="77777777" w:rsidR="00E759E1" w:rsidRPr="00E759E1" w:rsidRDefault="00E759E1" w:rsidP="00E759E1">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E759E1">
              <w:rPr>
                <w:bCs/>
                <w:szCs w:val="18"/>
              </w:rPr>
              <w:t xml:space="preserve">Maximum score: Three </w:t>
            </w:r>
            <w:r w:rsidRPr="00E759E1">
              <w:rPr>
                <w:bCs/>
                <w:szCs w:val="18"/>
              </w:rPr>
              <w:sym w:font="Wingdings" w:char="F0AB"/>
            </w:r>
          </w:p>
          <w:p w14:paraId="43B7EAF8" w14:textId="77777777" w:rsidR="00E759E1" w:rsidRPr="00B32739" w:rsidRDefault="00E759E1" w:rsidP="00E759E1">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E759E1">
              <w:rPr>
                <w:bCs/>
                <w:szCs w:val="18"/>
              </w:rPr>
              <w:t>The assessment of this indicator is based on your responses to [27.2 &amp; 27.3].</w:t>
            </w:r>
          </w:p>
        </w:tc>
      </w:tr>
    </w:tbl>
    <w:p w14:paraId="362CA094" w14:textId="77777777" w:rsidR="00BD2CE2" w:rsidRDefault="00BD2CE2" w:rsidP="00066773">
      <w:pPr>
        <w:pStyle w:val="INDICATORTEXT"/>
        <w:ind w:left="0"/>
        <w:rPr>
          <w:b/>
          <w:szCs w:val="18"/>
        </w:rPr>
      </w:pPr>
    </w:p>
    <w:p w14:paraId="41D393CC" w14:textId="77777777" w:rsidR="00C53AF0" w:rsidRDefault="00C53AF0" w:rsidP="00BD2CE2">
      <w:pPr>
        <w:rPr>
          <w:rFonts w:eastAsia="Times New Roman"/>
          <w:color w:val="595959"/>
          <w:sz w:val="18"/>
        </w:rPr>
        <w:sectPr w:rsidR="00C53AF0" w:rsidSect="00855023">
          <w:headerReference w:type="default" r:id="rId61"/>
          <w:headerReference w:type="first" r:id="rId62"/>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C53AF0" w14:paraId="366785A8" w14:textId="77777777" w:rsidTr="00E01E9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F668460" w14:textId="77777777" w:rsidR="00C53AF0" w:rsidRDefault="00C53AF0" w:rsidP="001D01AF">
            <w:pPr>
              <w:widowControl/>
              <w:autoSpaceDE/>
              <w:autoSpaceDN/>
              <w:adjustRightInd/>
              <w:spacing w:after="0" w:line="240" w:lineRule="auto"/>
              <w:rPr>
                <w:rStyle w:val="IntenseEmphasis"/>
                <w:b/>
                <w:bCs w:val="0"/>
                <w:i w:val="0"/>
                <w:iCs w:val="0"/>
              </w:rPr>
            </w:pPr>
            <w:r>
              <w:lastRenderedPageBreak/>
              <w:t>SECTION</w:t>
            </w:r>
          </w:p>
        </w:tc>
      </w:tr>
      <w:tr w:rsidR="00C53AF0" w14:paraId="2F40CE72" w14:textId="77777777" w:rsidTr="00E01E9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F4DF169" w14:textId="77777777" w:rsidR="00C53AF0" w:rsidRPr="008C02AE" w:rsidRDefault="00C53AF0" w:rsidP="00C53AF0">
            <w:pPr>
              <w:pStyle w:val="Heading2"/>
              <w:outlineLvl w:val="1"/>
              <w:rPr>
                <w:rStyle w:val="IntenseEmphasis"/>
                <w:i w:val="0"/>
                <w:iCs w:val="0"/>
                <w:color w:val="008CD0"/>
              </w:rPr>
            </w:pPr>
            <w:bookmarkStart w:id="15" w:name="_Toc368050688"/>
            <w:r>
              <w:t>PIIF Principle 6</w:t>
            </w:r>
            <w:r w:rsidRPr="008C02AE">
              <w:t xml:space="preserve">: </w:t>
            </w:r>
            <w:r>
              <w:t>Balanced returns</w:t>
            </w:r>
            <w:bookmarkEnd w:id="15"/>
          </w:p>
        </w:tc>
      </w:tr>
    </w:tbl>
    <w:p w14:paraId="440F994B" w14:textId="77777777" w:rsidR="00BD2CE2" w:rsidRDefault="00BD2CE2" w:rsidP="00C53AF0">
      <w:pPr>
        <w:pStyle w:val="INDICATORNUMBER"/>
      </w:pPr>
    </w:p>
    <w:p w14:paraId="1215326C" w14:textId="6B946365" w:rsidR="00C53AF0" w:rsidRPr="00C53AF0" w:rsidRDefault="00C53AF0" w:rsidP="00C53AF0">
      <w:pPr>
        <w:pStyle w:val="INDICATORTEXT"/>
        <w:ind w:left="0"/>
        <w:jc w:val="both"/>
        <w:rPr>
          <w:b/>
          <w:bCs/>
          <w:i/>
          <w:szCs w:val="18"/>
          <w:lang w:eastAsia="en-GB"/>
        </w:rPr>
      </w:pPr>
      <w:r w:rsidRPr="00C53AF0">
        <w:rPr>
          <w:b/>
          <w:bCs/>
          <w:i/>
          <w:szCs w:val="18"/>
          <w:lang w:eastAsia="en-GB"/>
        </w:rPr>
        <w:t>Possible action</w:t>
      </w:r>
    </w:p>
    <w:p w14:paraId="238F09CF" w14:textId="77777777" w:rsidR="00C53AF0" w:rsidRPr="00C53AF0" w:rsidRDefault="00C53AF0" w:rsidP="00C53AF0">
      <w:pPr>
        <w:pStyle w:val="INDICATORTEXT"/>
        <w:ind w:left="0"/>
        <w:jc w:val="both"/>
        <w:rPr>
          <w:bCs/>
          <w:i/>
          <w:szCs w:val="18"/>
          <w:lang w:eastAsia="en-GB"/>
        </w:rPr>
      </w:pPr>
      <w:r w:rsidRPr="00C53AF0">
        <w:rPr>
          <w:bCs/>
          <w:i/>
          <w:szCs w:val="18"/>
          <w:lang w:eastAsia="en-GB"/>
        </w:rPr>
        <w:t>Strive for a balanced long-term social and financial risk-adjusted return that recognises the interests of clients, retail providers and investors.</w:t>
      </w:r>
    </w:p>
    <w:p w14:paraId="50C70471" w14:textId="77777777" w:rsidR="00E759E1" w:rsidRDefault="00E759E1" w:rsidP="00C53AF0">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53AF0" w14:paraId="2C8B62F7"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3ED432" w14:textId="77777777" w:rsidR="00C53AF0" w:rsidRPr="00356CDA" w:rsidRDefault="00C53AF0" w:rsidP="001D01AF">
            <w:pPr>
              <w:widowControl/>
              <w:autoSpaceDE/>
              <w:autoSpaceDN/>
              <w:adjustRightInd/>
              <w:spacing w:after="0" w:line="240" w:lineRule="auto"/>
              <w:rPr>
                <w:rStyle w:val="IntenseEmphasis"/>
                <w:b w:val="0"/>
                <w:bCs w:val="0"/>
                <w:iCs w:val="0"/>
                <w:color w:val="FFFFFF" w:themeColor="background1"/>
              </w:rPr>
            </w:pPr>
          </w:p>
        </w:tc>
        <w:tc>
          <w:tcPr>
            <w:tcW w:w="3402" w:type="dxa"/>
          </w:tcPr>
          <w:p w14:paraId="29862535" w14:textId="77777777" w:rsidR="00C53AF0" w:rsidRPr="00356CDA" w:rsidRDefault="00C53AF0"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914CA0B" w14:textId="77777777" w:rsidR="00C53AF0" w:rsidRPr="00356CDA" w:rsidRDefault="00C53AF0"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E0D0475" w14:textId="77777777" w:rsidR="00C53AF0" w:rsidRPr="00356CDA" w:rsidRDefault="00C53AF0" w:rsidP="001D01AF">
            <w:pPr>
              <w:widowControl/>
              <w:autoSpaceDE/>
              <w:autoSpaceDN/>
              <w:adjustRightInd/>
              <w:spacing w:after="0" w:line="240" w:lineRule="auto"/>
              <w:rPr>
                <w:rStyle w:val="IntenseEmphasis"/>
                <w:b w:val="0"/>
                <w:bCs w:val="0"/>
                <w:iCs w:val="0"/>
                <w:color w:val="FFFFFF" w:themeColor="background1"/>
              </w:rPr>
            </w:pPr>
            <w:r w:rsidRPr="00356CDA">
              <w:t>Principle</w:t>
            </w:r>
          </w:p>
        </w:tc>
      </w:tr>
      <w:tr w:rsidR="00C53AF0" w14:paraId="13A1136C" w14:textId="77777777" w:rsidTr="001D01A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DF610D2" w14:textId="77777777" w:rsidR="00C53AF0" w:rsidRPr="00356CDA" w:rsidRDefault="00C53AF0" w:rsidP="001D01AF">
            <w:pPr>
              <w:pStyle w:val="SectionIndicatorHeaderText"/>
              <w:rPr>
                <w:rStyle w:val="IntenseEmphasis"/>
                <w:bCs w:val="0"/>
                <w:i w:val="0"/>
                <w:iCs w:val="0"/>
                <w:color w:val="FFFFFF" w:themeColor="background1"/>
              </w:rPr>
            </w:pPr>
            <w:r>
              <w:rPr>
                <w:rStyle w:val="IntenseEmphasis"/>
                <w:i w:val="0"/>
                <w:color w:val="FFFFFF" w:themeColor="background1"/>
              </w:rPr>
              <w:t>IFD 28</w:t>
            </w:r>
          </w:p>
        </w:tc>
        <w:tc>
          <w:tcPr>
            <w:tcW w:w="3402" w:type="dxa"/>
          </w:tcPr>
          <w:p w14:paraId="36003896" w14:textId="77777777" w:rsidR="00C53AF0" w:rsidRPr="00356CDA" w:rsidRDefault="00C53AF0"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129D7EA" w14:textId="77777777" w:rsidR="00C53AF0" w:rsidRPr="00A57E01" w:rsidRDefault="00C53AF0"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F1900A3" w14:textId="77777777" w:rsidR="00C53AF0" w:rsidRPr="00356CDA" w:rsidRDefault="00C53AF0"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7967F030" w14:textId="77777777" w:rsidR="00C53AF0" w:rsidRDefault="00C53AF0" w:rsidP="00C53AF0">
      <w:pPr>
        <w:pStyle w:val="INDICATORNUMBER"/>
      </w:pPr>
    </w:p>
    <w:tbl>
      <w:tblPr>
        <w:tblStyle w:val="SubSectionIndicatorTableVOLUNTARY"/>
        <w:tblW w:w="9214" w:type="dxa"/>
        <w:tblInd w:w="5" w:type="dxa"/>
        <w:tblLook w:val="04A0" w:firstRow="1" w:lastRow="0" w:firstColumn="1" w:lastColumn="0" w:noHBand="0" w:noVBand="1"/>
      </w:tblPr>
      <w:tblGrid>
        <w:gridCol w:w="1134"/>
        <w:gridCol w:w="4019"/>
        <w:gridCol w:w="4061"/>
      </w:tblGrid>
      <w:tr w:rsidR="00C53AF0" w14:paraId="7D1B1537" w14:textId="77777777" w:rsidTr="00D942A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4C05296" w14:textId="77777777" w:rsidR="00C53AF0" w:rsidRPr="00903B63" w:rsidRDefault="00C53AF0"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28</w:t>
            </w:r>
          </w:p>
        </w:tc>
        <w:tc>
          <w:tcPr>
            <w:tcW w:w="8080" w:type="dxa"/>
            <w:gridSpan w:val="2"/>
            <w:tcBorders>
              <w:top w:val="single" w:sz="4" w:space="0" w:color="0070C0"/>
              <w:bottom w:val="single" w:sz="4" w:space="0" w:color="0070C0"/>
              <w:right w:val="single" w:sz="4" w:space="0" w:color="0070C0"/>
            </w:tcBorders>
            <w:shd w:val="clear" w:color="auto" w:fill="0070C0"/>
          </w:tcPr>
          <w:p w14:paraId="3D870C21" w14:textId="77777777" w:rsidR="00C53AF0" w:rsidRPr="00903B63" w:rsidRDefault="00C53AF0"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53AF0" w14:paraId="3C5DDA67"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EB2B8F0" w14:textId="77777777" w:rsidR="00C53AF0" w:rsidRDefault="00C53AF0" w:rsidP="001D01AF">
            <w:pPr>
              <w:pStyle w:val="INDICATORNUMBER"/>
              <w:rPr>
                <w:rStyle w:val="IntenseEmphasis"/>
                <w:b/>
                <w:bCs w:val="0"/>
                <w:i w:val="0"/>
                <w:iCs w:val="0"/>
                <w:color w:val="595959"/>
              </w:rPr>
            </w:pPr>
            <w:r>
              <w:rPr>
                <w:rStyle w:val="IntenseEmphasis"/>
                <w:b/>
                <w:bCs w:val="0"/>
                <w:i w:val="0"/>
                <w:iCs w:val="0"/>
                <w:color w:val="595959"/>
              </w:rPr>
              <w:t>IFD 28.1</w:t>
            </w:r>
          </w:p>
        </w:tc>
        <w:tc>
          <w:tcPr>
            <w:tcW w:w="8080" w:type="dxa"/>
            <w:gridSpan w:val="2"/>
            <w:tcBorders>
              <w:top w:val="single" w:sz="4" w:space="0" w:color="0070C0"/>
              <w:right w:val="single" w:sz="4" w:space="0" w:color="0070C0"/>
            </w:tcBorders>
            <w:shd w:val="clear" w:color="auto" w:fill="DAEEF3" w:themeFill="accent5" w:themeFillTint="33"/>
          </w:tcPr>
          <w:p w14:paraId="19C5CC95" w14:textId="7E0471DF" w:rsidR="00C53AF0" w:rsidRPr="007D22B7" w:rsidRDefault="00C53AF0" w:rsidP="009010CC">
            <w:pPr>
              <w:pStyle w:val="INDICATORTEXT"/>
              <w:cnfStyle w:val="000000100000" w:firstRow="0" w:lastRow="0" w:firstColumn="0" w:lastColumn="0" w:oddVBand="0" w:evenVBand="0" w:oddHBand="1" w:evenHBand="0" w:firstRowFirstColumn="0" w:firstRowLastColumn="0" w:lastRowFirstColumn="0" w:lastRowLastColumn="0"/>
            </w:pPr>
            <w:r>
              <w:t xml:space="preserve">Indicate </w:t>
            </w:r>
            <w:r w:rsidR="009010CC">
              <w:t xml:space="preserve">whether </w:t>
            </w:r>
            <w:r>
              <w:t xml:space="preserve">the social performance of investees affects </w:t>
            </w:r>
            <w:r w:rsidR="009010CC">
              <w:t>the following.</w:t>
            </w:r>
          </w:p>
        </w:tc>
      </w:tr>
      <w:tr w:rsidR="00D554DA" w14:paraId="02AB27DC"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47A3D390"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7B41A6F4" w14:textId="686FB446" w:rsidR="00D554DA" w:rsidRPr="0073065B" w:rsidRDefault="00D554DA" w:rsidP="001D01AF">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53AF0">
              <w:rPr>
                <w:b/>
                <w:bCs/>
                <w:color w:val="FFFFFF" w:themeColor="background1"/>
              </w:rPr>
              <w:t xml:space="preserve">Investment </w:t>
            </w:r>
            <w:r w:rsidR="00116367">
              <w:rPr>
                <w:b/>
                <w:bCs/>
                <w:color w:val="FFFFFF" w:themeColor="background1"/>
              </w:rPr>
              <w:t>decision-mak</w:t>
            </w:r>
            <w:r w:rsidRPr="00C53AF0">
              <w:rPr>
                <w:b/>
                <w:bCs/>
                <w:color w:val="FFFFFF" w:themeColor="background1"/>
              </w:rPr>
              <w:t>ing</w:t>
            </w:r>
          </w:p>
        </w:tc>
      </w:tr>
      <w:tr w:rsidR="00D554DA" w14:paraId="225A336A" w14:textId="77777777" w:rsidTr="00D554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A514BD5" w14:textId="77777777" w:rsidR="00D554DA" w:rsidRDefault="00D554DA" w:rsidP="001D01AF">
            <w:pPr>
              <w:pStyle w:val="INDICATORNUMBER"/>
              <w:rPr>
                <w:rStyle w:val="IntenseEmphasis"/>
                <w:b/>
                <w:bCs w:val="0"/>
                <w:i w:val="0"/>
                <w:iCs w:val="0"/>
                <w:color w:val="595959"/>
              </w:rPr>
            </w:pPr>
          </w:p>
        </w:tc>
        <w:tc>
          <w:tcPr>
            <w:tcW w:w="4019" w:type="dxa"/>
            <w:tcBorders>
              <w:top w:val="single" w:sz="4" w:space="0" w:color="A6A6A6" w:themeColor="background1" w:themeShade="A6"/>
              <w:right w:val="single" w:sz="4" w:space="0" w:color="A6A6A6" w:themeColor="background1" w:themeShade="A6"/>
            </w:tcBorders>
            <w:shd w:val="clear" w:color="auto" w:fill="auto"/>
          </w:tcPr>
          <w:p w14:paraId="2F097E85" w14:textId="77777777" w:rsidR="00D554DA" w:rsidRPr="00B734A4" w:rsidRDefault="00D554DA"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511D5D" w14:textId="77777777" w:rsidR="00D554DA" w:rsidRPr="00B734A4" w:rsidRDefault="00D554DA"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554DA" w14:paraId="23AF2002" w14:textId="77777777" w:rsidTr="00D554D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96404D8"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nil"/>
              <w:right w:val="single" w:sz="4" w:space="0" w:color="0070C0"/>
            </w:tcBorders>
            <w:shd w:val="clear" w:color="auto" w:fill="A6A6A6" w:themeFill="background1" w:themeFillShade="A6"/>
          </w:tcPr>
          <w:p w14:paraId="13FB25BB" w14:textId="77777777" w:rsidR="00D554DA" w:rsidRPr="00903B63" w:rsidRDefault="00D554DA" w:rsidP="00D554DA">
            <w:pPr>
              <w:pStyle w:val="INDICATORTEXT"/>
              <w:cnfStyle w:val="000000000000" w:firstRow="0" w:lastRow="0" w:firstColumn="0" w:lastColumn="0" w:oddVBand="0" w:evenVBand="0" w:oddHBand="0" w:evenHBand="0" w:firstRowFirstColumn="0" w:firstRowLastColumn="0" w:lastRowFirstColumn="0" w:lastRowLastColumn="0"/>
            </w:pPr>
            <w:r w:rsidRPr="00C53AF0">
              <w:rPr>
                <w:b/>
                <w:bCs/>
                <w:color w:val="FFFFFF" w:themeColor="background1"/>
              </w:rPr>
              <w:t>Portfolio management</w:t>
            </w:r>
          </w:p>
        </w:tc>
      </w:tr>
      <w:tr w:rsidR="00D554DA" w14:paraId="6C2DBFFB" w14:textId="77777777" w:rsidTr="00D554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4076D038" w14:textId="77777777" w:rsidR="00D554DA" w:rsidRDefault="00D554DA" w:rsidP="001D01AF">
            <w:pPr>
              <w:pStyle w:val="INDICATORNUMBER"/>
              <w:rPr>
                <w:rStyle w:val="IntenseEmphasis"/>
                <w:b/>
                <w:bCs w:val="0"/>
                <w:i w:val="0"/>
                <w:iCs w:val="0"/>
                <w:color w:val="595959"/>
              </w:rPr>
            </w:pPr>
          </w:p>
        </w:tc>
        <w:tc>
          <w:tcPr>
            <w:tcW w:w="4019" w:type="dxa"/>
            <w:tcBorders>
              <w:top w:val="nil"/>
              <w:bottom w:val="single" w:sz="4" w:space="0" w:color="0070C0"/>
              <w:right w:val="single" w:sz="4" w:space="0" w:color="A6A6A6" w:themeColor="background1" w:themeShade="A6"/>
            </w:tcBorders>
            <w:shd w:val="clear" w:color="auto" w:fill="auto"/>
          </w:tcPr>
          <w:p w14:paraId="1DC82CAA" w14:textId="77777777" w:rsidR="00D554DA" w:rsidRPr="00B734A4" w:rsidRDefault="00D554DA"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61" w:type="dxa"/>
            <w:tcBorders>
              <w:top w:val="nil"/>
              <w:left w:val="single" w:sz="4" w:space="0" w:color="A6A6A6" w:themeColor="background1" w:themeShade="A6"/>
              <w:bottom w:val="single" w:sz="4" w:space="0" w:color="0070C0"/>
              <w:right w:val="single" w:sz="4" w:space="0" w:color="0070C0"/>
            </w:tcBorders>
            <w:shd w:val="clear" w:color="auto" w:fill="auto"/>
          </w:tcPr>
          <w:p w14:paraId="6B687873" w14:textId="77777777" w:rsidR="00D554DA" w:rsidRPr="00B734A4" w:rsidRDefault="00D554DA" w:rsidP="00BC357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D554DA" w14:paraId="71DACE33"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13D149A2" w14:textId="77777777" w:rsidR="00D554DA" w:rsidRDefault="00D554DA" w:rsidP="00C53AF0">
            <w:pPr>
              <w:pStyle w:val="INDICATORNUMBER"/>
              <w:rPr>
                <w:rStyle w:val="IntenseEmphasis"/>
                <w:b/>
                <w:bCs w:val="0"/>
                <w:i w:val="0"/>
                <w:iCs w:val="0"/>
                <w:color w:val="595959"/>
              </w:rPr>
            </w:pPr>
            <w:r>
              <w:rPr>
                <w:rStyle w:val="IntenseEmphasis"/>
                <w:b/>
                <w:bCs w:val="0"/>
                <w:i w:val="0"/>
                <w:iCs w:val="0"/>
                <w:color w:val="595959"/>
              </w:rPr>
              <w:t>IFD 28.2</w:t>
            </w:r>
          </w:p>
        </w:tc>
        <w:tc>
          <w:tcPr>
            <w:tcW w:w="8080" w:type="dxa"/>
            <w:gridSpan w:val="2"/>
            <w:tcBorders>
              <w:top w:val="single" w:sz="4" w:space="0" w:color="0070C0"/>
              <w:bottom w:val="nil"/>
              <w:right w:val="single" w:sz="4" w:space="0" w:color="0070C0"/>
            </w:tcBorders>
            <w:shd w:val="clear" w:color="auto" w:fill="DAEEF3" w:themeFill="accent5" w:themeFillTint="33"/>
          </w:tcPr>
          <w:p w14:paraId="4F8F567A" w14:textId="2063C04B" w:rsidR="00D554DA" w:rsidRPr="00903B63" w:rsidRDefault="00D554DA" w:rsidP="001D01AF">
            <w:pPr>
              <w:pStyle w:val="INDICATORTEXT"/>
              <w:cnfStyle w:val="000000000000" w:firstRow="0" w:lastRow="0" w:firstColumn="0" w:lastColumn="0" w:oddVBand="0" w:evenVBand="0" w:oddHBand="0" w:evenHBand="0" w:firstRowFirstColumn="0" w:firstRowLastColumn="0" w:lastRowFirstColumn="0" w:lastRowLastColumn="0"/>
            </w:pPr>
            <w:r w:rsidRPr="00C53AF0">
              <w:t xml:space="preserve">Explain how social performance of investees affects investment </w:t>
            </w:r>
            <w:r w:rsidR="00116367">
              <w:t>decision-mak</w:t>
            </w:r>
            <w:r w:rsidRPr="00C53AF0">
              <w:t>ing.</w:t>
            </w:r>
          </w:p>
        </w:tc>
      </w:tr>
      <w:tr w:rsidR="00D554DA" w14:paraId="11FB87E2"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808C5D6"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4FA4787" w14:textId="77777777" w:rsidR="00D554DA" w:rsidRPr="00E620EE" w:rsidRDefault="00D554DA"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D554DA" w14:paraId="0E644B22"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nil"/>
            </w:tcBorders>
            <w:vAlign w:val="top"/>
          </w:tcPr>
          <w:p w14:paraId="41D25EEF" w14:textId="77777777" w:rsidR="00D554DA" w:rsidRDefault="00D554DA" w:rsidP="00C53AF0">
            <w:pPr>
              <w:pStyle w:val="INDICATORNUMBER"/>
              <w:rPr>
                <w:rStyle w:val="IntenseEmphasis"/>
                <w:b/>
                <w:bCs w:val="0"/>
                <w:i w:val="0"/>
                <w:iCs w:val="0"/>
                <w:color w:val="595959"/>
              </w:rPr>
            </w:pPr>
            <w:r>
              <w:rPr>
                <w:rStyle w:val="IntenseEmphasis"/>
                <w:b/>
                <w:bCs w:val="0"/>
                <w:i w:val="0"/>
                <w:iCs w:val="0"/>
                <w:color w:val="595959"/>
              </w:rPr>
              <w:t>IFD 28.3</w:t>
            </w:r>
          </w:p>
        </w:tc>
        <w:tc>
          <w:tcPr>
            <w:tcW w:w="8080" w:type="dxa"/>
            <w:gridSpan w:val="2"/>
            <w:tcBorders>
              <w:top w:val="single" w:sz="4" w:space="0" w:color="0070C0"/>
              <w:bottom w:val="nil"/>
              <w:right w:val="single" w:sz="4" w:space="0" w:color="0070C0"/>
            </w:tcBorders>
            <w:shd w:val="clear" w:color="auto" w:fill="DAEEF3" w:themeFill="accent5" w:themeFillTint="33"/>
          </w:tcPr>
          <w:p w14:paraId="4D7EFCF1" w14:textId="77777777" w:rsidR="00D554DA" w:rsidRPr="00903B63" w:rsidRDefault="00D554DA" w:rsidP="001D01AF">
            <w:pPr>
              <w:pStyle w:val="INDICATORTEXT"/>
              <w:cnfStyle w:val="000000000000" w:firstRow="0" w:lastRow="0" w:firstColumn="0" w:lastColumn="0" w:oddVBand="0" w:evenVBand="0" w:oddHBand="0" w:evenHBand="0" w:firstRowFirstColumn="0" w:firstRowLastColumn="0" w:lastRowFirstColumn="0" w:lastRowLastColumn="0"/>
            </w:pPr>
            <w:r w:rsidRPr="00C53AF0">
              <w:t>Explain how social performance of investees affects portfolio management.</w:t>
            </w:r>
          </w:p>
        </w:tc>
      </w:tr>
      <w:tr w:rsidR="00D554DA" w14:paraId="03971604"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5AE0C3AE"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single" w:sz="4" w:space="0" w:color="A6A6A6" w:themeColor="background1" w:themeShade="A6"/>
              <w:right w:val="single" w:sz="4" w:space="0" w:color="0070C0"/>
            </w:tcBorders>
            <w:shd w:val="clear" w:color="auto" w:fill="auto"/>
          </w:tcPr>
          <w:p w14:paraId="038B9365" w14:textId="77777777" w:rsidR="00D554DA" w:rsidRPr="00E620EE" w:rsidRDefault="00D554DA"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D554DA" w14:paraId="7A66D061" w14:textId="77777777" w:rsidTr="00D942AD">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A4FFAC7" w14:textId="77777777" w:rsidR="00D554DA" w:rsidRDefault="00D554DA" w:rsidP="00C53AF0">
            <w:pPr>
              <w:pStyle w:val="INDICATORNUMBER"/>
              <w:rPr>
                <w:rStyle w:val="IntenseEmphasis"/>
                <w:b/>
                <w:bCs w:val="0"/>
                <w:i w:val="0"/>
                <w:iCs w:val="0"/>
                <w:color w:val="595959"/>
              </w:rPr>
            </w:pPr>
            <w:r>
              <w:rPr>
                <w:rStyle w:val="IntenseEmphasis"/>
                <w:b/>
                <w:bCs w:val="0"/>
                <w:i w:val="0"/>
                <w:iCs w:val="0"/>
                <w:color w:val="595959"/>
              </w:rPr>
              <w:t>IFD 28.4</w:t>
            </w:r>
          </w:p>
        </w:tc>
        <w:tc>
          <w:tcPr>
            <w:tcW w:w="8080" w:type="dxa"/>
            <w:gridSpan w:val="2"/>
            <w:tcBorders>
              <w:top w:val="single" w:sz="4" w:space="0" w:color="0070C0"/>
              <w:right w:val="single" w:sz="4" w:space="0" w:color="0070C0"/>
            </w:tcBorders>
            <w:shd w:val="clear" w:color="auto" w:fill="DAEEF3" w:themeFill="accent5" w:themeFillTint="33"/>
          </w:tcPr>
          <w:p w14:paraId="39118B5C" w14:textId="2DD4AF13" w:rsidR="00D554DA" w:rsidRPr="001C0916" w:rsidRDefault="00D554DA" w:rsidP="001D01A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D134136" w14:textId="77777777" w:rsidR="00D554DA" w:rsidRPr="003939E2" w:rsidRDefault="00D554DA" w:rsidP="001D01AF">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D554DA" w14:paraId="78E07986" w14:textId="77777777" w:rsidTr="00D942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0070C0"/>
              <w:bottom w:val="single" w:sz="4" w:space="0" w:color="0070C0"/>
            </w:tcBorders>
            <w:vAlign w:val="top"/>
          </w:tcPr>
          <w:p w14:paraId="0308A9F9" w14:textId="77777777" w:rsidR="00D554DA" w:rsidRDefault="00D554DA" w:rsidP="001D01AF">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08E1581" w14:textId="77777777" w:rsidR="00D554DA" w:rsidRPr="00641017" w:rsidRDefault="00D554DA" w:rsidP="001D01AF">
            <w:pPr>
              <w:pStyle w:val="INDICATORTEXT"/>
              <w:cnfStyle w:val="000000100000" w:firstRow="0" w:lastRow="0" w:firstColumn="0" w:lastColumn="0" w:oddVBand="0" w:evenVBand="0" w:oddHBand="1" w:evenHBand="0" w:firstRowFirstColumn="0" w:firstRowLastColumn="0" w:lastRowFirstColumn="0" w:lastRowLastColumn="0"/>
            </w:pPr>
          </w:p>
        </w:tc>
      </w:tr>
    </w:tbl>
    <w:p w14:paraId="558824D4" w14:textId="77777777" w:rsidR="00C53AF0" w:rsidRDefault="00C53AF0" w:rsidP="00066773">
      <w:pPr>
        <w:pStyle w:val="INDICATORTEXT"/>
        <w:ind w:left="0"/>
        <w:rPr>
          <w:b/>
          <w:szCs w:val="18"/>
        </w:rPr>
      </w:pPr>
    </w:p>
    <w:tbl>
      <w:tblPr>
        <w:tblStyle w:val="SubSectionIndicatorTableMANDATORY"/>
        <w:tblW w:w="9134" w:type="dxa"/>
        <w:tblInd w:w="5" w:type="dxa"/>
        <w:tblLook w:val="04A0" w:firstRow="1" w:lastRow="0" w:firstColumn="1" w:lastColumn="0" w:noHBand="0" w:noVBand="1"/>
      </w:tblPr>
      <w:tblGrid>
        <w:gridCol w:w="1097"/>
        <w:gridCol w:w="8037"/>
      </w:tblGrid>
      <w:tr w:rsidR="00C53AF0" w14:paraId="4164716F"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A715EDB" w14:textId="77777777" w:rsidR="00C53AF0" w:rsidRPr="00DC20FA" w:rsidRDefault="00C53AF0"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28</w:t>
            </w:r>
          </w:p>
        </w:tc>
        <w:tc>
          <w:tcPr>
            <w:tcW w:w="8037" w:type="dxa"/>
            <w:tcBorders>
              <w:top w:val="single" w:sz="4" w:space="0" w:color="0082C8"/>
              <w:bottom w:val="nil"/>
              <w:right w:val="single" w:sz="4" w:space="0" w:color="0070C0"/>
            </w:tcBorders>
          </w:tcPr>
          <w:p w14:paraId="284D62DA" w14:textId="77777777" w:rsidR="00C53AF0" w:rsidRPr="00DC20FA" w:rsidRDefault="00C53AF0"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C53AF0" w:rsidRPr="00D5451C" w14:paraId="2E6CD107" w14:textId="77777777" w:rsidTr="00C53AF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nil"/>
              <w:bottom w:val="single" w:sz="4" w:space="0" w:color="A6A6A6" w:themeColor="background1" w:themeShade="A6"/>
              <w:right w:val="single" w:sz="4" w:space="0" w:color="0070C0"/>
            </w:tcBorders>
            <w:vAlign w:val="top"/>
          </w:tcPr>
          <w:p w14:paraId="423A1721" w14:textId="77777777" w:rsidR="00C53AF0" w:rsidRPr="00C53AF0" w:rsidRDefault="00C53AF0" w:rsidP="001D01AF">
            <w:pPr>
              <w:pStyle w:val="INDICATORTEXT"/>
              <w:rPr>
                <w:rStyle w:val="IntenseEmphasis"/>
                <w:i w:val="0"/>
                <w:iCs w:val="0"/>
                <w:color w:val="595959"/>
                <w:szCs w:val="18"/>
              </w:rPr>
            </w:pPr>
            <w:r w:rsidRPr="00C53AF0">
              <w:rPr>
                <w:rStyle w:val="IntenseEmphasis"/>
                <w:i w:val="0"/>
                <w:iCs w:val="0"/>
                <w:color w:val="595959"/>
                <w:szCs w:val="18"/>
              </w:rPr>
              <w:t>LOGIC</w:t>
            </w:r>
          </w:p>
        </w:tc>
      </w:tr>
      <w:tr w:rsidR="00C53AF0" w:rsidRPr="00D5451C" w14:paraId="1E3555AD" w14:textId="77777777" w:rsidTr="00C53AF0">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tcBorders>
            <w:vAlign w:val="top"/>
          </w:tcPr>
          <w:p w14:paraId="0E3507D8" w14:textId="77777777" w:rsidR="00C53AF0" w:rsidRDefault="00C53AF0" w:rsidP="001D01AF">
            <w:pPr>
              <w:pStyle w:val="INDICATORNUMBER"/>
              <w:rPr>
                <w:rStyle w:val="IntenseEmphasis"/>
                <w:b/>
                <w:bCs w:val="0"/>
                <w:i w:val="0"/>
                <w:iCs w:val="0"/>
                <w:color w:val="595959"/>
              </w:rPr>
            </w:pPr>
            <w:r>
              <w:rPr>
                <w:rStyle w:val="IntenseEmphasis"/>
                <w:b/>
                <w:bCs w:val="0"/>
                <w:i w:val="0"/>
                <w:iCs w:val="0"/>
                <w:color w:val="595959"/>
              </w:rPr>
              <w:t>IFD 28</w:t>
            </w:r>
          </w:p>
        </w:tc>
        <w:tc>
          <w:tcPr>
            <w:tcW w:w="8037"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565AA09" w14:textId="77777777" w:rsidR="00E15879" w:rsidRDefault="00E15879" w:rsidP="005121D5">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This indicator will be applicable if you report using any tools for social performance reporting</w:t>
            </w:r>
            <w:r w:rsidR="00982C9C">
              <w:rPr>
                <w:bCs/>
                <w:szCs w:val="18"/>
              </w:rPr>
              <w:t xml:space="preserve"> (in house and/or externally developed)</w:t>
            </w:r>
            <w:r>
              <w:rPr>
                <w:bCs/>
                <w:szCs w:val="18"/>
              </w:rPr>
              <w:t xml:space="preserve"> in [18.1]. </w:t>
            </w:r>
          </w:p>
          <w:p w14:paraId="54A8FF9D" w14:textId="77777777" w:rsidR="00C53AF0" w:rsidRPr="00C53AF0" w:rsidRDefault="00C53AF0" w:rsidP="005121D5">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 xml:space="preserve">Within </w:t>
            </w:r>
            <w:r w:rsidR="005121D5">
              <w:rPr>
                <w:bCs/>
                <w:szCs w:val="18"/>
              </w:rPr>
              <w:t xml:space="preserve">this </w:t>
            </w:r>
            <w:r w:rsidRPr="00C53AF0">
              <w:rPr>
                <w:bCs/>
                <w:szCs w:val="18"/>
              </w:rPr>
              <w:t>indicator:</w:t>
            </w:r>
          </w:p>
          <w:p w14:paraId="7FA5EDB0" w14:textId="534D3DB9" w:rsidR="00C53AF0" w:rsidRPr="00C53AF0" w:rsidRDefault="00C53AF0" w:rsidP="00C53AF0">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[28.2] will be applica</w:t>
            </w:r>
            <w:r w:rsidR="0035796E">
              <w:rPr>
                <w:bCs/>
                <w:szCs w:val="18"/>
              </w:rPr>
              <w:t>ble if you report ‘</w:t>
            </w:r>
            <w:r w:rsidRPr="00C53AF0">
              <w:rPr>
                <w:bCs/>
                <w:szCs w:val="18"/>
              </w:rPr>
              <w:t>Yes</w:t>
            </w:r>
            <w:r w:rsidR="0035796E">
              <w:rPr>
                <w:bCs/>
                <w:szCs w:val="18"/>
              </w:rPr>
              <w:t>’</w:t>
            </w:r>
            <w:r w:rsidRPr="00C53AF0">
              <w:rPr>
                <w:bCs/>
                <w:szCs w:val="18"/>
              </w:rPr>
              <w:t xml:space="preserve"> to investment </w:t>
            </w:r>
            <w:r w:rsidR="00116367">
              <w:rPr>
                <w:bCs/>
                <w:szCs w:val="18"/>
              </w:rPr>
              <w:t>decision-mak</w:t>
            </w:r>
            <w:r w:rsidRPr="00C53AF0">
              <w:rPr>
                <w:bCs/>
                <w:szCs w:val="18"/>
              </w:rPr>
              <w:t>ing in [28.1]</w:t>
            </w:r>
            <w:r w:rsidR="009010CC">
              <w:rPr>
                <w:bCs/>
                <w:szCs w:val="18"/>
              </w:rPr>
              <w:t>; and</w:t>
            </w:r>
          </w:p>
          <w:p w14:paraId="01C850D7" w14:textId="199FF300" w:rsidR="00C53AF0" w:rsidRPr="00E759E1" w:rsidRDefault="00C53AF0" w:rsidP="0035796E">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[28.3] wi</w:t>
            </w:r>
            <w:r w:rsidR="0035796E">
              <w:rPr>
                <w:bCs/>
                <w:szCs w:val="18"/>
              </w:rPr>
              <w:t>ll be applicable if you report ‘</w:t>
            </w:r>
            <w:r w:rsidRPr="00C53AF0">
              <w:rPr>
                <w:bCs/>
                <w:szCs w:val="18"/>
              </w:rPr>
              <w:t>Yes</w:t>
            </w:r>
            <w:r w:rsidR="0035796E">
              <w:rPr>
                <w:bCs/>
                <w:szCs w:val="18"/>
              </w:rPr>
              <w:t>’</w:t>
            </w:r>
            <w:r w:rsidRPr="00C53AF0">
              <w:rPr>
                <w:bCs/>
                <w:szCs w:val="18"/>
              </w:rPr>
              <w:t xml:space="preserve"> to portfolio management in [28.1]</w:t>
            </w:r>
            <w:r w:rsidR="009010CC">
              <w:rPr>
                <w:bCs/>
                <w:szCs w:val="18"/>
              </w:rPr>
              <w:t>.</w:t>
            </w:r>
          </w:p>
        </w:tc>
      </w:tr>
      <w:tr w:rsidR="00C53AF0" w:rsidRPr="00D5451C" w14:paraId="7589685D" w14:textId="77777777" w:rsidTr="001D01A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right w:val="single" w:sz="4" w:space="0" w:color="0070C0"/>
            </w:tcBorders>
            <w:vAlign w:val="top"/>
          </w:tcPr>
          <w:p w14:paraId="1361AB40" w14:textId="77777777" w:rsidR="00C53AF0" w:rsidRPr="00894ECF" w:rsidRDefault="00C53AF0" w:rsidP="001D01AF">
            <w:pPr>
              <w:pStyle w:val="INDICATORTEXT"/>
              <w:jc w:val="both"/>
              <w:rPr>
                <w:rFonts w:ascii="Helvetica" w:hAnsi="Helvetica" w:cs="Helvetica"/>
                <w:b/>
                <w:color w:val="333333"/>
              </w:rPr>
            </w:pPr>
            <w:r w:rsidRPr="00894ECF">
              <w:rPr>
                <w:b/>
                <w:bCs/>
                <w:szCs w:val="18"/>
              </w:rPr>
              <w:t>ASSESSMENT</w:t>
            </w:r>
          </w:p>
        </w:tc>
      </w:tr>
      <w:tr w:rsidR="00C53AF0" w:rsidRPr="00D5451C" w14:paraId="43B0882F" w14:textId="77777777" w:rsidTr="005D1795">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078D21FD" w14:textId="77777777" w:rsidR="00C53AF0" w:rsidRDefault="00C53AF0" w:rsidP="001D01AF">
            <w:pPr>
              <w:pStyle w:val="INDICATORNUMBER"/>
              <w:rPr>
                <w:rStyle w:val="IntenseEmphasis"/>
                <w:b/>
                <w:bCs w:val="0"/>
                <w:i w:val="0"/>
                <w:iCs w:val="0"/>
                <w:color w:val="595959"/>
              </w:rPr>
            </w:pPr>
            <w:r>
              <w:rPr>
                <w:rStyle w:val="IntenseEmphasis"/>
                <w:b/>
                <w:bCs w:val="0"/>
                <w:i w:val="0"/>
                <w:iCs w:val="0"/>
                <w:color w:val="595959"/>
              </w:rPr>
              <w:t>IFD 28</w:t>
            </w:r>
          </w:p>
        </w:tc>
        <w:tc>
          <w:tcPr>
            <w:tcW w:w="8037" w:type="dxa"/>
            <w:tcBorders>
              <w:top w:val="single" w:sz="4" w:space="0" w:color="A6A6A6" w:themeColor="background1" w:themeShade="A6"/>
              <w:bottom w:val="single" w:sz="4" w:space="0" w:color="0070C0"/>
              <w:right w:val="single" w:sz="4" w:space="0" w:color="0070C0"/>
            </w:tcBorders>
            <w:shd w:val="clear" w:color="auto" w:fill="auto"/>
          </w:tcPr>
          <w:p w14:paraId="6949CB95" w14:textId="77777777" w:rsidR="00C53AF0" w:rsidRPr="00C53AF0" w:rsidRDefault="00C53AF0" w:rsidP="00C53AF0">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 xml:space="preserve">Maximum score: Three </w:t>
            </w:r>
            <w:r w:rsidRPr="00C53AF0">
              <w:rPr>
                <w:bCs/>
                <w:szCs w:val="18"/>
              </w:rPr>
              <w:sym w:font="Wingdings" w:char="F0AB"/>
            </w:r>
          </w:p>
          <w:p w14:paraId="5530FC1B" w14:textId="77777777" w:rsidR="00C53AF0" w:rsidRPr="00B32739" w:rsidRDefault="00C53AF0" w:rsidP="00C53AF0">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53AF0">
              <w:rPr>
                <w:bCs/>
                <w:szCs w:val="18"/>
              </w:rPr>
              <w:t>The assessment of this indicator is based on your responses to [28.2 &amp; 28.3].</w:t>
            </w:r>
          </w:p>
        </w:tc>
      </w:tr>
    </w:tbl>
    <w:p w14:paraId="2B8B843F" w14:textId="77777777" w:rsidR="002F324F" w:rsidRDefault="002F324F" w:rsidP="00066773">
      <w:pPr>
        <w:pStyle w:val="INDICATORTEXT"/>
        <w:ind w:left="0"/>
        <w:rPr>
          <w:b/>
          <w:szCs w:val="18"/>
        </w:rPr>
      </w:pPr>
    </w:p>
    <w:p w14:paraId="04551491" w14:textId="5545C988" w:rsidR="002F324F" w:rsidRPr="002F324F" w:rsidRDefault="002F324F" w:rsidP="002F324F">
      <w:pPr>
        <w:pStyle w:val="INDICATORTEXT"/>
        <w:ind w:left="0"/>
        <w:jc w:val="both"/>
        <w:rPr>
          <w:b/>
          <w:bCs/>
          <w:i/>
          <w:szCs w:val="18"/>
          <w:lang w:eastAsia="en-GB"/>
        </w:rPr>
      </w:pPr>
      <w:r w:rsidRPr="002F324F">
        <w:rPr>
          <w:b/>
          <w:bCs/>
          <w:i/>
          <w:szCs w:val="18"/>
          <w:lang w:eastAsia="en-GB"/>
        </w:rPr>
        <w:lastRenderedPageBreak/>
        <w:t>Possible action</w:t>
      </w:r>
    </w:p>
    <w:p w14:paraId="29B87169" w14:textId="77777777" w:rsidR="002F324F" w:rsidRPr="002F324F" w:rsidRDefault="002F324F" w:rsidP="002F324F">
      <w:pPr>
        <w:pStyle w:val="INDICATORTEXT"/>
        <w:ind w:left="0"/>
        <w:jc w:val="both"/>
        <w:rPr>
          <w:bCs/>
          <w:i/>
          <w:szCs w:val="18"/>
          <w:lang w:eastAsia="en-GB"/>
        </w:rPr>
      </w:pPr>
      <w:r w:rsidRPr="002F324F">
        <w:rPr>
          <w:bCs/>
          <w:i/>
          <w:szCs w:val="18"/>
          <w:lang w:eastAsia="en-GB"/>
        </w:rPr>
        <w:t>Strive for a balanced long-term social and financial risk-adjusted return that recognises the interests of clients, retail providers and investors.</w:t>
      </w:r>
    </w:p>
    <w:p w14:paraId="0B618173" w14:textId="77777777" w:rsidR="002F324F" w:rsidRDefault="002F324F" w:rsidP="002F324F">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F324F" w14:paraId="40D8C8EC"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A24D69E" w14:textId="77777777" w:rsidR="002F324F" w:rsidRPr="00903B63" w:rsidRDefault="002F324F"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7AA90F0" w14:textId="77777777" w:rsidR="002F324F" w:rsidRPr="00903B63" w:rsidRDefault="002F324F"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7796FBB" w14:textId="77777777" w:rsidR="002F324F" w:rsidRPr="00903B63" w:rsidRDefault="002F324F"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6C5B870" w14:textId="77777777" w:rsidR="002F324F" w:rsidRPr="00903B63" w:rsidRDefault="002F324F"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2F324F" w14:paraId="34A2AE23"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1012295" w14:textId="77777777" w:rsidR="002F324F" w:rsidRPr="00903B63" w:rsidRDefault="002F324F" w:rsidP="001D01AF">
            <w:pPr>
              <w:pStyle w:val="SectionIndicatorHeaderText"/>
              <w:rPr>
                <w:rStyle w:val="IntenseEmphasis"/>
                <w:bCs w:val="0"/>
                <w:i w:val="0"/>
                <w:iCs w:val="0"/>
                <w:color w:val="FFFFFF" w:themeColor="background1"/>
              </w:rPr>
            </w:pPr>
            <w:r>
              <w:rPr>
                <w:rStyle w:val="IntenseEmphasis"/>
                <w:i w:val="0"/>
                <w:color w:val="FFFFFF" w:themeColor="background1"/>
              </w:rPr>
              <w:t>IFD 29</w:t>
            </w:r>
          </w:p>
        </w:tc>
        <w:tc>
          <w:tcPr>
            <w:tcW w:w="3402" w:type="dxa"/>
            <w:shd w:val="clear" w:color="auto" w:fill="888888"/>
          </w:tcPr>
          <w:p w14:paraId="6A9D94A5" w14:textId="77777777" w:rsidR="002F324F" w:rsidRPr="00903B63" w:rsidRDefault="002F324F"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C50C3A2" w14:textId="77777777" w:rsidR="002F324F" w:rsidRPr="00E41723" w:rsidRDefault="002F324F"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B1AAC34" w14:textId="77777777" w:rsidR="002F324F" w:rsidRPr="00903B63" w:rsidRDefault="002F324F"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69251602" w14:textId="77777777" w:rsidR="00C53AF0" w:rsidRDefault="00C53AF0" w:rsidP="002F324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F324F" w14:paraId="7FE8BAB6"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84007D5" w14:textId="77777777" w:rsidR="002F324F" w:rsidRPr="00903B63" w:rsidRDefault="002F324F"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29</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2A040704" w14:textId="77777777" w:rsidR="002F324F" w:rsidRPr="00903B63" w:rsidRDefault="002F324F"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F324F" w14:paraId="27696F58"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B83E6C7" w14:textId="77777777" w:rsidR="002F324F" w:rsidRDefault="002F324F" w:rsidP="002F324F">
            <w:pPr>
              <w:pStyle w:val="INDICATORNUMBER"/>
              <w:rPr>
                <w:rStyle w:val="IntenseEmphasis"/>
                <w:b/>
                <w:bCs w:val="0"/>
                <w:i w:val="0"/>
                <w:iCs w:val="0"/>
              </w:rPr>
            </w:pPr>
            <w:r>
              <w:rPr>
                <w:rStyle w:val="IntenseEmphasis"/>
                <w:b/>
                <w:bCs w:val="0"/>
                <w:i w:val="0"/>
                <w:iCs w:val="0"/>
                <w:color w:val="595959"/>
              </w:rPr>
              <w:t>IFD 29.1</w:t>
            </w:r>
          </w:p>
        </w:tc>
        <w:tc>
          <w:tcPr>
            <w:tcW w:w="8080" w:type="dxa"/>
            <w:gridSpan w:val="2"/>
            <w:tcBorders>
              <w:top w:val="nil"/>
              <w:right w:val="single" w:sz="4" w:space="0" w:color="595959" w:themeColor="text1" w:themeTint="A6"/>
            </w:tcBorders>
          </w:tcPr>
          <w:p w14:paraId="21228573" w14:textId="715152C0" w:rsidR="002F324F" w:rsidRPr="00392499" w:rsidRDefault="002F324F"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F324F">
              <w:rPr>
                <w:bCs/>
                <w:szCs w:val="18"/>
              </w:rPr>
              <w:t xml:space="preserve">Indicate </w:t>
            </w:r>
            <w:r w:rsidR="009010CC">
              <w:rPr>
                <w:bCs/>
                <w:szCs w:val="18"/>
              </w:rPr>
              <w:t>whether</w:t>
            </w:r>
            <w:r w:rsidR="009010CC" w:rsidRPr="002F324F">
              <w:rPr>
                <w:bCs/>
                <w:szCs w:val="18"/>
              </w:rPr>
              <w:t xml:space="preserve"> </w:t>
            </w:r>
            <w:r w:rsidRPr="002F324F">
              <w:rPr>
                <w:bCs/>
                <w:szCs w:val="18"/>
              </w:rPr>
              <w:t>your staff have monetary incentives</w:t>
            </w:r>
            <w:r w:rsidR="00803747">
              <w:rPr>
                <w:bCs/>
                <w:szCs w:val="18"/>
              </w:rPr>
              <w:t xml:space="preserve"> or performance objectives related to responsible investment in inclusive finance.</w:t>
            </w:r>
            <w:r w:rsidRPr="002F324F">
              <w:rPr>
                <w:bCs/>
                <w:szCs w:val="18"/>
              </w:rPr>
              <w:t xml:space="preserve"> </w:t>
            </w:r>
          </w:p>
        </w:tc>
      </w:tr>
      <w:tr w:rsidR="002F324F" w14:paraId="4FC170C0" w14:textId="77777777" w:rsidTr="002F324F">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19D37029" w14:textId="77777777" w:rsidR="002F324F" w:rsidRPr="00AE100E" w:rsidRDefault="002F324F" w:rsidP="001D01AF">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36C53FAF" w14:textId="77777777" w:rsidR="002F324F" w:rsidRDefault="002F324F" w:rsidP="002F324F">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nil"/>
              <w:right w:val="single" w:sz="4" w:space="0" w:color="595959" w:themeColor="text1" w:themeTint="A6"/>
            </w:tcBorders>
            <w:shd w:val="clear" w:color="auto" w:fill="auto"/>
          </w:tcPr>
          <w:p w14:paraId="48FEA118" w14:textId="77777777" w:rsidR="002F324F" w:rsidRPr="00B734A4" w:rsidRDefault="002F324F" w:rsidP="002F324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2F324F" w14:paraId="6D295F51"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DD90F40" w14:textId="77777777" w:rsidR="002F324F" w:rsidRPr="00B734A4" w:rsidRDefault="002F324F" w:rsidP="001D01AF">
            <w:pPr>
              <w:pStyle w:val="INDICATORNUMBER"/>
              <w:rPr>
                <w:rStyle w:val="IntenseEmphasis"/>
                <w:b/>
                <w:i w:val="0"/>
                <w:color w:val="595959"/>
              </w:rPr>
            </w:pPr>
            <w:r>
              <w:rPr>
                <w:rStyle w:val="IntenseEmphasis"/>
                <w:b/>
                <w:i w:val="0"/>
                <w:color w:val="595959"/>
              </w:rPr>
              <w:t>IFD 29.2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01CEC52D" w14:textId="57E0829D" w:rsidR="002F324F" w:rsidRPr="006D231C" w:rsidRDefault="002F324F"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2F324F" w14:paraId="65575B50"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029E824" w14:textId="77777777" w:rsidR="002F324F" w:rsidRDefault="002F324F"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6B64832" w14:textId="77777777" w:rsidR="002F324F" w:rsidRPr="006D231C" w:rsidRDefault="002F324F"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42C2D8CA" w14:textId="77777777" w:rsidR="002F324F" w:rsidRDefault="002F324F" w:rsidP="00066773">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34"/>
        <w:gridCol w:w="8080"/>
      </w:tblGrid>
      <w:tr w:rsidR="002F324F" w14:paraId="4FC7BFC6"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7E2451A" w14:textId="77777777" w:rsidR="002F324F" w:rsidRPr="00191BC1" w:rsidRDefault="002F324F"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29</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4D54F547" w14:textId="77777777" w:rsidR="002F324F" w:rsidRPr="00191BC1" w:rsidRDefault="002F324F"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15879" w:rsidRPr="00CF025D" w14:paraId="7EB39567"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16D5A418" w14:textId="77777777" w:rsidR="00E15879" w:rsidRDefault="00E15879" w:rsidP="001D01AF">
            <w:pPr>
              <w:pStyle w:val="INDICATORTEXT"/>
              <w:jc w:val="both"/>
              <w:rPr>
                <w:rStyle w:val="IntenseEmphasis"/>
                <w:bCs w:val="0"/>
                <w:i w:val="0"/>
                <w:iCs w:val="0"/>
                <w:color w:val="595959"/>
              </w:rPr>
            </w:pPr>
            <w:r>
              <w:rPr>
                <w:rStyle w:val="IntenseEmphasis"/>
                <w:bCs w:val="0"/>
                <w:i w:val="0"/>
                <w:iCs w:val="0"/>
                <w:color w:val="595959"/>
              </w:rPr>
              <w:t>LOGIC</w:t>
            </w:r>
          </w:p>
        </w:tc>
      </w:tr>
      <w:tr w:rsidR="00E15879" w:rsidRPr="00CF025D" w14:paraId="4A26A361" w14:textId="77777777" w:rsidTr="00151E4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08BA883" w14:textId="77777777" w:rsidR="00E15879" w:rsidRPr="00E15879" w:rsidRDefault="00E15879" w:rsidP="001D01AF">
            <w:pPr>
              <w:pStyle w:val="INDICATORTEXT"/>
              <w:jc w:val="both"/>
              <w:rPr>
                <w:rStyle w:val="IntenseEmphasis"/>
                <w:bCs w:val="0"/>
                <w:i w:val="0"/>
                <w:iCs w:val="0"/>
                <w:color w:val="595959"/>
              </w:rPr>
            </w:pPr>
            <w:r w:rsidRPr="00E15879">
              <w:rPr>
                <w:rStyle w:val="IntenseEmphasis"/>
                <w:bCs w:val="0"/>
                <w:i w:val="0"/>
                <w:iCs w:val="0"/>
                <w:color w:val="595959"/>
              </w:rPr>
              <w:t>IFD 29</w:t>
            </w:r>
          </w:p>
        </w:tc>
        <w:tc>
          <w:tcPr>
            <w:tcW w:w="8080"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504C883C" w14:textId="77777777" w:rsidR="00E15879" w:rsidRPr="00151E4B" w:rsidRDefault="00E15879" w:rsidP="00151E4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szCs w:val="18"/>
              </w:rPr>
            </w:pPr>
            <w:r>
              <w:rPr>
                <w:bCs/>
                <w:szCs w:val="18"/>
              </w:rPr>
              <w:t>This indicator will be applicable if you report using any tools for social performance reporting</w:t>
            </w:r>
            <w:r w:rsidR="00982C9C">
              <w:rPr>
                <w:bCs/>
                <w:szCs w:val="18"/>
              </w:rPr>
              <w:t xml:space="preserve"> (in house and/or externally developed)</w:t>
            </w:r>
            <w:r>
              <w:rPr>
                <w:bCs/>
                <w:szCs w:val="18"/>
              </w:rPr>
              <w:t xml:space="preserve"> in [18.1]. </w:t>
            </w:r>
          </w:p>
        </w:tc>
      </w:tr>
      <w:tr w:rsidR="002F324F" w:rsidRPr="00CF025D" w14:paraId="30A2D1E9"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66F3614B" w14:textId="77777777" w:rsidR="002F324F" w:rsidRPr="00853ECD" w:rsidRDefault="002F324F" w:rsidP="001D01AF">
            <w:pPr>
              <w:pStyle w:val="INDICATORTEXT"/>
              <w:jc w:val="both"/>
              <w:rPr>
                <w:bCs/>
                <w:szCs w:val="18"/>
              </w:rPr>
            </w:pPr>
            <w:r>
              <w:rPr>
                <w:rStyle w:val="IntenseEmphasis"/>
                <w:bCs w:val="0"/>
                <w:i w:val="0"/>
                <w:iCs w:val="0"/>
                <w:color w:val="595959"/>
              </w:rPr>
              <w:t>ASSESSMENT</w:t>
            </w:r>
          </w:p>
        </w:tc>
      </w:tr>
      <w:tr w:rsidR="002F324F" w:rsidRPr="00CF025D" w14:paraId="5B745EB0" w14:textId="77777777" w:rsidTr="001D01A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6992A789" w14:textId="77777777" w:rsidR="002F324F" w:rsidRDefault="002F324F" w:rsidP="001D01AF">
            <w:pPr>
              <w:pStyle w:val="INDICATORNUMBER"/>
              <w:rPr>
                <w:rStyle w:val="IntenseEmphasis"/>
                <w:b/>
                <w:bCs w:val="0"/>
                <w:i w:val="0"/>
                <w:iCs w:val="0"/>
                <w:color w:val="595959"/>
              </w:rPr>
            </w:pPr>
            <w:r>
              <w:rPr>
                <w:rStyle w:val="IntenseEmphasis"/>
                <w:b/>
                <w:bCs w:val="0"/>
                <w:i w:val="0"/>
                <w:iCs w:val="0"/>
                <w:color w:val="595959"/>
              </w:rPr>
              <w:t>IFD 29</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3D33E542" w14:textId="77777777" w:rsidR="002F324F" w:rsidRPr="002F324F" w:rsidRDefault="002F324F" w:rsidP="002F324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2F324F">
              <w:rPr>
                <w:bCs/>
                <w:szCs w:val="18"/>
              </w:rPr>
              <w:t xml:space="preserve">Maximum score: Three </w:t>
            </w:r>
            <w:r w:rsidRPr="002F324F">
              <w:rPr>
                <w:bCs/>
                <w:szCs w:val="18"/>
              </w:rPr>
              <w:sym w:font="Wingdings" w:char="F0AB"/>
            </w:r>
          </w:p>
          <w:p w14:paraId="5AC81563" w14:textId="77777777" w:rsidR="002F324F" w:rsidRPr="00235AC3" w:rsidRDefault="002F324F" w:rsidP="002F324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2F324F">
              <w:rPr>
                <w:bCs/>
                <w:szCs w:val="18"/>
              </w:rPr>
              <w:t>The assessment of this indicator is based on your responses to [29.1].</w:t>
            </w:r>
          </w:p>
        </w:tc>
      </w:tr>
    </w:tbl>
    <w:p w14:paraId="48583BFB" w14:textId="77777777" w:rsidR="009F7AAC" w:rsidRDefault="009F7AAC" w:rsidP="00066773">
      <w:pPr>
        <w:pStyle w:val="INDICATORTEXT"/>
        <w:ind w:left="0"/>
        <w:rPr>
          <w:b/>
          <w:szCs w:val="18"/>
        </w:rPr>
      </w:pPr>
    </w:p>
    <w:p w14:paraId="648B417C" w14:textId="77777777" w:rsidR="009F7AAC" w:rsidRDefault="009F7AAC" w:rsidP="009F7AAC">
      <w:pPr>
        <w:rPr>
          <w:rFonts w:eastAsia="Times New Roman"/>
          <w:color w:val="595959"/>
          <w:sz w:val="18"/>
        </w:rPr>
      </w:pPr>
      <w:r>
        <w:br w:type="page"/>
      </w:r>
    </w:p>
    <w:p w14:paraId="18A33AD4" w14:textId="5AFFAC68" w:rsidR="009F7AAC" w:rsidRPr="009F7AAC" w:rsidRDefault="009F7AAC" w:rsidP="009F7AAC">
      <w:pPr>
        <w:pStyle w:val="INDICATORTEXT"/>
        <w:ind w:left="0"/>
        <w:jc w:val="both"/>
        <w:rPr>
          <w:b/>
          <w:bCs/>
          <w:i/>
          <w:szCs w:val="18"/>
          <w:lang w:eastAsia="en-GB"/>
        </w:rPr>
      </w:pPr>
      <w:r w:rsidRPr="009F7AAC">
        <w:rPr>
          <w:b/>
          <w:bCs/>
          <w:i/>
          <w:szCs w:val="18"/>
          <w:lang w:eastAsia="en-GB"/>
        </w:rPr>
        <w:lastRenderedPageBreak/>
        <w:t>Possible action</w:t>
      </w:r>
    </w:p>
    <w:p w14:paraId="75A0ADA6" w14:textId="77777777" w:rsidR="009F7AAC" w:rsidRPr="009F7AAC" w:rsidRDefault="009F7AAC" w:rsidP="009F7AAC">
      <w:pPr>
        <w:pStyle w:val="INDICATORTEXT"/>
        <w:ind w:left="0"/>
        <w:jc w:val="both"/>
        <w:rPr>
          <w:bCs/>
          <w:i/>
          <w:szCs w:val="18"/>
          <w:lang w:eastAsia="en-GB"/>
        </w:rPr>
      </w:pPr>
      <w:r w:rsidRPr="009F7AAC">
        <w:rPr>
          <w:bCs/>
          <w:i/>
          <w:szCs w:val="18"/>
          <w:lang w:eastAsia="en-GB"/>
        </w:rPr>
        <w:t>Strive for a balanced long-term social and financial risk-adjusted return that recognises the interests of clients, retail providers and investors.</w:t>
      </w:r>
    </w:p>
    <w:p w14:paraId="4B21A36A" w14:textId="77777777" w:rsidR="009F7AAC" w:rsidRDefault="009F7AAC" w:rsidP="009F7AAC">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9F7AAC" w14:paraId="19AC812B"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023B2A4" w14:textId="77777777" w:rsidR="009F7AAC" w:rsidRPr="00903B63" w:rsidRDefault="009F7AAC"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DC5E4CD" w14:textId="77777777" w:rsidR="009F7AAC" w:rsidRPr="00903B63" w:rsidRDefault="009F7AAC"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40E76A8" w14:textId="77777777" w:rsidR="009F7AAC" w:rsidRPr="00903B63" w:rsidRDefault="009F7AAC"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BCA137E" w14:textId="77777777" w:rsidR="009F7AAC" w:rsidRPr="00903B63" w:rsidRDefault="009F7AAC"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9F7AAC" w14:paraId="6A81A467"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2F331B9" w14:textId="77777777" w:rsidR="009F7AAC" w:rsidRPr="00903B63" w:rsidRDefault="009F7AAC" w:rsidP="001D01AF">
            <w:pPr>
              <w:pStyle w:val="SectionIndicatorHeaderText"/>
              <w:rPr>
                <w:rStyle w:val="IntenseEmphasis"/>
                <w:bCs w:val="0"/>
                <w:i w:val="0"/>
                <w:iCs w:val="0"/>
                <w:color w:val="FFFFFF" w:themeColor="background1"/>
              </w:rPr>
            </w:pPr>
            <w:r>
              <w:rPr>
                <w:rStyle w:val="IntenseEmphasis"/>
                <w:i w:val="0"/>
                <w:color w:val="FFFFFF" w:themeColor="background1"/>
              </w:rPr>
              <w:t>IFD 30</w:t>
            </w:r>
          </w:p>
        </w:tc>
        <w:tc>
          <w:tcPr>
            <w:tcW w:w="3402" w:type="dxa"/>
            <w:shd w:val="clear" w:color="auto" w:fill="888888"/>
          </w:tcPr>
          <w:p w14:paraId="4262E05A" w14:textId="77777777" w:rsidR="009F7AAC" w:rsidRPr="00903B63" w:rsidRDefault="009F7AAC"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3AF699A" w14:textId="77777777" w:rsidR="009F7AAC" w:rsidRPr="00E41723" w:rsidRDefault="009F7AAC"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C4BC75E" w14:textId="77777777" w:rsidR="009F7AAC" w:rsidRPr="00903B63" w:rsidRDefault="009F7AAC"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75DBCBC3" w14:textId="77777777" w:rsidR="009F7AAC" w:rsidRDefault="009F7AAC" w:rsidP="009F7AAC">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9F7AAC" w14:paraId="6222146A"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69BD04B" w14:textId="77777777" w:rsidR="009F7AAC" w:rsidRPr="00903B63" w:rsidRDefault="009F7AAC"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30</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DEC65F0" w14:textId="77777777" w:rsidR="009F7AAC" w:rsidRPr="00903B63" w:rsidRDefault="009F7AAC"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F7AAC" w14:paraId="0E3E49CB"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1AD5D4DF" w14:textId="77777777" w:rsidR="009F7AAC" w:rsidRDefault="009F7AAC" w:rsidP="001D01AF">
            <w:pPr>
              <w:pStyle w:val="INDICATORNUMBER"/>
              <w:rPr>
                <w:rStyle w:val="IntenseEmphasis"/>
                <w:b/>
                <w:bCs w:val="0"/>
                <w:i w:val="0"/>
                <w:iCs w:val="0"/>
              </w:rPr>
            </w:pPr>
            <w:r>
              <w:rPr>
                <w:rStyle w:val="IntenseEmphasis"/>
                <w:b/>
                <w:bCs w:val="0"/>
                <w:i w:val="0"/>
                <w:iCs w:val="0"/>
                <w:color w:val="595959"/>
              </w:rPr>
              <w:t>IFD 30.1</w:t>
            </w:r>
          </w:p>
        </w:tc>
        <w:tc>
          <w:tcPr>
            <w:tcW w:w="8080" w:type="dxa"/>
            <w:gridSpan w:val="2"/>
            <w:tcBorders>
              <w:top w:val="nil"/>
              <w:right w:val="single" w:sz="4" w:space="0" w:color="595959" w:themeColor="text1" w:themeTint="A6"/>
            </w:tcBorders>
          </w:tcPr>
          <w:p w14:paraId="446E7E87" w14:textId="1D85F6C9" w:rsidR="009F7AAC" w:rsidRPr="00392499" w:rsidRDefault="009F7AAC"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9F7AAC">
              <w:rPr>
                <w:bCs/>
                <w:szCs w:val="18"/>
              </w:rPr>
              <w:t xml:space="preserve">Indicate </w:t>
            </w:r>
            <w:r w:rsidR="009010CC">
              <w:rPr>
                <w:bCs/>
                <w:szCs w:val="18"/>
              </w:rPr>
              <w:t>whether</w:t>
            </w:r>
            <w:r w:rsidR="009010CC" w:rsidRPr="009F7AAC">
              <w:rPr>
                <w:bCs/>
                <w:szCs w:val="18"/>
              </w:rPr>
              <w:t xml:space="preserve"> </w:t>
            </w:r>
            <w:r w:rsidRPr="009F7AAC">
              <w:rPr>
                <w:bCs/>
                <w:szCs w:val="18"/>
              </w:rPr>
              <w:t>you collect data regarding the social outcomes of your investees’ work.</w:t>
            </w:r>
          </w:p>
        </w:tc>
      </w:tr>
      <w:tr w:rsidR="009F7AAC" w14:paraId="4DC5B6EC"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6A71809A" w14:textId="77777777" w:rsidR="009F7AAC" w:rsidRPr="00AE100E" w:rsidRDefault="009F7AAC" w:rsidP="001D01AF">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6913169E" w14:textId="77777777" w:rsidR="009F7AAC" w:rsidRDefault="009F7AAC" w:rsidP="001D01AF">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nil"/>
              <w:right w:val="single" w:sz="4" w:space="0" w:color="595959" w:themeColor="text1" w:themeTint="A6"/>
            </w:tcBorders>
            <w:shd w:val="clear" w:color="auto" w:fill="auto"/>
          </w:tcPr>
          <w:p w14:paraId="7E196473" w14:textId="77777777" w:rsidR="009F7AAC" w:rsidRPr="00B734A4" w:rsidRDefault="009F7AAC" w:rsidP="001D01A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9F7AAC" w14:paraId="29785E81"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571CE71B" w14:textId="77777777" w:rsidR="009F7AAC" w:rsidRPr="00B734A4" w:rsidRDefault="009F7AAC" w:rsidP="001D01AF">
            <w:pPr>
              <w:pStyle w:val="INDICATORNUMBER"/>
              <w:rPr>
                <w:rStyle w:val="IntenseEmphasis"/>
                <w:b/>
                <w:i w:val="0"/>
                <w:color w:val="595959"/>
              </w:rPr>
            </w:pPr>
            <w:r>
              <w:rPr>
                <w:rStyle w:val="IntenseEmphasis"/>
                <w:b/>
                <w:i w:val="0"/>
                <w:color w:val="595959"/>
              </w:rPr>
              <w:t>IFD 30.2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3AE114DE" w14:textId="3759512A" w:rsidR="009F7AAC" w:rsidRPr="006D231C" w:rsidRDefault="009F7AAC"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9F7AAC" w14:paraId="3A2F2427"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44D120F" w14:textId="77777777" w:rsidR="009F7AAC" w:rsidRDefault="009F7AAC"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040C89F" w14:textId="77777777" w:rsidR="009F7AAC" w:rsidRPr="006D231C" w:rsidRDefault="009F7AAC"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9915A6C" w14:textId="77777777" w:rsidR="009F7AAC" w:rsidRDefault="009F7AAC" w:rsidP="009F7AAC">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34"/>
        <w:gridCol w:w="8080"/>
      </w:tblGrid>
      <w:tr w:rsidR="009F7AAC" w14:paraId="6E368BB4"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24D12356" w14:textId="77777777" w:rsidR="009F7AAC" w:rsidRPr="00191BC1" w:rsidRDefault="009F7AAC"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30</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694DCDC3" w14:textId="77777777" w:rsidR="009F7AAC" w:rsidRPr="00191BC1" w:rsidRDefault="009F7AAC"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F7AAC" w:rsidRPr="00CF025D" w14:paraId="692B8A58" w14:textId="77777777" w:rsidTr="009F7AA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6FB6ADA9" w14:textId="77777777" w:rsidR="009F7AAC" w:rsidRDefault="009F7AAC" w:rsidP="001D01AF">
            <w:pPr>
              <w:pStyle w:val="INDICATORNUMBER"/>
              <w:rPr>
                <w:rStyle w:val="IntenseEmphasis"/>
                <w:b/>
                <w:bCs w:val="0"/>
                <w:i w:val="0"/>
                <w:iCs w:val="0"/>
                <w:color w:val="595959"/>
              </w:rPr>
            </w:pPr>
            <w:r>
              <w:rPr>
                <w:rStyle w:val="IntenseEmphasis"/>
                <w:b/>
                <w:bCs w:val="0"/>
                <w:i w:val="0"/>
                <w:iCs w:val="0"/>
                <w:color w:val="595959"/>
              </w:rPr>
              <w:t>IFD 30.1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250844BA" w14:textId="788B916B" w:rsidR="009F7AAC" w:rsidRPr="00235AC3" w:rsidRDefault="009F7AAC" w:rsidP="009010C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Outcomes refer to the intended result, effect or consequence that will occur from investees' programmes or activities, as distinct from the programmes or activities themselves and their outputs</w:t>
            </w:r>
            <w:r w:rsidR="009010CC">
              <w:rPr>
                <w:bCs/>
                <w:szCs w:val="18"/>
              </w:rPr>
              <w:t>, f</w:t>
            </w:r>
            <w:r w:rsidRPr="009F7AAC">
              <w:rPr>
                <w:bCs/>
                <w:szCs w:val="18"/>
              </w:rPr>
              <w:t>or example, the collection of client income surveys for outcome studies, or the use of the Progress out of Poverty index (PPI) to monitor poverty alleviation. Data collection and analysis could be direct or via a third party.</w:t>
            </w:r>
          </w:p>
        </w:tc>
      </w:tr>
      <w:tr w:rsidR="009F7AAC" w:rsidRPr="00CF025D" w14:paraId="1D09C707" w14:textId="77777777" w:rsidTr="009F7AA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629F2625" w14:textId="77777777" w:rsidR="009F7AAC" w:rsidRDefault="009F7AAC" w:rsidP="001D01AF">
            <w:pPr>
              <w:pStyle w:val="INDICATORNUMBER"/>
              <w:rPr>
                <w:rStyle w:val="IntenseEmphasis"/>
                <w:b/>
                <w:bCs w:val="0"/>
                <w:i w:val="0"/>
                <w:iCs w:val="0"/>
                <w:color w:val="595959"/>
              </w:rPr>
            </w:pPr>
            <w:r>
              <w:rPr>
                <w:rStyle w:val="IntenseEmphasis"/>
                <w:b/>
                <w:bCs w:val="0"/>
                <w:i w:val="0"/>
                <w:iCs w:val="0"/>
                <w:color w:val="595959"/>
              </w:rPr>
              <w:t>IFD 30.2</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5201DAF8" w14:textId="77777777" w:rsidR="009F7AAC" w:rsidRPr="002F324F" w:rsidRDefault="009F7AAC"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For example, elaborate on the type of social outcomes data you collect.</w:t>
            </w:r>
          </w:p>
        </w:tc>
      </w:tr>
      <w:tr w:rsidR="00D91C9E" w:rsidRPr="00CF025D" w14:paraId="13D3CE72" w14:textId="77777777" w:rsidTr="009F7AA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718AE1C8" w14:textId="77777777" w:rsidR="00D91C9E" w:rsidRPr="009F7AAC" w:rsidRDefault="00D91C9E" w:rsidP="001D01AF">
            <w:pPr>
              <w:pStyle w:val="INDICATORTEXT"/>
              <w:jc w:val="both"/>
              <w:rPr>
                <w:b/>
                <w:bCs/>
                <w:szCs w:val="18"/>
              </w:rPr>
            </w:pPr>
            <w:r>
              <w:rPr>
                <w:b/>
                <w:bCs/>
                <w:szCs w:val="18"/>
              </w:rPr>
              <w:t>LOGIC</w:t>
            </w:r>
          </w:p>
        </w:tc>
      </w:tr>
      <w:tr w:rsidR="00D91C9E" w:rsidRPr="00CF025D" w14:paraId="1431F100" w14:textId="77777777" w:rsidTr="00151E4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3E2725E" w14:textId="77777777" w:rsidR="00D91C9E" w:rsidRPr="00151E4B" w:rsidRDefault="00D91C9E" w:rsidP="001D01AF">
            <w:pPr>
              <w:pStyle w:val="INDICATORTEXT"/>
              <w:jc w:val="both"/>
              <w:rPr>
                <w:bCs/>
                <w:szCs w:val="18"/>
              </w:rPr>
            </w:pPr>
            <w:r w:rsidRPr="00C40C03">
              <w:rPr>
                <w:rStyle w:val="IntenseEmphasis"/>
                <w:bCs w:val="0"/>
                <w:i w:val="0"/>
                <w:iCs w:val="0"/>
                <w:color w:val="595959"/>
              </w:rPr>
              <w:t>IFD 30</w:t>
            </w:r>
          </w:p>
        </w:tc>
        <w:tc>
          <w:tcPr>
            <w:tcW w:w="8080"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7C3C307" w14:textId="1D56BBEC" w:rsidR="00D91C9E" w:rsidRPr="009F7AAC" w:rsidRDefault="00D91C9E" w:rsidP="009010CC">
            <w:pPr>
              <w:pStyle w:val="INDICATORTEXT"/>
              <w:jc w:val="both"/>
              <w:cnfStyle w:val="000000000000" w:firstRow="0" w:lastRow="0" w:firstColumn="0" w:lastColumn="0" w:oddVBand="0" w:evenVBand="0" w:oddHBand="0" w:evenHBand="0" w:firstRowFirstColumn="0" w:firstRowLastColumn="0" w:lastRowFirstColumn="0" w:lastRowLastColumn="0"/>
              <w:rPr>
                <w:b/>
                <w:bCs/>
                <w:szCs w:val="18"/>
              </w:rPr>
            </w:pPr>
            <w:r>
              <w:rPr>
                <w:bCs/>
                <w:szCs w:val="18"/>
              </w:rPr>
              <w:t>This indicator will be applicable if you report using any tools for social performance reporting</w:t>
            </w:r>
            <w:r w:rsidR="00982C9C">
              <w:rPr>
                <w:bCs/>
                <w:szCs w:val="18"/>
              </w:rPr>
              <w:t xml:space="preserve"> (</w:t>
            </w:r>
            <w:r w:rsidR="009010CC">
              <w:rPr>
                <w:bCs/>
                <w:szCs w:val="18"/>
              </w:rPr>
              <w:t>in-</w:t>
            </w:r>
            <w:r w:rsidR="00982C9C">
              <w:rPr>
                <w:bCs/>
                <w:szCs w:val="18"/>
              </w:rPr>
              <w:t>house and/or externally developed)</w:t>
            </w:r>
            <w:r>
              <w:rPr>
                <w:bCs/>
                <w:szCs w:val="18"/>
              </w:rPr>
              <w:t xml:space="preserve"> in [18.1].</w:t>
            </w:r>
          </w:p>
        </w:tc>
      </w:tr>
      <w:tr w:rsidR="009F7AAC" w:rsidRPr="00CF025D" w14:paraId="2CDC3EE8" w14:textId="77777777" w:rsidTr="009F7AA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2400C0DE" w14:textId="77777777" w:rsidR="009F7AAC" w:rsidRPr="009F7AAC" w:rsidRDefault="009F7AAC" w:rsidP="001D01AF">
            <w:pPr>
              <w:pStyle w:val="INDICATORTEXT"/>
              <w:jc w:val="both"/>
              <w:rPr>
                <w:b/>
                <w:bCs/>
                <w:szCs w:val="18"/>
              </w:rPr>
            </w:pPr>
            <w:r w:rsidRPr="009F7AAC">
              <w:rPr>
                <w:b/>
                <w:bCs/>
                <w:szCs w:val="18"/>
              </w:rPr>
              <w:t>ASSESSMENT</w:t>
            </w:r>
          </w:p>
        </w:tc>
      </w:tr>
      <w:tr w:rsidR="009F7AAC" w:rsidRPr="00CF025D" w14:paraId="3AC70625" w14:textId="77777777" w:rsidTr="005D179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808080" w:themeColor="background1" w:themeShade="80"/>
              <w:right w:val="single" w:sz="4" w:space="0" w:color="7F7F7F" w:themeColor="text1" w:themeTint="80"/>
            </w:tcBorders>
          </w:tcPr>
          <w:p w14:paraId="04D14CE1" w14:textId="77777777" w:rsidR="009F7AAC" w:rsidRDefault="009F7AAC" w:rsidP="001D01AF">
            <w:pPr>
              <w:pStyle w:val="INDICATORNUMBER"/>
              <w:rPr>
                <w:rStyle w:val="IntenseEmphasis"/>
                <w:b/>
                <w:bCs w:val="0"/>
                <w:i w:val="0"/>
                <w:iCs w:val="0"/>
                <w:color w:val="595959"/>
              </w:rPr>
            </w:pPr>
            <w:r>
              <w:rPr>
                <w:rStyle w:val="IntenseEmphasis"/>
                <w:b/>
                <w:bCs w:val="0"/>
                <w:i w:val="0"/>
                <w:iCs w:val="0"/>
                <w:color w:val="595959"/>
              </w:rPr>
              <w:t>IFD 30</w:t>
            </w:r>
          </w:p>
        </w:tc>
        <w:tc>
          <w:tcPr>
            <w:tcW w:w="8080" w:type="dxa"/>
            <w:tcBorders>
              <w:top w:val="single" w:sz="4" w:space="0" w:color="A6A6A6" w:themeColor="background1" w:themeShade="A6"/>
              <w:left w:val="single" w:sz="4" w:space="0" w:color="7F7F7F" w:themeColor="text1" w:themeTint="80"/>
              <w:bottom w:val="single" w:sz="4" w:space="0" w:color="808080" w:themeColor="background1" w:themeShade="80"/>
              <w:right w:val="single" w:sz="4" w:space="0" w:color="595959" w:themeColor="text1" w:themeTint="A6"/>
            </w:tcBorders>
          </w:tcPr>
          <w:p w14:paraId="64D88E64" w14:textId="77777777" w:rsidR="009F7AAC" w:rsidRPr="009F7AAC" w:rsidRDefault="009F7AAC" w:rsidP="009F7AA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 xml:space="preserve">Maximum score: Three </w:t>
            </w:r>
            <w:r w:rsidRPr="009F7AAC">
              <w:rPr>
                <w:bCs/>
                <w:szCs w:val="18"/>
              </w:rPr>
              <w:sym w:font="Wingdings" w:char="F0AB"/>
            </w:r>
          </w:p>
          <w:p w14:paraId="6BA64198" w14:textId="77777777" w:rsidR="009F7AAC" w:rsidRPr="002F324F" w:rsidRDefault="009F7AAC" w:rsidP="009F7AA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AAC">
              <w:rPr>
                <w:bCs/>
                <w:szCs w:val="18"/>
              </w:rPr>
              <w:t>The assessment of this indicator is based on your responses to [30.1].</w:t>
            </w:r>
          </w:p>
        </w:tc>
      </w:tr>
    </w:tbl>
    <w:p w14:paraId="2EF59B77" w14:textId="77777777" w:rsidR="00B60BE5" w:rsidRDefault="00B60BE5" w:rsidP="00066773">
      <w:pPr>
        <w:pStyle w:val="INDICATORTEXT"/>
        <w:ind w:left="0"/>
        <w:rPr>
          <w:b/>
          <w:szCs w:val="18"/>
        </w:rPr>
      </w:pPr>
    </w:p>
    <w:p w14:paraId="3FF24084" w14:textId="77777777" w:rsidR="00B60BE5" w:rsidRDefault="00B60BE5" w:rsidP="00B60BE5">
      <w:r>
        <w:br w:type="page"/>
      </w:r>
    </w:p>
    <w:p w14:paraId="03E9BD74" w14:textId="2373FE90" w:rsidR="00B60BE5" w:rsidRPr="00B60BE5" w:rsidRDefault="00B60BE5" w:rsidP="00B60BE5">
      <w:pPr>
        <w:pStyle w:val="INDICATORTEXT"/>
        <w:ind w:left="0"/>
        <w:jc w:val="both"/>
        <w:rPr>
          <w:b/>
          <w:bCs/>
          <w:i/>
          <w:szCs w:val="18"/>
          <w:lang w:eastAsia="en-GB"/>
        </w:rPr>
      </w:pPr>
      <w:r w:rsidRPr="00B60BE5">
        <w:rPr>
          <w:b/>
          <w:bCs/>
          <w:i/>
          <w:szCs w:val="18"/>
          <w:lang w:eastAsia="en-GB"/>
        </w:rPr>
        <w:lastRenderedPageBreak/>
        <w:t>Possible action</w:t>
      </w:r>
    </w:p>
    <w:p w14:paraId="16C58A90" w14:textId="77777777" w:rsidR="00B60BE5" w:rsidRPr="00B60BE5" w:rsidRDefault="00B60BE5" w:rsidP="00B60BE5">
      <w:pPr>
        <w:pStyle w:val="INDICATORTEXT"/>
        <w:ind w:left="0"/>
        <w:jc w:val="both"/>
        <w:rPr>
          <w:bCs/>
          <w:i/>
          <w:szCs w:val="18"/>
          <w:lang w:eastAsia="en-GB"/>
        </w:rPr>
      </w:pPr>
      <w:r w:rsidRPr="00B60BE5">
        <w:rPr>
          <w:bCs/>
          <w:i/>
          <w:szCs w:val="18"/>
          <w:lang w:eastAsia="en-GB"/>
        </w:rPr>
        <w:t>Strive for a balanced long-term social and financial risk-adjusted return that recognises the interests of clients, retail providers and investors.</w:t>
      </w:r>
    </w:p>
    <w:p w14:paraId="2E31BA39" w14:textId="77777777" w:rsidR="00B60BE5" w:rsidRDefault="00B60BE5" w:rsidP="00B60BE5">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60BE5" w14:paraId="0C8D9708"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083EF6" w14:textId="77777777" w:rsidR="00B60BE5" w:rsidRPr="00903B63" w:rsidRDefault="00B60BE5"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03422A9" w14:textId="77777777" w:rsidR="00B60BE5" w:rsidRPr="00903B63"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906CB89" w14:textId="77777777" w:rsidR="00B60BE5" w:rsidRPr="00903B63"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2E4CFEF" w14:textId="77777777" w:rsidR="00B60BE5" w:rsidRPr="00903B63" w:rsidRDefault="00B60BE5"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B60BE5" w14:paraId="79DF5280"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77D016E" w14:textId="77777777" w:rsidR="00B60BE5" w:rsidRPr="00903B63"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IFD 31</w:t>
            </w:r>
          </w:p>
        </w:tc>
        <w:tc>
          <w:tcPr>
            <w:tcW w:w="3402" w:type="dxa"/>
            <w:shd w:val="clear" w:color="auto" w:fill="888888"/>
          </w:tcPr>
          <w:p w14:paraId="3A40DBC8" w14:textId="77777777" w:rsidR="00B60BE5" w:rsidRPr="00903B63"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961D74C" w14:textId="77777777" w:rsidR="00B60BE5" w:rsidRPr="00E41723"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42C54A5" w14:textId="77777777" w:rsidR="00B60BE5" w:rsidRPr="00903B63"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PIIF 6</w:t>
            </w:r>
          </w:p>
        </w:tc>
      </w:tr>
    </w:tbl>
    <w:p w14:paraId="2EDE4644" w14:textId="77777777" w:rsidR="00B60BE5" w:rsidRDefault="00B60BE5" w:rsidP="00B60BE5">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B60BE5" w14:paraId="42FDF99A"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CB0416B" w14:textId="77777777" w:rsidR="00B60BE5" w:rsidRPr="00903B63" w:rsidRDefault="00B60BE5"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31</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26B66C0" w14:textId="77777777" w:rsidR="00B60BE5" w:rsidRPr="00903B63" w:rsidRDefault="00B60BE5"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60BE5" w14:paraId="51938B91"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0E29EE9" w14:textId="77777777" w:rsidR="00B60BE5" w:rsidRDefault="00B60BE5" w:rsidP="001D01AF">
            <w:pPr>
              <w:pStyle w:val="INDICATORNUMBER"/>
              <w:rPr>
                <w:rStyle w:val="IntenseEmphasis"/>
                <w:b/>
                <w:bCs w:val="0"/>
                <w:i w:val="0"/>
                <w:iCs w:val="0"/>
              </w:rPr>
            </w:pPr>
            <w:r>
              <w:rPr>
                <w:rStyle w:val="IntenseEmphasis"/>
                <w:b/>
                <w:bCs w:val="0"/>
                <w:i w:val="0"/>
                <w:iCs w:val="0"/>
                <w:color w:val="595959"/>
              </w:rPr>
              <w:t>IFD 31.1</w:t>
            </w:r>
          </w:p>
        </w:tc>
        <w:tc>
          <w:tcPr>
            <w:tcW w:w="8080" w:type="dxa"/>
            <w:gridSpan w:val="2"/>
            <w:tcBorders>
              <w:top w:val="nil"/>
              <w:right w:val="single" w:sz="4" w:space="0" w:color="595959" w:themeColor="text1" w:themeTint="A6"/>
            </w:tcBorders>
          </w:tcPr>
          <w:p w14:paraId="2B9F23A5" w14:textId="33F9AC23" w:rsidR="00B60BE5" w:rsidRPr="00392499" w:rsidRDefault="00B60BE5"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60BE5">
              <w:rPr>
                <w:bCs/>
                <w:szCs w:val="18"/>
              </w:rPr>
              <w:t xml:space="preserve">Indicate </w:t>
            </w:r>
            <w:r w:rsidR="009010CC">
              <w:rPr>
                <w:bCs/>
                <w:szCs w:val="18"/>
              </w:rPr>
              <w:t>whether</w:t>
            </w:r>
            <w:r w:rsidR="009010CC" w:rsidRPr="00B60BE5">
              <w:rPr>
                <w:bCs/>
                <w:szCs w:val="18"/>
              </w:rPr>
              <w:t xml:space="preserve"> </w:t>
            </w:r>
            <w:r w:rsidRPr="00B60BE5">
              <w:rPr>
                <w:bCs/>
                <w:szCs w:val="18"/>
              </w:rPr>
              <w:t>you incentivise investees to track social performance.</w:t>
            </w:r>
          </w:p>
        </w:tc>
      </w:tr>
      <w:tr w:rsidR="00B60BE5" w14:paraId="48D3F9E6"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tcPr>
          <w:p w14:paraId="309AB015" w14:textId="77777777" w:rsidR="00B60BE5" w:rsidRPr="00AE100E" w:rsidRDefault="00B60BE5" w:rsidP="001D01AF">
            <w:pPr>
              <w:pStyle w:val="INDICATORNUMBER"/>
              <w:rPr>
                <w:rStyle w:val="IntenseEmphasis"/>
                <w:b/>
                <w:bCs w:val="0"/>
                <w:i w:val="0"/>
                <w:iCs w:val="0"/>
                <w:color w:val="595959"/>
              </w:rPr>
            </w:pPr>
          </w:p>
        </w:tc>
        <w:tc>
          <w:tcPr>
            <w:tcW w:w="4040" w:type="dxa"/>
            <w:tcBorders>
              <w:top w:val="nil"/>
              <w:bottom w:val="nil"/>
              <w:right w:val="single" w:sz="4" w:space="0" w:color="A6A6A6" w:themeColor="background1" w:themeShade="A6"/>
            </w:tcBorders>
            <w:shd w:val="clear" w:color="auto" w:fill="auto"/>
          </w:tcPr>
          <w:p w14:paraId="5C3AD523" w14:textId="77777777" w:rsidR="00B60BE5" w:rsidRDefault="00B60BE5" w:rsidP="001D01AF">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nil"/>
              <w:right w:val="single" w:sz="4" w:space="0" w:color="595959" w:themeColor="text1" w:themeTint="A6"/>
            </w:tcBorders>
            <w:shd w:val="clear" w:color="auto" w:fill="auto"/>
          </w:tcPr>
          <w:p w14:paraId="563F8F9A" w14:textId="77777777" w:rsidR="00B60BE5" w:rsidRPr="00B734A4" w:rsidRDefault="00B60BE5" w:rsidP="001D01A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B60BE5" w14:paraId="4530A440" w14:textId="77777777" w:rsidTr="00B60BE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655A16C" w14:textId="77777777" w:rsidR="00B60BE5" w:rsidRDefault="00B60BE5" w:rsidP="00B60BE5">
            <w:pPr>
              <w:pStyle w:val="INDICATORNUMBER"/>
              <w:rPr>
                <w:rStyle w:val="IntenseEmphasis"/>
                <w:b/>
                <w:i w:val="0"/>
                <w:color w:val="595959"/>
              </w:rPr>
            </w:pPr>
            <w:r>
              <w:rPr>
                <w:rStyle w:val="IntenseEmphasis"/>
                <w:b/>
                <w:i w:val="0"/>
                <w:color w:val="595959"/>
              </w:rPr>
              <w:t>IFD 31.2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C9C1F98" w14:textId="77777777" w:rsidR="00B60BE5" w:rsidRPr="006D231C" w:rsidRDefault="00B60BE5"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B60BE5">
              <w:rPr>
                <w:bCs/>
                <w:szCs w:val="18"/>
              </w:rPr>
              <w:t>Explain how you incentivise investees to track social performance.</w:t>
            </w:r>
          </w:p>
        </w:tc>
      </w:tr>
      <w:tr w:rsidR="00B60BE5" w14:paraId="331C263D" w14:textId="77777777" w:rsidTr="00B60BE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001A0EB9" w14:textId="77777777" w:rsidR="00B60BE5" w:rsidRDefault="00B60BE5" w:rsidP="00B60BE5">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355DD746" w14:textId="77777777" w:rsidR="00B60BE5" w:rsidRPr="006D231C" w:rsidRDefault="00B60BE5"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r w:rsidR="00B60BE5" w14:paraId="0F7483AB" w14:textId="77777777" w:rsidTr="00B60BE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49A8706" w14:textId="77777777" w:rsidR="00B60BE5" w:rsidRPr="00B734A4" w:rsidRDefault="00B60BE5" w:rsidP="00B60BE5">
            <w:pPr>
              <w:pStyle w:val="INDICATORNUMBER"/>
              <w:rPr>
                <w:rStyle w:val="IntenseEmphasis"/>
                <w:b/>
                <w:i w:val="0"/>
                <w:color w:val="595959"/>
              </w:rPr>
            </w:pPr>
            <w:r>
              <w:rPr>
                <w:rStyle w:val="IntenseEmphasis"/>
                <w:b/>
                <w:i w:val="0"/>
                <w:color w:val="595959"/>
              </w:rPr>
              <w:t>IFD 31.3</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4A9BBEF5" w14:textId="0C4D7BAE" w:rsidR="00B60BE5" w:rsidRPr="006D231C" w:rsidRDefault="00B60BE5" w:rsidP="009010C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B60BE5" w14:paraId="2E444B30"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20E765E2" w14:textId="77777777" w:rsidR="00B60BE5" w:rsidRDefault="00B60BE5"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2884333" w14:textId="77777777" w:rsidR="00B60BE5" w:rsidRPr="006D231C" w:rsidRDefault="00B60BE5"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3AF9D01F" w14:textId="77777777" w:rsidR="00B60BE5" w:rsidRDefault="00B60BE5" w:rsidP="00B60BE5">
      <w:pPr>
        <w:pStyle w:val="INDICATORTEXT"/>
        <w:ind w:left="0"/>
        <w:rPr>
          <w:b/>
          <w:szCs w:val="18"/>
        </w:rPr>
      </w:pPr>
    </w:p>
    <w:tbl>
      <w:tblPr>
        <w:tblStyle w:val="SubSectionMISCTableVOLUNTARY"/>
        <w:tblW w:w="9214" w:type="dxa"/>
        <w:tblInd w:w="5" w:type="dxa"/>
        <w:tblLook w:val="06A0" w:firstRow="1" w:lastRow="0" w:firstColumn="1" w:lastColumn="0" w:noHBand="1" w:noVBand="1"/>
      </w:tblPr>
      <w:tblGrid>
        <w:gridCol w:w="1134"/>
        <w:gridCol w:w="8080"/>
      </w:tblGrid>
      <w:tr w:rsidR="00B60BE5" w14:paraId="632916A1"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580005C3" w14:textId="77777777" w:rsidR="00B60BE5" w:rsidRPr="00191BC1" w:rsidRDefault="00B60BE5"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31</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2CD5A45D" w14:textId="77777777" w:rsidR="00B60BE5" w:rsidRPr="00191BC1" w:rsidRDefault="00B60BE5"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B60BE5" w:rsidRPr="00CF025D" w14:paraId="59985A9C" w14:textId="77777777" w:rsidTr="001D01A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0F1D0B09" w14:textId="77777777" w:rsidR="00B60BE5" w:rsidRDefault="00B60BE5" w:rsidP="00725CFC">
            <w:pPr>
              <w:pStyle w:val="INDICATORNUMBER"/>
              <w:rPr>
                <w:rStyle w:val="IntenseEmphasis"/>
                <w:b/>
                <w:bCs w:val="0"/>
                <w:i w:val="0"/>
                <w:iCs w:val="0"/>
                <w:color w:val="595959"/>
              </w:rPr>
            </w:pPr>
            <w:r>
              <w:rPr>
                <w:rStyle w:val="IntenseEmphasis"/>
                <w:b/>
                <w:bCs w:val="0"/>
                <w:i w:val="0"/>
                <w:iCs w:val="0"/>
                <w:color w:val="595959"/>
              </w:rPr>
              <w:t>IFD 31.</w:t>
            </w:r>
            <w:r w:rsidR="00725CFC">
              <w:rPr>
                <w:rStyle w:val="IntenseEmphasis"/>
                <w:b/>
                <w:bCs w:val="0"/>
                <w:i w:val="0"/>
                <w:iCs w:val="0"/>
                <w:color w:val="595959"/>
              </w:rPr>
              <w:t>2</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19F47BF1" w14:textId="138E8832" w:rsidR="00B60BE5" w:rsidRPr="00235AC3" w:rsidRDefault="00B60BE5" w:rsidP="009010C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 xml:space="preserve">For example, for fixed income investors, is there a discount on the interest rate available </w:t>
            </w:r>
            <w:r w:rsidR="009010CC">
              <w:rPr>
                <w:bCs/>
                <w:szCs w:val="18"/>
              </w:rPr>
              <w:t>when</w:t>
            </w:r>
            <w:r w:rsidR="009010CC" w:rsidRPr="00B60BE5">
              <w:rPr>
                <w:bCs/>
                <w:szCs w:val="18"/>
              </w:rPr>
              <w:t xml:space="preserve"> </w:t>
            </w:r>
            <w:r w:rsidRPr="00B60BE5">
              <w:rPr>
                <w:bCs/>
                <w:szCs w:val="18"/>
              </w:rPr>
              <w:t>environmental, social or governance performance is positive?</w:t>
            </w:r>
          </w:p>
        </w:tc>
      </w:tr>
      <w:tr w:rsidR="00B60BE5" w:rsidRPr="00CF025D" w14:paraId="0A0DE05A"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59F11537" w14:textId="77777777" w:rsidR="00B60BE5" w:rsidRPr="00B60BE5" w:rsidRDefault="00B60BE5" w:rsidP="001D01AF">
            <w:pPr>
              <w:pStyle w:val="INDICATORTEXT"/>
              <w:jc w:val="both"/>
              <w:rPr>
                <w:b/>
                <w:bCs/>
                <w:szCs w:val="18"/>
              </w:rPr>
            </w:pPr>
            <w:r w:rsidRPr="00B60BE5">
              <w:rPr>
                <w:b/>
                <w:bCs/>
                <w:szCs w:val="18"/>
              </w:rPr>
              <w:t>LOGIC</w:t>
            </w:r>
          </w:p>
        </w:tc>
      </w:tr>
      <w:tr w:rsidR="00B60BE5" w:rsidRPr="00CF025D" w14:paraId="2A809B11" w14:textId="77777777" w:rsidTr="001D01A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33976E61" w14:textId="77777777" w:rsidR="00B60BE5" w:rsidRDefault="00B60BE5" w:rsidP="001D01AF">
            <w:pPr>
              <w:pStyle w:val="INDICATORNUMBER"/>
              <w:rPr>
                <w:rStyle w:val="IntenseEmphasis"/>
                <w:b/>
                <w:bCs w:val="0"/>
                <w:i w:val="0"/>
                <w:iCs w:val="0"/>
                <w:color w:val="595959"/>
              </w:rPr>
            </w:pPr>
            <w:r>
              <w:rPr>
                <w:rStyle w:val="IntenseEmphasis"/>
                <w:b/>
                <w:bCs w:val="0"/>
                <w:i w:val="0"/>
                <w:iCs w:val="0"/>
                <w:color w:val="595959"/>
              </w:rPr>
              <w:t>IFD 31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7DFDF8A3" w14:textId="5E0BB2AA" w:rsidR="00B60BE5" w:rsidRPr="00B60BE5" w:rsidRDefault="00C40C03" w:rsidP="00B60BE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This indicator will be applicable if you report using any tools for social performance reporting</w:t>
            </w:r>
            <w:r w:rsidR="00982C9C">
              <w:rPr>
                <w:bCs/>
                <w:szCs w:val="18"/>
              </w:rPr>
              <w:t xml:space="preserve"> (</w:t>
            </w:r>
            <w:r w:rsidR="009010CC">
              <w:rPr>
                <w:bCs/>
                <w:szCs w:val="18"/>
              </w:rPr>
              <w:t>in-</w:t>
            </w:r>
            <w:r w:rsidR="00982C9C">
              <w:rPr>
                <w:bCs/>
                <w:szCs w:val="18"/>
              </w:rPr>
              <w:t>house and/or externally developed)</w:t>
            </w:r>
            <w:r>
              <w:rPr>
                <w:bCs/>
                <w:szCs w:val="18"/>
              </w:rPr>
              <w:t xml:space="preserve"> in [18.1].</w:t>
            </w:r>
            <w:r w:rsidR="00B60BE5" w:rsidRPr="00B60BE5">
              <w:rPr>
                <w:bCs/>
                <w:szCs w:val="18"/>
              </w:rPr>
              <w:t xml:space="preserve"> </w:t>
            </w:r>
          </w:p>
          <w:p w14:paraId="6102C743" w14:textId="77777777" w:rsidR="00B60BE5" w:rsidRPr="002F324F" w:rsidRDefault="00B60BE5" w:rsidP="00725CF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 xml:space="preserve">[31.2] will be applicable if </w:t>
            </w:r>
            <w:r w:rsidR="00725CFC">
              <w:rPr>
                <w:bCs/>
                <w:szCs w:val="18"/>
              </w:rPr>
              <w:t>‘</w:t>
            </w:r>
            <w:r w:rsidRPr="00B60BE5">
              <w:rPr>
                <w:bCs/>
                <w:szCs w:val="18"/>
              </w:rPr>
              <w:t>Yes</w:t>
            </w:r>
            <w:r w:rsidR="00725CFC">
              <w:rPr>
                <w:bCs/>
                <w:szCs w:val="18"/>
              </w:rPr>
              <w:t>’</w:t>
            </w:r>
            <w:r w:rsidR="00C40C03">
              <w:rPr>
                <w:bCs/>
                <w:szCs w:val="18"/>
              </w:rPr>
              <w:t xml:space="preserve"> is reported</w:t>
            </w:r>
            <w:r w:rsidRPr="00B60BE5">
              <w:rPr>
                <w:bCs/>
                <w:szCs w:val="18"/>
              </w:rPr>
              <w:t xml:space="preserve"> in [31.1]</w:t>
            </w:r>
            <w:r>
              <w:rPr>
                <w:bCs/>
                <w:szCs w:val="18"/>
              </w:rPr>
              <w:t>.</w:t>
            </w:r>
          </w:p>
        </w:tc>
      </w:tr>
      <w:tr w:rsidR="00B60BE5" w:rsidRPr="00CF025D" w14:paraId="2E16C4BA"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1265E620" w14:textId="77777777" w:rsidR="00B60BE5" w:rsidRPr="009F7AAC" w:rsidRDefault="00B60BE5" w:rsidP="001D01AF">
            <w:pPr>
              <w:pStyle w:val="INDICATORTEXT"/>
              <w:jc w:val="both"/>
              <w:rPr>
                <w:b/>
                <w:bCs/>
                <w:szCs w:val="18"/>
              </w:rPr>
            </w:pPr>
            <w:r w:rsidRPr="009F7AAC">
              <w:rPr>
                <w:b/>
                <w:bCs/>
                <w:szCs w:val="18"/>
              </w:rPr>
              <w:t>ASSESSMENT</w:t>
            </w:r>
          </w:p>
        </w:tc>
      </w:tr>
      <w:tr w:rsidR="00B60BE5" w:rsidRPr="00CF025D" w14:paraId="134502D3" w14:textId="77777777" w:rsidTr="005D179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808080" w:themeColor="background1" w:themeShade="80"/>
              <w:right w:val="single" w:sz="4" w:space="0" w:color="7F7F7F" w:themeColor="text1" w:themeTint="80"/>
            </w:tcBorders>
          </w:tcPr>
          <w:p w14:paraId="0AC3A2AF" w14:textId="77777777" w:rsidR="00B60BE5" w:rsidRDefault="00B60BE5" w:rsidP="001D01AF">
            <w:pPr>
              <w:pStyle w:val="INDICATORNUMBER"/>
              <w:rPr>
                <w:rStyle w:val="IntenseEmphasis"/>
                <w:b/>
                <w:bCs w:val="0"/>
                <w:i w:val="0"/>
                <w:iCs w:val="0"/>
                <w:color w:val="595959"/>
              </w:rPr>
            </w:pPr>
            <w:r>
              <w:rPr>
                <w:rStyle w:val="IntenseEmphasis"/>
                <w:b/>
                <w:bCs w:val="0"/>
                <w:i w:val="0"/>
                <w:iCs w:val="0"/>
                <w:color w:val="595959"/>
              </w:rPr>
              <w:t>IFD 31</w:t>
            </w:r>
          </w:p>
        </w:tc>
        <w:tc>
          <w:tcPr>
            <w:tcW w:w="8080" w:type="dxa"/>
            <w:tcBorders>
              <w:top w:val="single" w:sz="4" w:space="0" w:color="A6A6A6" w:themeColor="background1" w:themeShade="A6"/>
              <w:left w:val="single" w:sz="4" w:space="0" w:color="7F7F7F" w:themeColor="text1" w:themeTint="80"/>
              <w:bottom w:val="single" w:sz="4" w:space="0" w:color="808080" w:themeColor="background1" w:themeShade="80"/>
              <w:right w:val="single" w:sz="4" w:space="0" w:color="595959" w:themeColor="text1" w:themeTint="A6"/>
            </w:tcBorders>
          </w:tcPr>
          <w:p w14:paraId="035677D2" w14:textId="77777777" w:rsidR="00B60BE5" w:rsidRPr="00B60BE5" w:rsidRDefault="00B60BE5" w:rsidP="00B60BE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 xml:space="preserve">Maximum score: Three </w:t>
            </w:r>
            <w:r w:rsidRPr="00B60BE5">
              <w:rPr>
                <w:bCs/>
                <w:szCs w:val="18"/>
              </w:rPr>
              <w:sym w:font="Wingdings" w:char="F0AB"/>
            </w:r>
          </w:p>
          <w:p w14:paraId="771E469D" w14:textId="77777777" w:rsidR="00B60BE5" w:rsidRPr="002F324F" w:rsidRDefault="00B60BE5" w:rsidP="00B60BE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60BE5">
              <w:rPr>
                <w:bCs/>
                <w:szCs w:val="18"/>
              </w:rPr>
              <w:t>The assessment of this indicator is based on your responses to [31.1].</w:t>
            </w:r>
          </w:p>
        </w:tc>
      </w:tr>
    </w:tbl>
    <w:p w14:paraId="534F0D5E" w14:textId="77777777" w:rsidR="00B60BE5" w:rsidRDefault="00B60BE5" w:rsidP="00B60BE5">
      <w:pPr>
        <w:pStyle w:val="INDICATORTEXT"/>
        <w:ind w:left="0"/>
        <w:rPr>
          <w:b/>
          <w:szCs w:val="18"/>
        </w:rPr>
        <w:sectPr w:rsidR="00B60BE5" w:rsidSect="00855023">
          <w:headerReference w:type="default" r:id="rId63"/>
          <w:headerReference w:type="first" r:id="rId64"/>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B60BE5" w14:paraId="3A8AB56C" w14:textId="77777777" w:rsidTr="00E7322B">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7F22A9E" w14:textId="77777777" w:rsidR="00B60BE5" w:rsidRDefault="00B60BE5" w:rsidP="001D01AF">
            <w:pPr>
              <w:widowControl/>
              <w:autoSpaceDE/>
              <w:autoSpaceDN/>
              <w:adjustRightInd/>
              <w:spacing w:after="0" w:line="240" w:lineRule="auto"/>
              <w:rPr>
                <w:rStyle w:val="IntenseEmphasis"/>
                <w:b/>
                <w:bCs w:val="0"/>
                <w:i w:val="0"/>
                <w:iCs w:val="0"/>
              </w:rPr>
            </w:pPr>
            <w:r>
              <w:lastRenderedPageBreak/>
              <w:t>SECTION</w:t>
            </w:r>
          </w:p>
        </w:tc>
      </w:tr>
      <w:tr w:rsidR="00B60BE5" w14:paraId="475CF2C7" w14:textId="77777777" w:rsidTr="00E7322B">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6B29D89" w14:textId="77777777" w:rsidR="00B60BE5" w:rsidRPr="008C02AE" w:rsidRDefault="00B60BE5" w:rsidP="00B60BE5">
            <w:pPr>
              <w:pStyle w:val="Heading2"/>
              <w:outlineLvl w:val="1"/>
              <w:rPr>
                <w:rStyle w:val="IntenseEmphasis"/>
                <w:i w:val="0"/>
                <w:iCs w:val="0"/>
                <w:color w:val="008CD0"/>
              </w:rPr>
            </w:pPr>
            <w:bookmarkStart w:id="16" w:name="_Toc368050689"/>
            <w:r>
              <w:t>PIIF Principle 7</w:t>
            </w:r>
            <w:r w:rsidRPr="008C02AE">
              <w:t xml:space="preserve">: </w:t>
            </w:r>
            <w:r>
              <w:t>Standards</w:t>
            </w:r>
            <w:bookmarkEnd w:id="16"/>
          </w:p>
        </w:tc>
      </w:tr>
    </w:tbl>
    <w:p w14:paraId="73980310" w14:textId="77777777" w:rsidR="00B60BE5" w:rsidRDefault="00B60BE5" w:rsidP="00B60BE5">
      <w:pPr>
        <w:pStyle w:val="INDICATORNUMBER"/>
      </w:pPr>
    </w:p>
    <w:p w14:paraId="55EAA54B" w14:textId="01D20F0F" w:rsidR="00B60BE5" w:rsidRDefault="00B60BE5" w:rsidP="00B60BE5">
      <w:pPr>
        <w:pStyle w:val="INDICATORTEXT"/>
        <w:ind w:left="0"/>
        <w:rPr>
          <w:b/>
          <w:bCs/>
          <w:i/>
          <w:szCs w:val="18"/>
          <w:lang w:eastAsia="en-GB"/>
        </w:rPr>
      </w:pPr>
      <w:r w:rsidRPr="00B60BE5">
        <w:rPr>
          <w:b/>
          <w:bCs/>
          <w:i/>
          <w:szCs w:val="18"/>
          <w:lang w:eastAsia="en-GB"/>
        </w:rPr>
        <w:t>Possible action</w:t>
      </w:r>
    </w:p>
    <w:p w14:paraId="42CAC136" w14:textId="77777777" w:rsidR="00B60BE5" w:rsidRPr="00B60BE5" w:rsidRDefault="00B60BE5" w:rsidP="00B60BE5">
      <w:pPr>
        <w:pStyle w:val="INDICATORTEXT"/>
        <w:ind w:left="0"/>
        <w:rPr>
          <w:bCs/>
          <w:i/>
          <w:szCs w:val="18"/>
          <w:lang w:eastAsia="en-GB"/>
        </w:rPr>
      </w:pPr>
      <w:r w:rsidRPr="00B60BE5">
        <w:rPr>
          <w:bCs/>
          <w:i/>
          <w:szCs w:val="18"/>
          <w:lang w:eastAsia="en-GB"/>
        </w:rPr>
        <w:t>Participate in networks to share tools, information and resources.  </w:t>
      </w:r>
    </w:p>
    <w:p w14:paraId="44817B3A" w14:textId="77777777" w:rsidR="00B60BE5" w:rsidRDefault="00B60BE5" w:rsidP="00B60BE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60BE5" w14:paraId="58087DC3"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5A654C1" w14:textId="77777777" w:rsidR="00B60BE5" w:rsidRPr="00356CDA" w:rsidRDefault="00B60BE5" w:rsidP="001D01AF">
            <w:pPr>
              <w:widowControl/>
              <w:autoSpaceDE/>
              <w:autoSpaceDN/>
              <w:adjustRightInd/>
              <w:spacing w:after="0" w:line="240" w:lineRule="auto"/>
              <w:rPr>
                <w:rStyle w:val="IntenseEmphasis"/>
                <w:b w:val="0"/>
                <w:bCs w:val="0"/>
                <w:iCs w:val="0"/>
                <w:color w:val="FFFFFF" w:themeColor="background1"/>
              </w:rPr>
            </w:pPr>
          </w:p>
        </w:tc>
        <w:tc>
          <w:tcPr>
            <w:tcW w:w="3402" w:type="dxa"/>
          </w:tcPr>
          <w:p w14:paraId="2EC61857" w14:textId="77777777" w:rsidR="00B60BE5" w:rsidRPr="00356CDA"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5E80975" w14:textId="77777777" w:rsidR="00B60BE5" w:rsidRPr="00356CDA" w:rsidRDefault="00B60BE5"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DF6E062" w14:textId="77777777" w:rsidR="00B60BE5" w:rsidRPr="00356CDA" w:rsidRDefault="00B60BE5" w:rsidP="001D01AF">
            <w:pPr>
              <w:widowControl/>
              <w:autoSpaceDE/>
              <w:autoSpaceDN/>
              <w:adjustRightInd/>
              <w:spacing w:after="0" w:line="240" w:lineRule="auto"/>
              <w:rPr>
                <w:rStyle w:val="IntenseEmphasis"/>
                <w:b w:val="0"/>
                <w:bCs w:val="0"/>
                <w:iCs w:val="0"/>
                <w:color w:val="FFFFFF" w:themeColor="background1"/>
              </w:rPr>
            </w:pPr>
            <w:r w:rsidRPr="00356CDA">
              <w:t>Principle</w:t>
            </w:r>
          </w:p>
        </w:tc>
      </w:tr>
      <w:tr w:rsidR="00B60BE5" w14:paraId="7075B666" w14:textId="77777777" w:rsidTr="001D01A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1B6714B" w14:textId="77777777" w:rsidR="00B60BE5" w:rsidRPr="00356CDA"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IFD 32</w:t>
            </w:r>
          </w:p>
        </w:tc>
        <w:tc>
          <w:tcPr>
            <w:tcW w:w="3402" w:type="dxa"/>
          </w:tcPr>
          <w:p w14:paraId="0F42501F" w14:textId="77777777" w:rsidR="00B60BE5" w:rsidRPr="00356CDA"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99385CD" w14:textId="77777777" w:rsidR="00B60BE5" w:rsidRPr="00A57E01" w:rsidRDefault="00B60BE5"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40CFA8C" w14:textId="77777777" w:rsidR="00B60BE5" w:rsidRPr="00356CDA" w:rsidRDefault="00B60BE5" w:rsidP="001D01AF">
            <w:pPr>
              <w:pStyle w:val="SectionIndicatorHeaderText"/>
              <w:rPr>
                <w:rStyle w:val="IntenseEmphasis"/>
                <w:bCs w:val="0"/>
                <w:i w:val="0"/>
                <w:iCs w:val="0"/>
                <w:color w:val="FFFFFF" w:themeColor="background1"/>
              </w:rPr>
            </w:pPr>
            <w:r>
              <w:rPr>
                <w:rStyle w:val="IntenseEmphasis"/>
                <w:i w:val="0"/>
                <w:color w:val="FFFFFF" w:themeColor="background1"/>
              </w:rPr>
              <w:t>PIIF 7</w:t>
            </w:r>
          </w:p>
        </w:tc>
      </w:tr>
    </w:tbl>
    <w:p w14:paraId="5206C908" w14:textId="77777777" w:rsidR="00B60BE5" w:rsidRDefault="00B60BE5" w:rsidP="00B60BE5">
      <w:pPr>
        <w:pStyle w:val="INDICATORNUMBER"/>
      </w:pPr>
    </w:p>
    <w:tbl>
      <w:tblPr>
        <w:tblStyle w:val="SubSectionIndicatorTableVOLUNTARY"/>
        <w:tblW w:w="9214" w:type="dxa"/>
        <w:tblInd w:w="5" w:type="dxa"/>
        <w:tblLook w:val="04A0" w:firstRow="1" w:lastRow="0" w:firstColumn="1" w:lastColumn="0" w:noHBand="0" w:noVBand="1"/>
      </w:tblPr>
      <w:tblGrid>
        <w:gridCol w:w="993"/>
        <w:gridCol w:w="8221"/>
      </w:tblGrid>
      <w:tr w:rsidR="0040294C" w14:paraId="39B6EEDD"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93" w:type="dxa"/>
            <w:tcBorders>
              <w:top w:val="single" w:sz="4" w:space="0" w:color="0070C0"/>
              <w:left w:val="single" w:sz="4" w:space="0" w:color="0070C0"/>
              <w:bottom w:val="single" w:sz="4" w:space="0" w:color="0070C0"/>
            </w:tcBorders>
            <w:shd w:val="clear" w:color="auto" w:fill="00B0F0"/>
          </w:tcPr>
          <w:p w14:paraId="16A63424" w14:textId="77777777" w:rsidR="0040294C" w:rsidRPr="00903B63" w:rsidRDefault="0040294C"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32</w:t>
            </w:r>
          </w:p>
        </w:tc>
        <w:tc>
          <w:tcPr>
            <w:tcW w:w="8221" w:type="dxa"/>
            <w:tcBorders>
              <w:top w:val="single" w:sz="4" w:space="0" w:color="0070C0"/>
              <w:bottom w:val="single" w:sz="4" w:space="0" w:color="0070C0"/>
              <w:right w:val="single" w:sz="4" w:space="0" w:color="0070C0"/>
            </w:tcBorders>
            <w:shd w:val="clear" w:color="auto" w:fill="0070C0"/>
          </w:tcPr>
          <w:p w14:paraId="522CF4C9" w14:textId="77777777" w:rsidR="0040294C" w:rsidRPr="00903B63" w:rsidRDefault="0040294C"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0294C" w14:paraId="7C4E7A62" w14:textId="77777777" w:rsidTr="001D01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0070C0"/>
              <w:left w:val="single" w:sz="4" w:space="0" w:color="0070C0"/>
            </w:tcBorders>
            <w:vAlign w:val="top"/>
          </w:tcPr>
          <w:p w14:paraId="1AB0092F" w14:textId="77777777" w:rsidR="0040294C" w:rsidRDefault="0040294C" w:rsidP="0040294C">
            <w:pPr>
              <w:pStyle w:val="INDICATORNUMBER"/>
              <w:rPr>
                <w:rStyle w:val="IntenseEmphasis"/>
                <w:b/>
                <w:bCs w:val="0"/>
                <w:i w:val="0"/>
                <w:iCs w:val="0"/>
                <w:color w:val="595959"/>
              </w:rPr>
            </w:pPr>
            <w:r>
              <w:rPr>
                <w:rStyle w:val="IntenseEmphasis"/>
                <w:b/>
                <w:bCs w:val="0"/>
                <w:i w:val="0"/>
                <w:iCs w:val="0"/>
                <w:color w:val="595959"/>
              </w:rPr>
              <w:t>IFD 32.1</w:t>
            </w:r>
          </w:p>
        </w:tc>
        <w:tc>
          <w:tcPr>
            <w:tcW w:w="8221" w:type="dxa"/>
            <w:tcBorders>
              <w:top w:val="single" w:sz="4" w:space="0" w:color="0070C0"/>
              <w:right w:val="single" w:sz="4" w:space="0" w:color="0070C0"/>
            </w:tcBorders>
            <w:shd w:val="clear" w:color="auto" w:fill="DAEEF3" w:themeFill="accent5" w:themeFillTint="33"/>
          </w:tcPr>
          <w:p w14:paraId="42BE330B" w14:textId="72986A1E" w:rsidR="0040294C" w:rsidRPr="007D22B7" w:rsidRDefault="0040294C" w:rsidP="009010CC">
            <w:pPr>
              <w:pStyle w:val="INDICATORTEXT"/>
              <w:cnfStyle w:val="000000100000" w:firstRow="0" w:lastRow="0" w:firstColumn="0" w:lastColumn="0" w:oddVBand="0" w:evenVBand="0" w:oddHBand="1" w:evenHBand="0" w:firstRowFirstColumn="0" w:firstRowLastColumn="0" w:lastRowFirstColumn="0" w:lastRowLastColumn="0"/>
            </w:pPr>
            <w:r w:rsidRPr="0040294C">
              <w:t>Select which of the following collaborative initiatives your organisation has supported or participated in and the role you played.</w:t>
            </w:r>
          </w:p>
        </w:tc>
      </w:tr>
      <w:tr w:rsidR="0040294C" w14:paraId="7E9E26F4" w14:textId="77777777" w:rsidTr="00BC44A4">
        <w:trPr>
          <w:trHeight w:val="436"/>
        </w:trPr>
        <w:tc>
          <w:tcPr>
            <w:cnfStyle w:val="001000000000" w:firstRow="0" w:lastRow="0" w:firstColumn="1" w:lastColumn="0" w:oddVBand="0" w:evenVBand="0" w:oddHBand="0" w:evenHBand="0" w:firstRowFirstColumn="0" w:firstRowLastColumn="0" w:lastRowFirstColumn="0" w:lastRowLastColumn="0"/>
            <w:tcW w:w="993" w:type="dxa"/>
            <w:vMerge w:val="restart"/>
            <w:tcBorders>
              <w:left w:val="single" w:sz="4" w:space="0" w:color="0070C0"/>
            </w:tcBorders>
            <w:vAlign w:val="top"/>
          </w:tcPr>
          <w:p w14:paraId="52195EF9"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520349FE" w14:textId="77777777" w:rsidR="0040294C" w:rsidRPr="0073065B"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40294C">
              <w:rPr>
                <w:b/>
                <w:bCs/>
                <w:color w:val="FFFFFF" w:themeColor="background1"/>
              </w:rPr>
              <w:t>The Principles for Investors in Inclusive Finance</w:t>
            </w:r>
          </w:p>
        </w:tc>
      </w:tr>
      <w:tr w:rsidR="0040294C" w14:paraId="22F7F126"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7C2F80D7"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A6A6A6" w:themeColor="background1" w:themeShade="A6"/>
              <w:right w:val="single" w:sz="4" w:space="0" w:color="0070C0"/>
            </w:tcBorders>
            <w:shd w:val="clear" w:color="auto" w:fill="auto"/>
          </w:tcPr>
          <w:p w14:paraId="39D6E457"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47454723"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37260492"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4D985883"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17FD8DC7" w14:textId="77777777" w:rsidR="002E6964" w:rsidRPr="00B734A4"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40294C" w14:paraId="6307A580" w14:textId="77777777" w:rsidTr="0040294C">
        <w:trPr>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nil"/>
              <w:left w:val="single" w:sz="4" w:space="0" w:color="0070C0"/>
              <w:bottom w:val="single" w:sz="4" w:space="0" w:color="0070C0"/>
            </w:tcBorders>
            <w:vAlign w:val="top"/>
          </w:tcPr>
          <w:p w14:paraId="1BCC23DA"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014D683A"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The Smart Campaign</w:t>
            </w:r>
          </w:p>
        </w:tc>
      </w:tr>
      <w:tr w:rsidR="0040294C" w14:paraId="393DA14C"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03ADB551" w14:textId="77777777" w:rsidR="0040294C" w:rsidRDefault="0040294C" w:rsidP="001D01AF">
            <w:pPr>
              <w:pStyle w:val="INDICATORNUMBER"/>
              <w:rPr>
                <w:rStyle w:val="IntenseEmphasis"/>
                <w:b/>
                <w:bCs w:val="0"/>
                <w:i w:val="0"/>
                <w:iCs w:val="0"/>
                <w:color w:val="595959"/>
              </w:rPr>
            </w:pPr>
          </w:p>
        </w:tc>
        <w:tc>
          <w:tcPr>
            <w:tcW w:w="8221" w:type="dxa"/>
            <w:tcBorders>
              <w:top w:val="nil"/>
              <w:right w:val="single" w:sz="4" w:space="0" w:color="0070C0"/>
            </w:tcBorders>
            <w:shd w:val="clear" w:color="auto" w:fill="auto"/>
          </w:tcPr>
          <w:p w14:paraId="4C5249D2"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557300B6"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32056296"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644AC075"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7BBA82B9"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0DAF64EC" w14:textId="77777777" w:rsidTr="00BC44A4">
        <w:trPr>
          <w:trHeight w:val="498"/>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nil"/>
            </w:tcBorders>
            <w:vAlign w:val="top"/>
          </w:tcPr>
          <w:p w14:paraId="70071841"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708D10DC"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Social Performance Task Force</w:t>
            </w:r>
          </w:p>
        </w:tc>
      </w:tr>
      <w:tr w:rsidR="0040294C" w14:paraId="5C60536E"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nil"/>
              <w:left w:val="single" w:sz="4" w:space="0" w:color="0070C0"/>
            </w:tcBorders>
            <w:vAlign w:val="top"/>
          </w:tcPr>
          <w:p w14:paraId="03239601" w14:textId="77777777" w:rsidR="0040294C" w:rsidRDefault="0040294C" w:rsidP="001D01AF">
            <w:pPr>
              <w:pStyle w:val="INDICATORNUMBER"/>
              <w:rPr>
                <w:rStyle w:val="IntenseEmphasis"/>
                <w:b/>
                <w:bCs w:val="0"/>
                <w:i w:val="0"/>
                <w:iCs w:val="0"/>
                <w:color w:val="595959"/>
              </w:rPr>
            </w:pPr>
          </w:p>
        </w:tc>
        <w:tc>
          <w:tcPr>
            <w:tcW w:w="8221" w:type="dxa"/>
            <w:tcBorders>
              <w:top w:val="nil"/>
              <w:right w:val="single" w:sz="4" w:space="0" w:color="0070C0"/>
            </w:tcBorders>
            <w:shd w:val="clear" w:color="auto" w:fill="auto"/>
          </w:tcPr>
          <w:p w14:paraId="19B17D05"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56B6A822"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314FAEC9"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3D6757C0"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3CA8D93A"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685DC0A2" w14:textId="77777777" w:rsidTr="0003187E">
        <w:trPr>
          <w:trHeight w:val="459"/>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5BA3B03B" w14:textId="77777777" w:rsidR="0040294C" w:rsidRDefault="0040294C" w:rsidP="001D01AF">
            <w:pPr>
              <w:pStyle w:val="INDICATORNUMBER"/>
              <w:rPr>
                <w:rStyle w:val="IntenseEmphasis"/>
                <w:b/>
                <w:bCs w:val="0"/>
                <w:i w:val="0"/>
                <w:iCs w:val="0"/>
                <w:color w:val="595959"/>
              </w:rPr>
            </w:pPr>
          </w:p>
        </w:tc>
        <w:tc>
          <w:tcPr>
            <w:tcW w:w="8221" w:type="dxa"/>
            <w:tcBorders>
              <w:top w:val="nil"/>
              <w:bottom w:val="nil"/>
              <w:right w:val="single" w:sz="4" w:space="0" w:color="0070C0"/>
            </w:tcBorders>
            <w:shd w:val="clear" w:color="auto" w:fill="A6A6A6" w:themeFill="background1" w:themeFillShade="A6"/>
          </w:tcPr>
          <w:p w14:paraId="2CACE998" w14:textId="6221A214" w:rsidR="0040294C" w:rsidRPr="00C53AF0" w:rsidRDefault="00013A82"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F3454E">
              <w:rPr>
                <w:b/>
                <w:bCs/>
                <w:color w:val="FFFFFF" w:themeColor="background1"/>
              </w:rPr>
              <w:t>Financial Inclusion Equity Council (formerly CMEF)</w:t>
            </w:r>
          </w:p>
        </w:tc>
      </w:tr>
      <w:tr w:rsidR="0040294C" w14:paraId="13F46A7E" w14:textId="77777777" w:rsidTr="0003187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74F9DC1B"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0070C0"/>
              <w:right w:val="single" w:sz="4" w:space="0" w:color="0070C0"/>
            </w:tcBorders>
            <w:shd w:val="clear" w:color="auto" w:fill="auto"/>
          </w:tcPr>
          <w:p w14:paraId="03D14652"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70C77737"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21898A14"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5BD8FCEB"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3BCF706A"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6780D133" w14:textId="77777777" w:rsidTr="0003187E">
        <w:trPr>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bottom w:val="nil"/>
            </w:tcBorders>
            <w:vAlign w:val="top"/>
          </w:tcPr>
          <w:p w14:paraId="6EC204E2"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0070C0"/>
              <w:bottom w:val="nil"/>
              <w:right w:val="single" w:sz="4" w:space="0" w:color="0070C0"/>
            </w:tcBorders>
            <w:shd w:val="clear" w:color="auto" w:fill="A6A6A6" w:themeFill="background1" w:themeFillShade="A6"/>
          </w:tcPr>
          <w:p w14:paraId="405E87DE"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European Microfinance Platform (eMFP)</w:t>
            </w:r>
          </w:p>
        </w:tc>
      </w:tr>
      <w:tr w:rsidR="0040294C" w14:paraId="5878289F"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single" w:sz="4" w:space="0" w:color="7F7F7F" w:themeColor="text1" w:themeTint="80"/>
            </w:tcBorders>
            <w:vAlign w:val="top"/>
          </w:tcPr>
          <w:p w14:paraId="6EAECBCA"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7F7F7F" w:themeColor="text1" w:themeTint="80"/>
              <w:right w:val="single" w:sz="4" w:space="0" w:color="0070C0"/>
            </w:tcBorders>
            <w:shd w:val="clear" w:color="auto" w:fill="auto"/>
          </w:tcPr>
          <w:p w14:paraId="73762C44"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78461D93"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7ACF593F"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4E5913B7"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6D64A50A" w14:textId="77777777" w:rsidR="002E6964" w:rsidRPr="0040294C"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4133336D" w14:textId="77777777" w:rsidTr="0040294C">
        <w:trPr>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7F7F7F" w:themeColor="text1" w:themeTint="80"/>
              <w:left w:val="single" w:sz="4" w:space="0" w:color="0070C0"/>
              <w:bottom w:val="single" w:sz="4" w:space="0" w:color="0070C0"/>
            </w:tcBorders>
            <w:vAlign w:val="top"/>
          </w:tcPr>
          <w:p w14:paraId="20279233"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7F7F7F" w:themeColor="text1" w:themeTint="80"/>
              <w:bottom w:val="nil"/>
              <w:right w:val="single" w:sz="4" w:space="0" w:color="0070C0"/>
            </w:tcBorders>
            <w:shd w:val="clear" w:color="auto" w:fill="A6A6A6" w:themeFill="background1" w:themeFillShade="A6"/>
          </w:tcPr>
          <w:p w14:paraId="1803B9ED" w14:textId="77777777" w:rsidR="0040294C" w:rsidRPr="00C53AF0"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0294C">
              <w:rPr>
                <w:b/>
                <w:bCs/>
                <w:color w:val="FFFFFF" w:themeColor="background1"/>
              </w:rPr>
              <w:t>Global Impact Investors Network (GIIN)</w:t>
            </w:r>
          </w:p>
        </w:tc>
      </w:tr>
      <w:tr w:rsidR="0040294C" w14:paraId="1EF58675"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350ECE1F" w14:textId="77777777" w:rsidR="0040294C" w:rsidRDefault="0040294C" w:rsidP="001D01AF">
            <w:pPr>
              <w:pStyle w:val="INDICATORNUMBER"/>
              <w:rPr>
                <w:rStyle w:val="IntenseEmphasis"/>
                <w:b/>
                <w:bCs w:val="0"/>
                <w:i w:val="0"/>
                <w:iCs w:val="0"/>
                <w:color w:val="595959"/>
              </w:rPr>
            </w:pPr>
          </w:p>
        </w:tc>
        <w:tc>
          <w:tcPr>
            <w:tcW w:w="8221" w:type="dxa"/>
            <w:tcBorders>
              <w:top w:val="nil"/>
              <w:right w:val="single" w:sz="4" w:space="0" w:color="0070C0"/>
            </w:tcBorders>
            <w:shd w:val="clear" w:color="auto" w:fill="auto"/>
          </w:tcPr>
          <w:p w14:paraId="0E970EB3"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618C4E1C"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75A2F68F"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1FD45B25"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627E03D2" w14:textId="77777777" w:rsidR="002E6964" w:rsidRPr="00C53AF0"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03B63">
              <w:sym w:font="Wingdings" w:char="F06D"/>
            </w:r>
            <w:r>
              <w:t xml:space="preserve"> No</w:t>
            </w:r>
          </w:p>
        </w:tc>
      </w:tr>
      <w:tr w:rsidR="0040294C" w14:paraId="63203C34" w14:textId="77777777" w:rsidTr="0040294C">
        <w:trPr>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nil"/>
            </w:tcBorders>
            <w:vAlign w:val="top"/>
          </w:tcPr>
          <w:p w14:paraId="15F5985A"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A6A6A6" w:themeColor="background1" w:themeShade="A6"/>
              <w:right w:val="single" w:sz="4" w:space="0" w:color="0070C0"/>
            </w:tcBorders>
            <w:shd w:val="clear" w:color="auto" w:fill="A6A6A6" w:themeFill="background1" w:themeFillShade="A6"/>
          </w:tcPr>
          <w:p w14:paraId="79BEACD1" w14:textId="5C2BFF87" w:rsidR="0040294C" w:rsidRPr="0073065B" w:rsidRDefault="0040294C" w:rsidP="00C6152C">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40294C">
              <w:rPr>
                <w:b/>
                <w:bCs/>
                <w:color w:val="FFFFFF" w:themeColor="background1"/>
              </w:rPr>
              <w:t>Other network</w:t>
            </w:r>
            <w:r w:rsidR="00C6152C">
              <w:rPr>
                <w:b/>
                <w:bCs/>
                <w:color w:val="FFFFFF" w:themeColor="background1"/>
              </w:rPr>
              <w:t>,</w:t>
            </w:r>
            <w:r w:rsidRPr="0040294C">
              <w:rPr>
                <w:b/>
                <w:bCs/>
                <w:color w:val="FFFFFF" w:themeColor="background1"/>
              </w:rPr>
              <w:t xml:space="preserve"> association memberships and/or specific collaboration related to the promotion of inclusive finance</w:t>
            </w:r>
            <w:r w:rsidR="00985401">
              <w:rPr>
                <w:b/>
                <w:bCs/>
                <w:color w:val="FFFFFF" w:themeColor="background1"/>
              </w:rPr>
              <w:t>; specify</w:t>
            </w:r>
            <w:r>
              <w:rPr>
                <w:b/>
                <w:bCs/>
                <w:color w:val="FFFFFF" w:themeColor="background1"/>
              </w:rPr>
              <w:t>____________</w:t>
            </w:r>
          </w:p>
        </w:tc>
      </w:tr>
      <w:tr w:rsidR="0040294C" w14:paraId="10EF7F49" w14:textId="77777777" w:rsidTr="004029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bottom w:val="single" w:sz="4" w:space="0" w:color="0070C0"/>
            </w:tcBorders>
            <w:vAlign w:val="top"/>
          </w:tcPr>
          <w:p w14:paraId="2F9FCD24" w14:textId="77777777" w:rsidR="0040294C" w:rsidRDefault="0040294C" w:rsidP="001D01AF">
            <w:pPr>
              <w:pStyle w:val="INDICATORNUMBER"/>
              <w:rPr>
                <w:rStyle w:val="IntenseEmphasis"/>
                <w:b/>
                <w:bCs w:val="0"/>
                <w:i w:val="0"/>
                <w:iCs w:val="0"/>
                <w:color w:val="595959"/>
              </w:rPr>
            </w:pPr>
          </w:p>
        </w:tc>
        <w:tc>
          <w:tcPr>
            <w:tcW w:w="8221" w:type="dxa"/>
            <w:tcBorders>
              <w:top w:val="single" w:sz="4" w:space="0" w:color="A6A6A6" w:themeColor="background1" w:themeShade="A6"/>
              <w:bottom w:val="single" w:sz="4" w:space="0" w:color="0070C0"/>
              <w:right w:val="single" w:sz="4" w:space="0" w:color="0070C0"/>
            </w:tcBorders>
            <w:shd w:val="clear" w:color="auto" w:fill="auto"/>
          </w:tcPr>
          <w:p w14:paraId="0763F545" w14:textId="77777777" w:rsidR="0040294C" w:rsidRDefault="0040294C" w:rsidP="0040294C">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Yes</w:t>
            </w:r>
          </w:p>
          <w:p w14:paraId="6F1F3A41"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Basic</w:t>
            </w:r>
          </w:p>
          <w:p w14:paraId="6D58FDBB"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Moderate</w:t>
            </w:r>
          </w:p>
          <w:p w14:paraId="4443C530" w14:textId="77777777" w:rsidR="0040294C" w:rsidRDefault="0040294C" w:rsidP="0040294C">
            <w:pPr>
              <w:pStyle w:val="INDICATORTEXT"/>
              <w:ind w:left="720"/>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Advanced</w:t>
            </w:r>
          </w:p>
          <w:p w14:paraId="7FDC6EFE" w14:textId="77777777" w:rsidR="002E6964" w:rsidRPr="00B734A4" w:rsidRDefault="002E6964" w:rsidP="00301AD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40294C" w14:paraId="5B8AD29A" w14:textId="77777777" w:rsidTr="001D01AF">
        <w:trPr>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0070C0"/>
              <w:left w:val="single" w:sz="4" w:space="0" w:color="0070C0"/>
              <w:bottom w:val="nil"/>
            </w:tcBorders>
            <w:vAlign w:val="top"/>
          </w:tcPr>
          <w:p w14:paraId="33E976A2" w14:textId="77777777" w:rsidR="0040294C" w:rsidRDefault="0040294C" w:rsidP="001D01AF">
            <w:pPr>
              <w:pStyle w:val="INDICATORNUMBER"/>
              <w:rPr>
                <w:rStyle w:val="IntenseEmphasis"/>
                <w:b/>
                <w:bCs w:val="0"/>
                <w:i w:val="0"/>
                <w:iCs w:val="0"/>
                <w:color w:val="595959"/>
              </w:rPr>
            </w:pPr>
            <w:r>
              <w:rPr>
                <w:rStyle w:val="IntenseEmphasis"/>
                <w:b/>
                <w:bCs w:val="0"/>
                <w:i w:val="0"/>
                <w:iCs w:val="0"/>
                <w:color w:val="595959"/>
              </w:rPr>
              <w:t>IFD 32.2</w:t>
            </w:r>
          </w:p>
        </w:tc>
        <w:tc>
          <w:tcPr>
            <w:tcW w:w="8221" w:type="dxa"/>
            <w:tcBorders>
              <w:top w:val="single" w:sz="4" w:space="0" w:color="0070C0"/>
              <w:bottom w:val="nil"/>
              <w:right w:val="single" w:sz="4" w:space="0" w:color="0070C0"/>
            </w:tcBorders>
            <w:shd w:val="clear" w:color="auto" w:fill="DAEEF3" w:themeFill="accent5" w:themeFillTint="33"/>
          </w:tcPr>
          <w:p w14:paraId="562C65AA" w14:textId="77777777" w:rsidR="0040294C" w:rsidRDefault="0040294C" w:rsidP="001D01AF">
            <w:pPr>
              <w:pStyle w:val="INDICATORTEXT"/>
              <w:cnfStyle w:val="000000000000" w:firstRow="0" w:lastRow="0" w:firstColumn="0" w:lastColumn="0" w:oddVBand="0" w:evenVBand="0" w:oddHBand="0" w:evenHBand="0" w:firstRowFirstColumn="0" w:firstRowLastColumn="0" w:lastRowFirstColumn="0" w:lastRowLastColumn="0"/>
            </w:pPr>
            <w:r w:rsidRPr="0040294C">
              <w:t>If you have indicated that your organisation was involved in any of the above, please provide a brief commentary.</w:t>
            </w:r>
          </w:p>
          <w:p w14:paraId="287B500B" w14:textId="77777777" w:rsidR="0040294C" w:rsidRPr="00903B63" w:rsidRDefault="0040294C" w:rsidP="001D01AF">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40294C" w14:paraId="1439B186" w14:textId="77777777" w:rsidTr="001D01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tcBorders>
            <w:vAlign w:val="top"/>
          </w:tcPr>
          <w:p w14:paraId="1EED6009"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A6A6A6" w:themeColor="background1" w:themeShade="A6"/>
              <w:right w:val="single" w:sz="4" w:space="0" w:color="0070C0"/>
            </w:tcBorders>
            <w:shd w:val="clear" w:color="auto" w:fill="auto"/>
          </w:tcPr>
          <w:p w14:paraId="2FA89063" w14:textId="77777777" w:rsidR="0040294C" w:rsidRPr="00E620EE" w:rsidRDefault="0040294C"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40294C" w14:paraId="1814E83D" w14:textId="77777777" w:rsidTr="001D01AF">
        <w:trPr>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0070C0"/>
              <w:left w:val="single" w:sz="4" w:space="0" w:color="0070C0"/>
            </w:tcBorders>
            <w:vAlign w:val="top"/>
          </w:tcPr>
          <w:p w14:paraId="6DB187A3" w14:textId="77777777" w:rsidR="0040294C" w:rsidRDefault="0040294C" w:rsidP="0040294C">
            <w:pPr>
              <w:pStyle w:val="INDICATORNUMBER"/>
              <w:rPr>
                <w:rStyle w:val="IntenseEmphasis"/>
                <w:b/>
                <w:bCs w:val="0"/>
                <w:i w:val="0"/>
                <w:iCs w:val="0"/>
                <w:color w:val="595959"/>
              </w:rPr>
            </w:pPr>
            <w:r>
              <w:rPr>
                <w:rStyle w:val="IntenseEmphasis"/>
                <w:b/>
                <w:bCs w:val="0"/>
                <w:i w:val="0"/>
                <w:iCs w:val="0"/>
                <w:color w:val="595959"/>
              </w:rPr>
              <w:t>IFD 32.3</w:t>
            </w:r>
          </w:p>
        </w:tc>
        <w:tc>
          <w:tcPr>
            <w:tcW w:w="8221" w:type="dxa"/>
            <w:tcBorders>
              <w:top w:val="single" w:sz="4" w:space="0" w:color="0070C0"/>
              <w:right w:val="single" w:sz="4" w:space="0" w:color="0070C0"/>
            </w:tcBorders>
            <w:shd w:val="clear" w:color="auto" w:fill="DAEEF3" w:themeFill="accent5" w:themeFillTint="33"/>
          </w:tcPr>
          <w:p w14:paraId="0FAD69BC" w14:textId="1EF6CDEA" w:rsidR="0040294C" w:rsidRPr="001C0916" w:rsidRDefault="0040294C" w:rsidP="001D01A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16B5F71" w14:textId="77777777" w:rsidR="0040294C" w:rsidRPr="003939E2" w:rsidRDefault="0040294C" w:rsidP="001D01AF">
            <w:pPr>
              <w:pStyle w:val="INDICATORTEXT"/>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C91F46">
              <w:rPr>
                <w:caps/>
                <w:color w:val="0082C8"/>
                <w:szCs w:val="18"/>
              </w:rPr>
              <w:t>[Optional]</w:t>
            </w:r>
          </w:p>
        </w:tc>
      </w:tr>
      <w:tr w:rsidR="0040294C" w14:paraId="5BE74EE2" w14:textId="77777777" w:rsidTr="001D01A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top w:val="nil"/>
              <w:left w:val="single" w:sz="4" w:space="0" w:color="0070C0"/>
              <w:bottom w:val="single" w:sz="4" w:space="0" w:color="0070C0"/>
            </w:tcBorders>
            <w:vAlign w:val="top"/>
          </w:tcPr>
          <w:p w14:paraId="62F69B11" w14:textId="77777777" w:rsidR="0040294C" w:rsidRDefault="0040294C" w:rsidP="001D01AF">
            <w:pPr>
              <w:pStyle w:val="INDICATORNUMBER"/>
              <w:rPr>
                <w:rStyle w:val="IntenseEmphasis"/>
                <w:b/>
                <w:bCs w:val="0"/>
                <w:i w:val="0"/>
                <w:iCs w:val="0"/>
                <w:color w:val="595959"/>
              </w:rPr>
            </w:pPr>
          </w:p>
        </w:tc>
        <w:tc>
          <w:tcPr>
            <w:tcW w:w="8221" w:type="dxa"/>
            <w:tcBorders>
              <w:top w:val="nil"/>
              <w:bottom w:val="single" w:sz="4" w:space="0" w:color="0070C0"/>
              <w:right w:val="single" w:sz="4" w:space="0" w:color="0070C0"/>
            </w:tcBorders>
            <w:shd w:val="clear" w:color="auto" w:fill="auto"/>
          </w:tcPr>
          <w:p w14:paraId="5002B2B5" w14:textId="77777777" w:rsidR="0040294C" w:rsidRPr="00641017" w:rsidRDefault="0040294C" w:rsidP="001D01AF">
            <w:pPr>
              <w:pStyle w:val="INDICATORTEXT"/>
              <w:cnfStyle w:val="000000100000" w:firstRow="0" w:lastRow="0" w:firstColumn="0" w:lastColumn="0" w:oddVBand="0" w:evenVBand="0" w:oddHBand="1" w:evenHBand="0" w:firstRowFirstColumn="0" w:firstRowLastColumn="0" w:lastRowFirstColumn="0" w:lastRowLastColumn="0"/>
            </w:pPr>
          </w:p>
        </w:tc>
      </w:tr>
    </w:tbl>
    <w:p w14:paraId="7B75A5CC" w14:textId="77777777" w:rsidR="00B60BE5" w:rsidRDefault="00B60BE5" w:rsidP="00BC44A4">
      <w:pPr>
        <w:pStyle w:val="NoSpacing"/>
      </w:pPr>
    </w:p>
    <w:tbl>
      <w:tblPr>
        <w:tblStyle w:val="SubSectionIndicatorTableMANDATORY"/>
        <w:tblW w:w="9134" w:type="dxa"/>
        <w:tblInd w:w="5" w:type="dxa"/>
        <w:tblLook w:val="04A0" w:firstRow="1" w:lastRow="0" w:firstColumn="1" w:lastColumn="0" w:noHBand="0" w:noVBand="1"/>
      </w:tblPr>
      <w:tblGrid>
        <w:gridCol w:w="1097"/>
        <w:gridCol w:w="8037"/>
      </w:tblGrid>
      <w:tr w:rsidR="00213043" w14:paraId="48362E6F"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39FF64E" w14:textId="77777777" w:rsidR="00213043" w:rsidRPr="00DC20FA" w:rsidRDefault="00213043"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32</w:t>
            </w:r>
          </w:p>
        </w:tc>
        <w:tc>
          <w:tcPr>
            <w:tcW w:w="8037" w:type="dxa"/>
            <w:tcBorders>
              <w:top w:val="single" w:sz="4" w:space="0" w:color="0082C8"/>
              <w:bottom w:val="nil"/>
              <w:right w:val="single" w:sz="4" w:space="0" w:color="0070C0"/>
            </w:tcBorders>
          </w:tcPr>
          <w:p w14:paraId="0DB76323" w14:textId="77777777" w:rsidR="00213043" w:rsidRPr="00DC20FA" w:rsidRDefault="00213043"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213043" w:rsidRPr="00D5451C" w14:paraId="5EE59C5E" w14:textId="77777777" w:rsidTr="0021304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right w:val="single" w:sz="4" w:space="0" w:color="0070C0"/>
            </w:tcBorders>
          </w:tcPr>
          <w:p w14:paraId="6662CD68" w14:textId="77777777" w:rsidR="00213043" w:rsidRPr="00894ECF" w:rsidRDefault="00213043" w:rsidP="00213043">
            <w:pPr>
              <w:pStyle w:val="INDICATORTEXT"/>
              <w:rPr>
                <w:rFonts w:ascii="Helvetica" w:hAnsi="Helvetica" w:cs="Helvetica"/>
                <w:b/>
                <w:color w:val="333333"/>
              </w:rPr>
            </w:pPr>
            <w:r w:rsidRPr="00894ECF">
              <w:rPr>
                <w:b/>
                <w:bCs/>
                <w:szCs w:val="18"/>
              </w:rPr>
              <w:t>ASSESSMENT</w:t>
            </w:r>
          </w:p>
        </w:tc>
      </w:tr>
      <w:tr w:rsidR="00213043" w:rsidRPr="00D5451C" w14:paraId="2244F835" w14:textId="77777777" w:rsidTr="005D1795">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70C0"/>
            </w:tcBorders>
            <w:vAlign w:val="top"/>
          </w:tcPr>
          <w:p w14:paraId="7B2480A7" w14:textId="77777777" w:rsidR="00213043" w:rsidRDefault="00213043" w:rsidP="001D01AF">
            <w:pPr>
              <w:pStyle w:val="INDICATORNUMBER"/>
              <w:rPr>
                <w:rStyle w:val="IntenseEmphasis"/>
                <w:b/>
                <w:bCs w:val="0"/>
                <w:i w:val="0"/>
                <w:iCs w:val="0"/>
                <w:color w:val="595959"/>
              </w:rPr>
            </w:pPr>
            <w:r>
              <w:rPr>
                <w:rStyle w:val="IntenseEmphasis"/>
                <w:b/>
                <w:bCs w:val="0"/>
                <w:i w:val="0"/>
                <w:iCs w:val="0"/>
                <w:color w:val="595959"/>
              </w:rPr>
              <w:t>IFD 32</w:t>
            </w:r>
          </w:p>
        </w:tc>
        <w:tc>
          <w:tcPr>
            <w:tcW w:w="8037" w:type="dxa"/>
            <w:tcBorders>
              <w:top w:val="single" w:sz="4" w:space="0" w:color="A6A6A6" w:themeColor="background1" w:themeShade="A6"/>
              <w:bottom w:val="single" w:sz="4" w:space="0" w:color="0070C0"/>
              <w:right w:val="single" w:sz="4" w:space="0" w:color="0070C0"/>
            </w:tcBorders>
            <w:shd w:val="clear" w:color="auto" w:fill="auto"/>
          </w:tcPr>
          <w:p w14:paraId="01B52EEF" w14:textId="77777777" w:rsidR="00213043" w:rsidRPr="00213043" w:rsidRDefault="00213043" w:rsidP="00213043">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00213043">
              <w:rPr>
                <w:rFonts w:cs="Calibri"/>
              </w:rPr>
              <w:t xml:space="preserve">Maximum score: Three </w:t>
            </w:r>
            <w:r w:rsidRPr="00213043">
              <w:rPr>
                <w:rFonts w:cs="Calibri"/>
              </w:rPr>
              <w:sym w:font="Wingdings" w:char="F0AB"/>
            </w:r>
          </w:p>
          <w:p w14:paraId="795AF918" w14:textId="77777777" w:rsidR="00213043" w:rsidRPr="00B32739" w:rsidRDefault="00213043" w:rsidP="00213043">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213043">
              <w:rPr>
                <w:rFonts w:cs="Calibri"/>
              </w:rPr>
              <w:t>The assessment of this indicator is based on your responses to [32.1]. This indicator assesses signatories’ involvement in collaborative initiatives. A higher level of involvement will receive higher credit than being involved in many organisations/initiatives</w:t>
            </w:r>
            <w:r w:rsidR="00BC44A4">
              <w:rPr>
                <w:rFonts w:cs="Calibri"/>
              </w:rPr>
              <w:t>.</w:t>
            </w:r>
          </w:p>
        </w:tc>
      </w:tr>
    </w:tbl>
    <w:p w14:paraId="58AF3435" w14:textId="77777777" w:rsidR="00213043" w:rsidRDefault="00213043" w:rsidP="00BC44A4">
      <w:pPr>
        <w:pStyle w:val="NoSpacing"/>
      </w:pPr>
    </w:p>
    <w:tbl>
      <w:tblPr>
        <w:tblStyle w:val="SubSectionIndicatorTableMANDATORY"/>
        <w:tblW w:w="9134" w:type="dxa"/>
        <w:tblInd w:w="5" w:type="dxa"/>
        <w:tblLook w:val="04A0" w:firstRow="1" w:lastRow="0" w:firstColumn="1" w:lastColumn="0" w:noHBand="0" w:noVBand="1"/>
      </w:tblPr>
      <w:tblGrid>
        <w:gridCol w:w="1985"/>
        <w:gridCol w:w="7149"/>
      </w:tblGrid>
      <w:tr w:rsidR="00213043" w14:paraId="518B38D9" w14:textId="77777777" w:rsidTr="005D179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985" w:type="dxa"/>
            <w:tcBorders>
              <w:top w:val="single" w:sz="4" w:space="0" w:color="0082C8"/>
              <w:bottom w:val="single" w:sz="4" w:space="0" w:color="A6A6A6" w:themeColor="background1" w:themeShade="A6"/>
            </w:tcBorders>
          </w:tcPr>
          <w:p w14:paraId="75035810" w14:textId="77777777" w:rsidR="00213043" w:rsidRPr="00DC20FA" w:rsidRDefault="00213043"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t>IFD 32</w:t>
            </w:r>
          </w:p>
        </w:tc>
        <w:tc>
          <w:tcPr>
            <w:tcW w:w="7149" w:type="dxa"/>
            <w:tcBorders>
              <w:top w:val="single" w:sz="4" w:space="0" w:color="0082C8"/>
              <w:bottom w:val="single" w:sz="4" w:space="0" w:color="A6A6A6" w:themeColor="background1" w:themeShade="A6"/>
              <w:right w:val="single" w:sz="4" w:space="0" w:color="0070C0"/>
            </w:tcBorders>
          </w:tcPr>
          <w:p w14:paraId="2F6F0895" w14:textId="77777777" w:rsidR="00213043" w:rsidRPr="00DC20FA" w:rsidRDefault="00213043"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213043" w:rsidRPr="00D5451C" w14:paraId="28D85B7B" w14:textId="77777777" w:rsidTr="005D179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985" w:type="dxa"/>
            <w:tcBorders>
              <w:top w:val="single" w:sz="4" w:space="0" w:color="A6A6A6" w:themeColor="background1" w:themeShade="A6"/>
              <w:bottom w:val="single" w:sz="4" w:space="0" w:color="A6A6A6" w:themeColor="background1" w:themeShade="A6"/>
            </w:tcBorders>
            <w:vAlign w:val="top"/>
          </w:tcPr>
          <w:p w14:paraId="674AD685" w14:textId="77777777" w:rsidR="00213043" w:rsidRDefault="00213043" w:rsidP="00213043">
            <w:pPr>
              <w:pStyle w:val="INDICATORNUMBER"/>
            </w:pPr>
            <w:r>
              <w:rPr>
                <w:bCs/>
              </w:rPr>
              <w:t>Basic role</w:t>
            </w:r>
          </w:p>
        </w:tc>
        <w:tc>
          <w:tcPr>
            <w:tcW w:w="7149"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456F203" w14:textId="77777777" w:rsidR="00BC44A4" w:rsidRDefault="00BC44A4" w:rsidP="00BC44A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BC44A4">
              <w:rPr>
                <w:bCs/>
                <w:szCs w:val="18"/>
              </w:rPr>
              <w:t>Select this category if at least one of these activities applies to your organisation:</w:t>
            </w:r>
          </w:p>
          <w:p w14:paraId="0AED1FD8" w14:textId="7D4644C0" w:rsidR="00BC44A4" w:rsidRDefault="009010CC" w:rsidP="00BC44A4">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rFonts w:cs="Calibri"/>
                <w:szCs w:val="18"/>
              </w:rPr>
            </w:pPr>
            <w:r>
              <w:rPr>
                <w:rFonts w:cs="Calibri"/>
                <w:szCs w:val="18"/>
              </w:rPr>
              <w:t xml:space="preserve">joined </w:t>
            </w:r>
            <w:r w:rsidR="00BC44A4">
              <w:rPr>
                <w:rFonts w:cs="Calibri"/>
                <w:szCs w:val="18"/>
              </w:rPr>
              <w:t>or signed up to an initiative</w:t>
            </w:r>
            <w:r>
              <w:rPr>
                <w:rFonts w:cs="Calibri"/>
                <w:szCs w:val="18"/>
              </w:rPr>
              <w:t>;</w:t>
            </w:r>
            <w:r w:rsidR="00BC44A4" w:rsidRPr="00D41D24">
              <w:rPr>
                <w:rFonts w:cs="Calibri"/>
                <w:szCs w:val="18"/>
              </w:rPr>
              <w:t xml:space="preserve"> </w:t>
            </w:r>
          </w:p>
          <w:p w14:paraId="368B940F" w14:textId="0BC8632D" w:rsidR="00213043" w:rsidRPr="00213043" w:rsidRDefault="009010CC" w:rsidP="00BC44A4">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bCs/>
                <w:szCs w:val="18"/>
              </w:rPr>
            </w:pPr>
            <w:r>
              <w:rPr>
                <w:bCs/>
                <w:szCs w:val="18"/>
              </w:rPr>
              <w:t>a</w:t>
            </w:r>
            <w:r w:rsidRPr="00213043">
              <w:rPr>
                <w:bCs/>
                <w:szCs w:val="18"/>
              </w:rPr>
              <w:t xml:space="preserve">ttended </w:t>
            </w:r>
            <w:r w:rsidR="00213043" w:rsidRPr="00213043">
              <w:rPr>
                <w:bCs/>
                <w:szCs w:val="18"/>
              </w:rPr>
              <w:t>conferences as a participant</w:t>
            </w:r>
            <w:r>
              <w:rPr>
                <w:bCs/>
                <w:szCs w:val="18"/>
              </w:rPr>
              <w:t>; and/or</w:t>
            </w:r>
          </w:p>
          <w:p w14:paraId="4E7CA4B8" w14:textId="21917EB4" w:rsidR="00213043" w:rsidRDefault="009010CC" w:rsidP="00BC44A4">
            <w:pPr>
              <w:pStyle w:val="INDICATORTEXT"/>
              <w:numPr>
                <w:ilvl w:val="0"/>
                <w:numId w:val="42"/>
              </w:numPr>
              <w:cnfStyle w:val="000000100000" w:firstRow="0" w:lastRow="0" w:firstColumn="0" w:lastColumn="0" w:oddVBand="0" w:evenVBand="0" w:oddHBand="1" w:evenHBand="0" w:firstRowFirstColumn="0" w:firstRowLastColumn="0" w:lastRowFirstColumn="0" w:lastRowLastColumn="0"/>
              <w:rPr>
                <w:b/>
                <w:bCs/>
              </w:rPr>
            </w:pPr>
            <w:r>
              <w:rPr>
                <w:bCs/>
                <w:szCs w:val="18"/>
              </w:rPr>
              <w:t>a</w:t>
            </w:r>
            <w:r w:rsidRPr="00213043">
              <w:rPr>
                <w:bCs/>
                <w:szCs w:val="18"/>
              </w:rPr>
              <w:t xml:space="preserve">ttended </w:t>
            </w:r>
            <w:r w:rsidR="00213043" w:rsidRPr="00213043">
              <w:rPr>
                <w:bCs/>
                <w:szCs w:val="18"/>
              </w:rPr>
              <w:t>one or two meetings arranged by the initiative to be informed of its progress</w:t>
            </w:r>
            <w:r>
              <w:rPr>
                <w:bCs/>
                <w:szCs w:val="18"/>
              </w:rPr>
              <w:t>.</w:t>
            </w:r>
          </w:p>
        </w:tc>
      </w:tr>
      <w:tr w:rsidR="00213043" w:rsidRPr="00D5451C" w14:paraId="11D9D270" w14:textId="77777777" w:rsidTr="005D1795">
        <w:trPr>
          <w:trHeight w:val="454"/>
        </w:trPr>
        <w:tc>
          <w:tcPr>
            <w:cnfStyle w:val="001000000000" w:firstRow="0" w:lastRow="0" w:firstColumn="1" w:lastColumn="0" w:oddVBand="0" w:evenVBand="0" w:oddHBand="0" w:evenHBand="0" w:firstRowFirstColumn="0" w:firstRowLastColumn="0" w:lastRowFirstColumn="0" w:lastRowLastColumn="0"/>
            <w:tcW w:w="1985" w:type="dxa"/>
            <w:tcBorders>
              <w:top w:val="single" w:sz="4" w:space="0" w:color="A6A6A6" w:themeColor="background1" w:themeShade="A6"/>
              <w:bottom w:val="single" w:sz="4" w:space="0" w:color="A6A6A6" w:themeColor="background1" w:themeShade="A6"/>
            </w:tcBorders>
          </w:tcPr>
          <w:p w14:paraId="0D49BCCB" w14:textId="77777777" w:rsidR="00213043" w:rsidRDefault="00213043">
            <w:pPr>
              <w:pStyle w:val="INDICATORNUMBER"/>
              <w:rPr>
                <w:bCs/>
              </w:rPr>
            </w:pPr>
            <w:r>
              <w:rPr>
                <w:bCs/>
              </w:rPr>
              <w:lastRenderedPageBreak/>
              <w:t>Moderate role</w:t>
            </w:r>
          </w:p>
        </w:tc>
        <w:tc>
          <w:tcPr>
            <w:tcW w:w="7149"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9FB2C88" w14:textId="77777777" w:rsidR="00BC44A4" w:rsidRDefault="00BC44A4" w:rsidP="00BC44A4">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BC44A4">
              <w:rPr>
                <w:bCs/>
                <w:szCs w:val="18"/>
              </w:rPr>
              <w:t>Select this category if at least one of these activities applies to your organisation:</w:t>
            </w:r>
          </w:p>
          <w:p w14:paraId="6F8869E1" w14:textId="2821699E" w:rsidR="00213043" w:rsidRDefault="009010CC" w:rsidP="00213043">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rPr>
              <w:t xml:space="preserve">acted </w:t>
            </w:r>
            <w:r w:rsidR="00213043">
              <w:rPr>
                <w:rFonts w:cs="Calibri"/>
              </w:rPr>
              <w:t>ad</w:t>
            </w:r>
            <w:r>
              <w:rPr>
                <w:rFonts w:cs="Calibri"/>
              </w:rPr>
              <w:t xml:space="preserve"> </w:t>
            </w:r>
            <w:r w:rsidR="00213043">
              <w:rPr>
                <w:rFonts w:cs="Calibri"/>
              </w:rPr>
              <w:t>hoc as a public spokesperson for the initiative</w:t>
            </w:r>
            <w:r>
              <w:rPr>
                <w:rFonts w:cs="Calibri"/>
              </w:rPr>
              <w:t>;</w:t>
            </w:r>
            <w:r w:rsidR="00213043">
              <w:rPr>
                <w:rFonts w:cs="Calibri"/>
              </w:rPr>
              <w:t xml:space="preserve"> </w:t>
            </w:r>
          </w:p>
          <w:p w14:paraId="0ABBD4EF" w14:textId="24DD9AEE" w:rsidR="00213043" w:rsidRDefault="009010CC" w:rsidP="00213043">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rFonts w:cs="Calibri"/>
              </w:rPr>
            </w:pPr>
            <w:r>
              <w:rPr>
                <w:rFonts w:cs="Calibri"/>
              </w:rPr>
              <w:t xml:space="preserve">participated </w:t>
            </w:r>
            <w:r w:rsidR="00213043">
              <w:rPr>
                <w:rFonts w:cs="Calibri"/>
              </w:rPr>
              <w:t>to some degree in advancing the initiative by preparing position papers and joint statements</w:t>
            </w:r>
            <w:r>
              <w:rPr>
                <w:rFonts w:cs="Calibri"/>
              </w:rPr>
              <w:t>; and/or</w:t>
            </w:r>
          </w:p>
          <w:p w14:paraId="16216E16" w14:textId="648D6FB4" w:rsidR="00213043" w:rsidRDefault="009010CC" w:rsidP="00213043">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rFonts w:cs="Calibri"/>
              </w:rPr>
            </w:pPr>
            <w:r>
              <w:rPr>
                <w:rFonts w:cs="Calibri"/>
              </w:rPr>
              <w:t xml:space="preserve">contributed </w:t>
            </w:r>
            <w:r w:rsidR="00213043">
              <w:rPr>
                <w:rFonts w:cs="Calibri"/>
              </w:rPr>
              <w:t>to the organisation or content of events organised by the initiative</w:t>
            </w:r>
            <w:r>
              <w:rPr>
                <w:rFonts w:cs="Calibri"/>
              </w:rPr>
              <w:t>.</w:t>
            </w:r>
            <w:r w:rsidR="00213043">
              <w:rPr>
                <w:rFonts w:cs="Calibri"/>
              </w:rPr>
              <w:t>  </w:t>
            </w:r>
          </w:p>
        </w:tc>
      </w:tr>
      <w:tr w:rsidR="00213043" w:rsidRPr="00D5451C" w14:paraId="5EEE7E4F" w14:textId="77777777" w:rsidTr="005D179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985" w:type="dxa"/>
            <w:tcBorders>
              <w:top w:val="single" w:sz="4" w:space="0" w:color="A6A6A6" w:themeColor="background1" w:themeShade="A6"/>
              <w:bottom w:val="single" w:sz="4" w:space="0" w:color="A6A6A6" w:themeColor="background1" w:themeShade="A6"/>
            </w:tcBorders>
          </w:tcPr>
          <w:p w14:paraId="497765DF" w14:textId="77777777" w:rsidR="00213043" w:rsidRDefault="00213043">
            <w:pPr>
              <w:pStyle w:val="INDICATORNUMBER"/>
              <w:rPr>
                <w:bCs/>
              </w:rPr>
            </w:pPr>
            <w:r>
              <w:rPr>
                <w:bCs/>
              </w:rPr>
              <w:t>Advanced role</w:t>
            </w:r>
          </w:p>
        </w:tc>
        <w:tc>
          <w:tcPr>
            <w:tcW w:w="7149"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7F16EEC" w14:textId="77777777" w:rsidR="00BC44A4" w:rsidRDefault="00BC44A4" w:rsidP="00BC44A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BC44A4">
              <w:rPr>
                <w:bCs/>
                <w:szCs w:val="18"/>
              </w:rPr>
              <w:t>Select this category if at least one of these activities applies to your organisation:</w:t>
            </w:r>
          </w:p>
          <w:p w14:paraId="1026F169" w14:textId="157BE1F5" w:rsidR="00213043" w:rsidRDefault="009010CC" w:rsidP="00213043">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rFonts w:cs="Calibri"/>
                <w:szCs w:val="18"/>
              </w:rPr>
            </w:pPr>
            <w:r>
              <w:rPr>
                <w:rFonts w:cs="Calibri"/>
              </w:rPr>
              <w:t xml:space="preserve">played </w:t>
            </w:r>
            <w:r w:rsidR="00213043">
              <w:rPr>
                <w:rFonts w:cs="Calibri"/>
              </w:rPr>
              <w:t>a leading role in the initiative by preparing position papers and joint statements</w:t>
            </w:r>
            <w:r w:rsidR="00DF06EB">
              <w:rPr>
                <w:rFonts w:cs="Calibri"/>
              </w:rPr>
              <w:t>;</w:t>
            </w:r>
          </w:p>
          <w:p w14:paraId="4112A461" w14:textId="0340D618" w:rsidR="00213043" w:rsidRDefault="00DF06EB" w:rsidP="00213043">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rFonts w:cs="Calibri"/>
              </w:rPr>
            </w:pPr>
            <w:r>
              <w:rPr>
                <w:rFonts w:cs="Calibri"/>
              </w:rPr>
              <w:t xml:space="preserve">regularly </w:t>
            </w:r>
            <w:r w:rsidR="00213043">
              <w:rPr>
                <w:rFonts w:cs="Calibri"/>
              </w:rPr>
              <w:t>acted as a public spokesperson for the initiative and actively promoted it</w:t>
            </w:r>
            <w:r>
              <w:rPr>
                <w:rFonts w:cs="Calibri"/>
              </w:rPr>
              <w:t>; and/or</w:t>
            </w:r>
          </w:p>
          <w:p w14:paraId="0738ED52" w14:textId="70A1182C" w:rsidR="00213043" w:rsidRDefault="00DF06EB" w:rsidP="00DF06EB">
            <w:pPr>
              <w:pStyle w:val="INDICATORTEXT"/>
              <w:numPr>
                <w:ilvl w:val="0"/>
                <w:numId w:val="41"/>
              </w:numPr>
              <w:cnfStyle w:val="000000100000" w:firstRow="0" w:lastRow="0" w:firstColumn="0" w:lastColumn="0" w:oddVBand="0" w:evenVBand="0" w:oddHBand="1" w:evenHBand="0" w:firstRowFirstColumn="0" w:firstRowLastColumn="0" w:lastRowFirstColumn="0" w:lastRowLastColumn="0"/>
              <w:rPr>
                <w:rFonts w:cs="Calibri"/>
              </w:rPr>
            </w:pPr>
            <w:r>
              <w:rPr>
                <w:rFonts w:cs="Calibri"/>
              </w:rPr>
              <w:t xml:space="preserve">provided </w:t>
            </w:r>
            <w:r w:rsidR="00213043">
              <w:rPr>
                <w:rFonts w:cs="Calibri"/>
              </w:rPr>
              <w:t>significant operational, content development and/or financial support to the initiative beyond basic membership requirements.</w:t>
            </w:r>
          </w:p>
        </w:tc>
      </w:tr>
      <w:tr w:rsidR="00213043" w:rsidRPr="00D5451C" w14:paraId="32FEFD48" w14:textId="77777777" w:rsidTr="005D1795">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0082C8"/>
              <w:right w:val="single" w:sz="4" w:space="0" w:color="0070C0"/>
            </w:tcBorders>
            <w:shd w:val="clear" w:color="auto" w:fill="auto"/>
          </w:tcPr>
          <w:p w14:paraId="29BBFA1C" w14:textId="77777777" w:rsidR="00213043" w:rsidRDefault="00213043" w:rsidP="00BC44A4">
            <w:pPr>
              <w:pStyle w:val="INDICATORTEXT"/>
              <w:ind w:left="360"/>
              <w:rPr>
                <w:rFonts w:cs="Calibri"/>
              </w:rPr>
            </w:pPr>
            <w:r w:rsidRPr="00213043">
              <w:rPr>
                <w:rFonts w:cs="Calibri"/>
              </w:rPr>
              <w:t xml:space="preserve">For a map of responsible investment initiatives in microfinance, </w:t>
            </w:r>
            <w:r w:rsidRPr="009A160A">
              <w:rPr>
                <w:rFonts w:cs="Calibri"/>
              </w:rPr>
              <w:t>see</w:t>
            </w:r>
            <w:r w:rsidRPr="00213043">
              <w:rPr>
                <w:rFonts w:cs="Calibri"/>
                <w:color w:val="0070C0"/>
                <w:u w:val="single"/>
              </w:rPr>
              <w:t xml:space="preserve"> </w:t>
            </w:r>
            <w:hyperlink r:id="rId65" w:history="1">
              <w:r w:rsidRPr="00213043">
                <w:rPr>
                  <w:rFonts w:cs="Calibri"/>
                  <w:color w:val="0070C0"/>
                  <w:u w:val="single"/>
                </w:rPr>
                <w:t>http://www.unpri.org/wp-content/uploads/RIinitiativesinmicrofinance.pdf</w:t>
              </w:r>
            </w:hyperlink>
            <w:r w:rsidRPr="00213043">
              <w:rPr>
                <w:rFonts w:cs="Calibri"/>
              </w:rPr>
              <w:t xml:space="preserve">. An accompanying description can be found at </w:t>
            </w:r>
            <w:hyperlink r:id="rId66" w:history="1">
              <w:r w:rsidRPr="00213043">
                <w:rPr>
                  <w:rFonts w:cs="Calibri"/>
                  <w:color w:val="0070C0"/>
                  <w:u w:val="single"/>
                </w:rPr>
                <w:t>http://www.unpri.org/wp-content/uploads/2012-11Reponsibleinvestmentinitiativesaccompanyingbriefing.pdf</w:t>
              </w:r>
            </w:hyperlink>
          </w:p>
        </w:tc>
      </w:tr>
    </w:tbl>
    <w:p w14:paraId="1579D97C" w14:textId="77777777" w:rsidR="00213043" w:rsidRDefault="00213043"/>
    <w:p w14:paraId="67699EB4" w14:textId="77777777" w:rsidR="00213043" w:rsidRDefault="00213043" w:rsidP="00213043">
      <w:r>
        <w:br w:type="page"/>
      </w:r>
    </w:p>
    <w:p w14:paraId="43C3FEF6" w14:textId="6F294A7D" w:rsidR="00F52ABB" w:rsidRDefault="00213043" w:rsidP="00213043">
      <w:pPr>
        <w:pStyle w:val="INDICATORTEXT"/>
        <w:ind w:left="0"/>
        <w:rPr>
          <w:b/>
          <w:bCs/>
          <w:i/>
          <w:szCs w:val="18"/>
          <w:lang w:eastAsia="en-GB"/>
        </w:rPr>
      </w:pPr>
      <w:r w:rsidRPr="00213043">
        <w:rPr>
          <w:b/>
          <w:bCs/>
          <w:i/>
          <w:szCs w:val="18"/>
          <w:lang w:eastAsia="en-GB"/>
        </w:rPr>
        <w:lastRenderedPageBreak/>
        <w:t>Possible action</w:t>
      </w:r>
    </w:p>
    <w:p w14:paraId="6167D71E" w14:textId="77777777" w:rsidR="00213043" w:rsidRPr="00213043" w:rsidRDefault="00213043" w:rsidP="00213043">
      <w:pPr>
        <w:pStyle w:val="INDICATORTEXT"/>
        <w:ind w:left="0"/>
        <w:rPr>
          <w:b/>
          <w:bCs/>
          <w:i/>
          <w:szCs w:val="18"/>
          <w:lang w:eastAsia="en-GB"/>
        </w:rPr>
      </w:pPr>
      <w:r w:rsidRPr="00213043">
        <w:rPr>
          <w:bCs/>
          <w:i/>
          <w:szCs w:val="18"/>
          <w:lang w:eastAsia="en-GB"/>
        </w:rPr>
        <w:t>Participate in networks to share tools, information and resources.</w:t>
      </w:r>
    </w:p>
    <w:p w14:paraId="0E73615D" w14:textId="77777777" w:rsidR="00213043" w:rsidRDefault="00213043" w:rsidP="00213043">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13043" w14:paraId="5DE0F7C7"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D9776C9" w14:textId="77777777" w:rsidR="00213043" w:rsidRPr="00903B63" w:rsidRDefault="00213043"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606651F2" w14:textId="77777777" w:rsidR="00213043" w:rsidRPr="00903B63" w:rsidRDefault="00213043"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23447B3" w14:textId="77777777" w:rsidR="00213043" w:rsidRPr="00903B63" w:rsidRDefault="00213043"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CD16C91" w14:textId="77777777" w:rsidR="00213043" w:rsidRPr="00903B63" w:rsidRDefault="00213043"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213043" w14:paraId="4FCC1BD5"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2AE78AC" w14:textId="77777777" w:rsidR="00213043" w:rsidRPr="00903B63" w:rsidRDefault="00213043" w:rsidP="001D01AF">
            <w:pPr>
              <w:pStyle w:val="SectionIndicatorHeaderText"/>
              <w:rPr>
                <w:rStyle w:val="IntenseEmphasis"/>
                <w:bCs w:val="0"/>
                <w:i w:val="0"/>
                <w:iCs w:val="0"/>
                <w:color w:val="FFFFFF" w:themeColor="background1"/>
              </w:rPr>
            </w:pPr>
            <w:r>
              <w:rPr>
                <w:rStyle w:val="IntenseEmphasis"/>
                <w:i w:val="0"/>
                <w:color w:val="FFFFFF" w:themeColor="background1"/>
              </w:rPr>
              <w:t>IFD 33</w:t>
            </w:r>
          </w:p>
        </w:tc>
        <w:tc>
          <w:tcPr>
            <w:tcW w:w="3402" w:type="dxa"/>
            <w:shd w:val="clear" w:color="auto" w:fill="888888"/>
          </w:tcPr>
          <w:p w14:paraId="29EA07F8" w14:textId="77777777" w:rsidR="00213043" w:rsidRPr="00903B63" w:rsidRDefault="00213043"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03987CE" w14:textId="77777777" w:rsidR="00213043" w:rsidRPr="00E41723" w:rsidRDefault="00213043"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F3C8CC1" w14:textId="77777777" w:rsidR="00213043" w:rsidRPr="00903B63" w:rsidRDefault="00213043" w:rsidP="001D01AF">
            <w:pPr>
              <w:pStyle w:val="SectionIndicatorHeaderText"/>
              <w:rPr>
                <w:rStyle w:val="IntenseEmphasis"/>
                <w:bCs w:val="0"/>
                <w:i w:val="0"/>
                <w:iCs w:val="0"/>
                <w:color w:val="FFFFFF" w:themeColor="background1"/>
              </w:rPr>
            </w:pPr>
            <w:r>
              <w:rPr>
                <w:rStyle w:val="IntenseEmphasis"/>
                <w:i w:val="0"/>
                <w:color w:val="FFFFFF" w:themeColor="background1"/>
              </w:rPr>
              <w:t>PIIF 7</w:t>
            </w:r>
          </w:p>
        </w:tc>
      </w:tr>
    </w:tbl>
    <w:p w14:paraId="0666B11E" w14:textId="77777777" w:rsidR="00213043" w:rsidRDefault="00213043" w:rsidP="00213043">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213043" w14:paraId="0B5677B9"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167E3F99" w14:textId="77777777" w:rsidR="00213043" w:rsidRPr="00903B63" w:rsidRDefault="00213043"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33</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255BBAD3" w14:textId="77777777" w:rsidR="00213043" w:rsidRPr="00903B63" w:rsidRDefault="00213043"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13043" w14:paraId="1479F659"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E28E045" w14:textId="77777777" w:rsidR="00213043" w:rsidRDefault="00213043" w:rsidP="001D01AF">
            <w:pPr>
              <w:pStyle w:val="INDICATORNUMBER"/>
              <w:rPr>
                <w:rStyle w:val="IntenseEmphasis"/>
                <w:b/>
                <w:bCs w:val="0"/>
                <w:i w:val="0"/>
                <w:iCs w:val="0"/>
              </w:rPr>
            </w:pPr>
            <w:r>
              <w:rPr>
                <w:rStyle w:val="IntenseEmphasis"/>
                <w:b/>
                <w:bCs w:val="0"/>
                <w:i w:val="0"/>
                <w:iCs w:val="0"/>
                <w:color w:val="595959"/>
              </w:rPr>
              <w:t>IFD 33.1</w:t>
            </w:r>
          </w:p>
        </w:tc>
        <w:tc>
          <w:tcPr>
            <w:tcW w:w="8080" w:type="dxa"/>
            <w:gridSpan w:val="2"/>
            <w:tcBorders>
              <w:top w:val="nil"/>
              <w:right w:val="single" w:sz="4" w:space="0" w:color="595959" w:themeColor="text1" w:themeTint="A6"/>
            </w:tcBorders>
          </w:tcPr>
          <w:p w14:paraId="6E2BE901" w14:textId="13D2C6E4" w:rsidR="00213043" w:rsidRPr="00392499" w:rsidRDefault="00213043" w:rsidP="00DF06EB">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213043">
              <w:rPr>
                <w:bCs/>
                <w:szCs w:val="18"/>
              </w:rPr>
              <w:t xml:space="preserve">Indicate </w:t>
            </w:r>
            <w:r w:rsidR="00DF06EB">
              <w:rPr>
                <w:bCs/>
                <w:szCs w:val="18"/>
              </w:rPr>
              <w:t>whether</w:t>
            </w:r>
            <w:r w:rsidR="00DF06EB" w:rsidRPr="00213043">
              <w:rPr>
                <w:bCs/>
                <w:szCs w:val="18"/>
              </w:rPr>
              <w:t xml:space="preserve"> </w:t>
            </w:r>
            <w:r w:rsidRPr="00213043">
              <w:rPr>
                <w:bCs/>
                <w:szCs w:val="18"/>
              </w:rPr>
              <w:t>you encourage your investees to be a member of</w:t>
            </w:r>
            <w:r w:rsidR="00163E42">
              <w:rPr>
                <w:bCs/>
                <w:szCs w:val="18"/>
              </w:rPr>
              <w:t>/</w:t>
            </w:r>
            <w:r w:rsidRPr="00213043">
              <w:rPr>
                <w:bCs/>
                <w:szCs w:val="18"/>
              </w:rPr>
              <w:t>endorse the following</w:t>
            </w:r>
            <w:r w:rsidR="00DF06EB">
              <w:rPr>
                <w:bCs/>
                <w:szCs w:val="18"/>
              </w:rPr>
              <w:t>.</w:t>
            </w:r>
          </w:p>
        </w:tc>
      </w:tr>
      <w:tr w:rsidR="005F1E76" w14:paraId="7E3B01E6"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4178C6C" w14:textId="77777777" w:rsidR="005F1E76" w:rsidRPr="00AE100E" w:rsidRDefault="005F1E76" w:rsidP="001D01AF">
            <w:pPr>
              <w:pStyle w:val="INDICATORNUMBER"/>
              <w:rPr>
                <w:rStyle w:val="IntenseEmphasis"/>
                <w:b/>
                <w:bCs w:val="0"/>
                <w:i w:val="0"/>
                <w:iCs w:val="0"/>
                <w:color w:val="595959"/>
              </w:rPr>
            </w:pPr>
          </w:p>
        </w:tc>
        <w:tc>
          <w:tcPr>
            <w:tcW w:w="8080" w:type="dxa"/>
            <w:gridSpan w:val="2"/>
            <w:tcBorders>
              <w:top w:val="nil"/>
              <w:bottom w:val="nil"/>
              <w:right w:val="single" w:sz="4" w:space="0" w:color="595959" w:themeColor="text1" w:themeTint="A6"/>
            </w:tcBorders>
            <w:shd w:val="clear" w:color="auto" w:fill="A6A6A6" w:themeFill="background1" w:themeFillShade="A6"/>
          </w:tcPr>
          <w:p w14:paraId="02FB8E34" w14:textId="77777777" w:rsidR="005F1E76" w:rsidRPr="00903B63" w:rsidRDefault="005F1E76" w:rsidP="005F1E76">
            <w:pPr>
              <w:pStyle w:val="INDICATORTEXT"/>
              <w:cnfStyle w:val="000000000000" w:firstRow="0" w:lastRow="0" w:firstColumn="0" w:lastColumn="0" w:oddVBand="0" w:evenVBand="0" w:oddHBand="0" w:evenHBand="0" w:firstRowFirstColumn="0" w:firstRowLastColumn="0" w:lastRowFirstColumn="0" w:lastRowLastColumn="0"/>
            </w:pPr>
            <w:r w:rsidRPr="005F1E76">
              <w:rPr>
                <w:b/>
                <w:bCs/>
                <w:color w:val="FFFFFF" w:themeColor="background1"/>
              </w:rPr>
              <w:t>Social Performance Task Force</w:t>
            </w:r>
          </w:p>
        </w:tc>
      </w:tr>
      <w:tr w:rsidR="005F1E76" w14:paraId="48C42E48" w14:textId="77777777" w:rsidTr="001D01AF">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07744F19" w14:textId="77777777" w:rsidR="005F1E76" w:rsidRPr="00AE100E" w:rsidRDefault="005F1E76" w:rsidP="001D01AF">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58CD9255" w14:textId="77777777" w:rsidR="005F1E76"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33311BB" w14:textId="77777777" w:rsidR="005F1E76" w:rsidRPr="00B734A4"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5F1E76" w14:paraId="718E3D85" w14:textId="77777777" w:rsidTr="00A81C2B">
        <w:trPr>
          <w:trHeight w:val="569"/>
        </w:trPr>
        <w:tc>
          <w:tcPr>
            <w:cnfStyle w:val="001000000000" w:firstRow="0" w:lastRow="0" w:firstColumn="1" w:lastColumn="0" w:oddVBand="0" w:evenVBand="0" w:oddHBand="0" w:evenHBand="0" w:firstRowFirstColumn="0" w:firstRowLastColumn="0" w:lastRowFirstColumn="0" w:lastRowLastColumn="0"/>
            <w:tcW w:w="1134" w:type="dxa"/>
            <w:vMerge/>
          </w:tcPr>
          <w:p w14:paraId="384854B7" w14:textId="77777777" w:rsidR="005F1E76" w:rsidRPr="00AE100E" w:rsidRDefault="005F1E76" w:rsidP="00A81C2B">
            <w:pPr>
              <w:pStyle w:val="INDICATORNUMBER"/>
              <w:spacing w:before="0" w:after="0"/>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17646E3" w14:textId="77777777" w:rsidR="005F1E76" w:rsidRPr="001F19C3" w:rsidRDefault="005F1E76" w:rsidP="00A81C2B">
            <w:pPr>
              <w:pStyle w:val="INDICATORTEXT"/>
              <w:spacing w:before="0" w:after="0"/>
              <w:cnfStyle w:val="000000000000" w:firstRow="0" w:lastRow="0" w:firstColumn="0" w:lastColumn="0" w:oddVBand="0" w:evenVBand="0" w:oddHBand="0" w:evenHBand="0" w:firstRowFirstColumn="0" w:firstRowLastColumn="0" w:lastRowFirstColumn="0" w:lastRowLastColumn="0"/>
              <w:rPr>
                <w:b/>
              </w:rPr>
            </w:pPr>
            <w:r w:rsidRPr="001F19C3">
              <w:rPr>
                <w:b/>
              </w:rPr>
              <w:t>Describe how you have supported them in implementation (direct or via a third party) during the reporting year.</w:t>
            </w:r>
          </w:p>
        </w:tc>
      </w:tr>
      <w:tr w:rsidR="005F1E76" w14:paraId="1E8C3B91" w14:textId="77777777" w:rsidTr="005F1E76">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4B475DF4" w14:textId="77777777" w:rsidR="005F1E76" w:rsidRPr="00AE100E" w:rsidRDefault="005F1E76"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9F52F19" w14:textId="77777777" w:rsidR="005F1E76" w:rsidRPr="00903B63" w:rsidRDefault="005F1E76" w:rsidP="005F1E76">
            <w:pPr>
              <w:pStyle w:val="INDICATORTEXT"/>
              <w:cnfStyle w:val="000000100000" w:firstRow="0" w:lastRow="0" w:firstColumn="0" w:lastColumn="0" w:oddVBand="0" w:evenVBand="0" w:oddHBand="1" w:evenHBand="0" w:firstRowFirstColumn="0" w:firstRowLastColumn="0" w:lastRowFirstColumn="0" w:lastRowLastColumn="0"/>
            </w:pPr>
          </w:p>
        </w:tc>
      </w:tr>
      <w:tr w:rsidR="005F1E76" w14:paraId="416EBCC6" w14:textId="77777777" w:rsidTr="00B6202A">
        <w:trPr>
          <w:trHeight w:val="62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Pr>
          <w:p w14:paraId="2386D78F" w14:textId="77777777" w:rsidR="005F1E76" w:rsidRPr="00AE100E" w:rsidRDefault="005F1E76" w:rsidP="00A81C2B">
            <w:pPr>
              <w:pStyle w:val="INDICATORNUMBER"/>
              <w:spacing w:before="0"/>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2EF1AE4" w14:textId="77777777" w:rsidR="005F1E76" w:rsidRPr="001F19C3" w:rsidRDefault="00A81C2B" w:rsidP="00A81C2B">
            <w:pPr>
              <w:pStyle w:val="INDICATORTEXT"/>
              <w:spacing w:before="0" w:after="0"/>
              <w:cnfStyle w:val="000000000000" w:firstRow="0" w:lastRow="0" w:firstColumn="0" w:lastColumn="0" w:oddVBand="0" w:evenVBand="0" w:oddHBand="0" w:evenHBand="0" w:firstRowFirstColumn="0" w:firstRowLastColumn="0" w:lastRowFirstColumn="0" w:lastRowLastColumn="0"/>
              <w:rPr>
                <w:b/>
              </w:rPr>
            </w:pPr>
            <w:r w:rsidRPr="00A81C2B">
              <w:rPr>
                <w:b/>
              </w:rPr>
              <w:t>Indicate what percentage of investees, as a percentage of your direct inclusive finance portfolio, is a member of/has endorsed this.</w:t>
            </w:r>
          </w:p>
        </w:tc>
      </w:tr>
      <w:tr w:rsidR="005F1E76" w14:paraId="7C79BE7A" w14:textId="77777777" w:rsidTr="005F1E76">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58AA9C47" w14:textId="77777777" w:rsidR="005F1E76" w:rsidRPr="00AE100E" w:rsidRDefault="005F1E76"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right w:val="single" w:sz="4" w:space="0" w:color="595959" w:themeColor="text1" w:themeTint="A6"/>
            </w:tcBorders>
            <w:shd w:val="clear" w:color="auto" w:fill="auto"/>
          </w:tcPr>
          <w:p w14:paraId="70E52DEE" w14:textId="77777777" w:rsidR="005F1E76" w:rsidRDefault="005F1E76" w:rsidP="005F1E76">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007E3A36">
              <w:t>&lt;20,</w:t>
            </w:r>
            <w:r w:rsidRPr="00FC4F77">
              <w:t xml:space="preserve"> </w:t>
            </w:r>
            <w:r w:rsidRPr="00903B63">
              <w:sym w:font="Wingdings" w:char="F06D"/>
            </w:r>
            <w:r>
              <w:t xml:space="preserve"> </w:t>
            </w:r>
            <w:r w:rsidR="007E3A36">
              <w:t>20-40,</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3173807D" w14:textId="728BFDD9" w:rsidR="005F1E76" w:rsidRPr="00903B63" w:rsidRDefault="005F1E76" w:rsidP="005F1E76">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DF06EB">
              <w:t>.</w:t>
            </w:r>
          </w:p>
        </w:tc>
      </w:tr>
      <w:tr w:rsidR="00213043" w14:paraId="5B157517" w14:textId="77777777" w:rsidTr="005F1E76">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595959" w:themeColor="text1" w:themeTint="A6"/>
            </w:tcBorders>
          </w:tcPr>
          <w:p w14:paraId="6D29BFF6" w14:textId="77777777" w:rsidR="00213043" w:rsidRDefault="00213043" w:rsidP="001D01AF">
            <w:pPr>
              <w:pStyle w:val="INDICATORNUMBER"/>
              <w:rPr>
                <w:rStyle w:val="IntenseEmphasis"/>
                <w:b/>
                <w:i w:val="0"/>
                <w:color w:val="595959"/>
              </w:rPr>
            </w:pPr>
          </w:p>
        </w:tc>
        <w:tc>
          <w:tcPr>
            <w:tcW w:w="8080" w:type="dxa"/>
            <w:gridSpan w:val="2"/>
            <w:tcBorders>
              <w:top w:val="single" w:sz="4" w:space="0" w:color="A6A6A6" w:themeColor="background1" w:themeShade="A6"/>
              <w:bottom w:val="nil"/>
              <w:right w:val="single" w:sz="4" w:space="0" w:color="595959" w:themeColor="text1" w:themeTint="A6"/>
            </w:tcBorders>
            <w:shd w:val="clear" w:color="auto" w:fill="A6A6A6" w:themeFill="background1" w:themeFillShade="A6"/>
          </w:tcPr>
          <w:p w14:paraId="1FBC4E0C" w14:textId="77777777" w:rsidR="00213043" w:rsidRPr="006D231C" w:rsidRDefault="005F1E76" w:rsidP="005F1E76">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5F1E76">
              <w:rPr>
                <w:b/>
                <w:bCs/>
                <w:color w:val="FFFFFF" w:themeColor="background1"/>
              </w:rPr>
              <w:t>The Smart Campaign</w:t>
            </w:r>
          </w:p>
        </w:tc>
      </w:tr>
      <w:tr w:rsidR="005F1E76" w14:paraId="480D5C42"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6C37661D" w14:textId="77777777" w:rsidR="005F1E76" w:rsidRDefault="005F1E76"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5EB4F681" w14:textId="77777777" w:rsidR="005F1E76"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3AD91D" w14:textId="77777777" w:rsidR="005F1E76" w:rsidRPr="00B734A4"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5F1E76" w14:paraId="018ABDCE"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04D079B0"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2A9464C8" w14:textId="77777777" w:rsidR="005F1E76" w:rsidRPr="001F19C3" w:rsidRDefault="005F1E76"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1F19C3">
              <w:rPr>
                <w:b/>
              </w:rPr>
              <w:t>Describe how you have supported them in implementation (direct or via a third party) during the reporting year.</w:t>
            </w:r>
          </w:p>
        </w:tc>
      </w:tr>
      <w:tr w:rsidR="005F1E76" w14:paraId="61DD327E"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1E8506EF"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6B9319D6" w14:textId="77777777"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5F1E76" w14:paraId="274DF07A"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92E9CCD"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6FAC7289" w14:textId="77777777" w:rsidR="005F1E76" w:rsidRPr="001F19C3" w:rsidRDefault="00A81C2B" w:rsidP="001F19C3">
            <w:pPr>
              <w:pStyle w:val="INDICATORTEXT"/>
              <w:cnfStyle w:val="000000000000" w:firstRow="0" w:lastRow="0" w:firstColumn="0" w:lastColumn="0" w:oddVBand="0" w:evenVBand="0" w:oddHBand="0" w:evenHBand="0" w:firstRowFirstColumn="0" w:firstRowLastColumn="0" w:lastRowFirstColumn="0" w:lastRowLastColumn="0"/>
              <w:rPr>
                <w:b/>
              </w:rPr>
            </w:pPr>
            <w:r w:rsidRPr="00A81C2B">
              <w:rPr>
                <w:b/>
              </w:rPr>
              <w:t>Indicate what percentage of investees, as a percentage of your direct inclusive finance portfolio, is a member of/has endorsed this.</w:t>
            </w:r>
          </w:p>
        </w:tc>
      </w:tr>
      <w:tr w:rsidR="005F1E76" w14:paraId="5E6C48EA" w14:textId="77777777" w:rsidTr="005F1E76">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5AF3314"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566CA8AE" w14:textId="77777777" w:rsidR="005F1E76"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Pr="00FC4F77">
              <w:t>&lt;20</w:t>
            </w:r>
            <w:r w:rsidR="007E3A36">
              <w:t>,</w:t>
            </w:r>
            <w:r w:rsidRPr="00FC4F77">
              <w:t xml:space="preserve"> </w:t>
            </w:r>
            <w:r w:rsidRPr="00903B63">
              <w:sym w:font="Wingdings" w:char="F06D"/>
            </w:r>
            <w:r>
              <w:t xml:space="preserve"> </w:t>
            </w:r>
            <w:r w:rsidRPr="00FC4F77">
              <w:t>20-40</w:t>
            </w:r>
            <w:r w:rsidR="007E3A36">
              <w:t>,</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04C9E474" w14:textId="302A1400"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DF06EB">
              <w:t>.</w:t>
            </w:r>
          </w:p>
        </w:tc>
      </w:tr>
      <w:tr w:rsidR="005F1E76" w14:paraId="6D334036"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40A60A2D"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248917DA" w14:textId="1824DFF0" w:rsidR="005F1E76" w:rsidRPr="00903B63" w:rsidRDefault="005F1E76" w:rsidP="001D01AF">
            <w:pPr>
              <w:pStyle w:val="INDICATORTEXT"/>
              <w:cnfStyle w:val="000000000000" w:firstRow="0" w:lastRow="0" w:firstColumn="0" w:lastColumn="0" w:oddVBand="0" w:evenVBand="0" w:oddHBand="0" w:evenHBand="0" w:firstRowFirstColumn="0" w:firstRowLastColumn="0" w:lastRowFirstColumn="0" w:lastRowLastColumn="0"/>
            </w:pPr>
            <w:r w:rsidRPr="005F1E76">
              <w:rPr>
                <w:b/>
                <w:bCs/>
                <w:color w:val="FFFFFF" w:themeColor="background1"/>
              </w:rPr>
              <w:t>Other network and association memberships and/or specific collaboration related to the promotion of inclusive finance</w:t>
            </w:r>
            <w:r w:rsidR="00985401">
              <w:rPr>
                <w:b/>
                <w:bCs/>
                <w:color w:val="FFFFFF" w:themeColor="background1"/>
              </w:rPr>
              <w:t>; specify</w:t>
            </w:r>
            <w:r>
              <w:rPr>
                <w:b/>
                <w:bCs/>
                <w:color w:val="FFFFFF" w:themeColor="background1"/>
              </w:rPr>
              <w:t xml:space="preserve"> ___________</w:t>
            </w:r>
          </w:p>
        </w:tc>
      </w:tr>
      <w:tr w:rsidR="005F1E76" w14:paraId="7E55D4F1" w14:textId="77777777" w:rsidTr="005F1E76">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24223D1B" w14:textId="77777777" w:rsidR="005F1E76" w:rsidRDefault="005F1E76"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5EA2AA03" w14:textId="77777777" w:rsidR="005F1E76"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64458B4" w14:textId="77777777" w:rsidR="005F1E76" w:rsidRPr="00B734A4" w:rsidRDefault="005F1E76"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5F1E76" w14:paraId="2DCDCFFB"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2DFD98E"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68675CD4" w14:textId="77777777" w:rsidR="005F1E76" w:rsidRPr="001F19C3" w:rsidRDefault="005F1E76"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1F19C3">
              <w:rPr>
                <w:b/>
              </w:rPr>
              <w:t>Describe how you have supported them in implementation (direct or via a third party) during the reporting year.</w:t>
            </w:r>
          </w:p>
        </w:tc>
      </w:tr>
      <w:tr w:rsidR="005F1E76" w14:paraId="1A04811E"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CB11E8B"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2394C86A" w14:textId="77777777"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5F1E76" w14:paraId="0CB55FC8"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131673EA"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111141F0" w14:textId="77777777" w:rsidR="005F1E76" w:rsidRPr="001F19C3" w:rsidRDefault="00A81C2B" w:rsidP="001F19C3">
            <w:pPr>
              <w:pStyle w:val="INDICATORTEXT"/>
              <w:cnfStyle w:val="000000000000" w:firstRow="0" w:lastRow="0" w:firstColumn="0" w:lastColumn="0" w:oddVBand="0" w:evenVBand="0" w:oddHBand="0" w:evenHBand="0" w:firstRowFirstColumn="0" w:firstRowLastColumn="0" w:lastRowFirstColumn="0" w:lastRowLastColumn="0"/>
              <w:rPr>
                <w:b/>
              </w:rPr>
            </w:pPr>
            <w:r w:rsidRPr="00A81C2B">
              <w:rPr>
                <w:b/>
              </w:rPr>
              <w:t>Indicate what percentage of investees, as a percentage of your direct inclusive finance portfolio, is a member of/has endorsed this.</w:t>
            </w:r>
          </w:p>
        </w:tc>
      </w:tr>
      <w:tr w:rsidR="005F1E76" w14:paraId="345B3E60"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right w:val="single" w:sz="4" w:space="0" w:color="595959" w:themeColor="text1" w:themeTint="A6"/>
            </w:tcBorders>
          </w:tcPr>
          <w:p w14:paraId="3AEE31F1"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5C8CC82A" w14:textId="77777777" w:rsidR="005F1E76"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w:t>
            </w:r>
            <w:r w:rsidR="007E3A36">
              <w:t>&lt;20,</w:t>
            </w:r>
            <w:r w:rsidRPr="00FC4F77">
              <w:t xml:space="preserve"> </w:t>
            </w:r>
            <w:r w:rsidRPr="00903B63">
              <w:sym w:font="Wingdings" w:char="F06D"/>
            </w:r>
            <w:r>
              <w:t xml:space="preserve"> </w:t>
            </w:r>
            <w:r w:rsidR="007E3A36">
              <w:t>20-40,</w:t>
            </w:r>
            <w:r w:rsidRPr="00FC4F77">
              <w:t xml:space="preserve"> </w:t>
            </w:r>
            <w:r w:rsidRPr="00903B63">
              <w:sym w:font="Wingdings" w:char="F06D"/>
            </w:r>
            <w:r>
              <w:t xml:space="preserve"> </w:t>
            </w:r>
            <w:r w:rsidRPr="00FC4F77">
              <w:t xml:space="preserve">41-60, </w:t>
            </w:r>
            <w:r w:rsidRPr="00903B63">
              <w:sym w:font="Wingdings" w:char="F06D"/>
            </w:r>
            <w:r>
              <w:t xml:space="preserve"> </w:t>
            </w:r>
            <w:r w:rsidRPr="00FC4F77">
              <w:t>61-80,</w:t>
            </w:r>
            <w:r w:rsidRPr="00903B63">
              <w:t xml:space="preserve"> </w:t>
            </w:r>
            <w:r w:rsidRPr="00903B63">
              <w:sym w:font="Wingdings" w:char="F06D"/>
            </w:r>
            <w:r>
              <w:t xml:space="preserve"> </w:t>
            </w:r>
            <w:r w:rsidRPr="00FC4F77">
              <w:t>&gt;80%</w:t>
            </w:r>
          </w:p>
          <w:p w14:paraId="28BF5897" w14:textId="70A69387" w:rsidR="005F1E76" w:rsidRPr="00903B63" w:rsidRDefault="005F1E76" w:rsidP="001D01AF">
            <w:pPr>
              <w:pStyle w:val="INDICATORTEXT"/>
              <w:cnfStyle w:val="000000100000" w:firstRow="0" w:lastRow="0" w:firstColumn="0" w:lastColumn="0" w:oddVBand="0" w:evenVBand="0" w:oddHBand="1" w:evenHBand="0" w:firstRowFirstColumn="0" w:firstRowLastColumn="0" w:lastRowFirstColumn="0" w:lastRowLastColumn="0"/>
            </w:pPr>
            <w:r w:rsidRPr="005B4C52">
              <w:sym w:font="Wingdings" w:char="F071"/>
            </w:r>
            <w:r>
              <w:t xml:space="preserve"> We do not track this information</w:t>
            </w:r>
            <w:r w:rsidR="00DF06EB">
              <w:t>.</w:t>
            </w:r>
          </w:p>
        </w:tc>
      </w:tr>
      <w:tr w:rsidR="005F1E76" w14:paraId="7E92B937"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1A853ED" w14:textId="77777777" w:rsidR="005F1E76" w:rsidRPr="00B734A4" w:rsidRDefault="005F1E76" w:rsidP="001D01AF">
            <w:pPr>
              <w:pStyle w:val="INDICATORNUMBER"/>
              <w:rPr>
                <w:rStyle w:val="IntenseEmphasis"/>
                <w:b/>
                <w:i w:val="0"/>
                <w:color w:val="595959"/>
              </w:rPr>
            </w:pPr>
            <w:r>
              <w:rPr>
                <w:rStyle w:val="IntenseEmphasis"/>
                <w:b/>
                <w:i w:val="0"/>
                <w:color w:val="595959"/>
              </w:rPr>
              <w:t>IFD 33.2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6CBDC3D5" w14:textId="59AFBC20" w:rsidR="005F1E76" w:rsidRPr="006D231C" w:rsidRDefault="005F1E76"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tc>
      </w:tr>
      <w:tr w:rsidR="005F1E76" w14:paraId="0DB3EFEF"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6F991464" w14:textId="77777777" w:rsidR="005F1E76" w:rsidRDefault="005F1E76"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000734A2" w14:textId="77777777" w:rsidR="005F1E76" w:rsidRPr="006D231C" w:rsidRDefault="005F1E76"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tbl>
      <w:tblPr>
        <w:tblStyle w:val="SubSectionMISCTableVOLUNTARY"/>
        <w:tblW w:w="9214" w:type="dxa"/>
        <w:tblInd w:w="5" w:type="dxa"/>
        <w:tblLook w:val="06A0" w:firstRow="1" w:lastRow="0" w:firstColumn="1" w:lastColumn="0" w:noHBand="1" w:noVBand="1"/>
      </w:tblPr>
      <w:tblGrid>
        <w:gridCol w:w="1134"/>
        <w:gridCol w:w="8080"/>
      </w:tblGrid>
      <w:tr w:rsidR="005F1E76" w14:paraId="5FB4441D"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72A73E9E" w14:textId="77777777" w:rsidR="005F1E76" w:rsidRPr="00191BC1" w:rsidRDefault="005F1E76"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IFD 33</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58401FF8" w14:textId="77777777" w:rsidR="005F1E76" w:rsidRPr="00191BC1" w:rsidRDefault="005F1E76"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5F1E76" w:rsidRPr="00CF025D" w14:paraId="33DA6505" w14:textId="77777777" w:rsidTr="001D01A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4482D1F9" w14:textId="77777777" w:rsidR="005F1E76" w:rsidRDefault="005F1E76" w:rsidP="001D01AF">
            <w:pPr>
              <w:pStyle w:val="INDICATORNUMBER"/>
              <w:rPr>
                <w:rStyle w:val="IntenseEmphasis"/>
                <w:b/>
                <w:bCs w:val="0"/>
                <w:i w:val="0"/>
                <w:iCs w:val="0"/>
                <w:color w:val="595959"/>
              </w:rPr>
            </w:pPr>
            <w:r>
              <w:rPr>
                <w:rStyle w:val="IntenseEmphasis"/>
                <w:b/>
                <w:bCs w:val="0"/>
                <w:i w:val="0"/>
                <w:iCs w:val="0"/>
                <w:color w:val="595959"/>
              </w:rPr>
              <w:t>IFD 33</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595959" w:themeColor="text1" w:themeTint="A6"/>
            </w:tcBorders>
          </w:tcPr>
          <w:p w14:paraId="36CA8B66" w14:textId="77777777" w:rsidR="005F1E76" w:rsidRPr="00235AC3" w:rsidRDefault="005F1E76" w:rsidP="00B6202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F1E76">
              <w:rPr>
                <w:bCs/>
                <w:szCs w:val="18"/>
              </w:rPr>
              <w:t xml:space="preserve">For a map of responsible investment initiatives in microfinance, see </w:t>
            </w:r>
            <w:hyperlink r:id="rId67" w:history="1">
              <w:r w:rsidR="00B6202A" w:rsidRPr="00144552">
                <w:rPr>
                  <w:rStyle w:val="Hyperlink"/>
                  <w:rFonts w:cs="Arial"/>
                  <w:bCs/>
                  <w:szCs w:val="18"/>
                </w:rPr>
                <w:t>http://www.unpri.org/wp-content/uploads/RIinitiativesinmicrofinance.pdf</w:t>
              </w:r>
            </w:hyperlink>
            <w:r w:rsidRPr="005F1E76">
              <w:rPr>
                <w:bCs/>
                <w:szCs w:val="18"/>
              </w:rPr>
              <w:t xml:space="preserve">. An accompanying description can be found at </w:t>
            </w:r>
            <w:hyperlink r:id="rId68" w:history="1">
              <w:r w:rsidR="00B6202A" w:rsidRPr="00144552">
                <w:rPr>
                  <w:rStyle w:val="Hyperlink"/>
                  <w:rFonts w:cs="Arial"/>
                  <w:bCs/>
                  <w:szCs w:val="18"/>
                </w:rPr>
                <w:t>http://www.unpri.org/wp-content/uploads/2012-11Reponsibleinvestmentinitiativesaccompanyingbriefing.pdf</w:t>
              </w:r>
            </w:hyperlink>
            <w:r>
              <w:rPr>
                <w:bCs/>
                <w:szCs w:val="18"/>
              </w:rPr>
              <w:t>.</w:t>
            </w:r>
            <w:r w:rsidR="00B6202A">
              <w:rPr>
                <w:bCs/>
                <w:szCs w:val="18"/>
              </w:rPr>
              <w:t xml:space="preserve"> </w:t>
            </w:r>
          </w:p>
        </w:tc>
      </w:tr>
      <w:tr w:rsidR="005F1E76" w:rsidRPr="00CF025D" w14:paraId="023DF399"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6C1B497A" w14:textId="77777777" w:rsidR="005F1E76" w:rsidRPr="009F7AAC" w:rsidRDefault="005F1E76" w:rsidP="001D01AF">
            <w:pPr>
              <w:pStyle w:val="INDICATORTEXT"/>
              <w:jc w:val="both"/>
              <w:rPr>
                <w:b/>
                <w:bCs/>
                <w:szCs w:val="18"/>
              </w:rPr>
            </w:pPr>
            <w:r w:rsidRPr="009F7AAC">
              <w:rPr>
                <w:b/>
                <w:bCs/>
                <w:szCs w:val="18"/>
              </w:rPr>
              <w:t>ASSESSMENT</w:t>
            </w:r>
          </w:p>
        </w:tc>
      </w:tr>
      <w:tr w:rsidR="005F1E76" w:rsidRPr="00CF025D" w14:paraId="44404046" w14:textId="77777777" w:rsidTr="005D179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1A6F6AEA" w14:textId="77777777" w:rsidR="005F1E76" w:rsidRDefault="005F1E76" w:rsidP="001D01AF">
            <w:pPr>
              <w:pStyle w:val="INDICATORNUMBER"/>
              <w:rPr>
                <w:rStyle w:val="IntenseEmphasis"/>
                <w:b/>
                <w:bCs w:val="0"/>
                <w:i w:val="0"/>
                <w:iCs w:val="0"/>
                <w:color w:val="595959"/>
              </w:rPr>
            </w:pPr>
            <w:r>
              <w:rPr>
                <w:rStyle w:val="IntenseEmphasis"/>
                <w:b/>
                <w:bCs w:val="0"/>
                <w:i w:val="0"/>
                <w:iCs w:val="0"/>
                <w:color w:val="595959"/>
              </w:rPr>
              <w:t>IFD 33</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48A0A81C" w14:textId="77777777" w:rsidR="005F1E76" w:rsidRPr="005F1E76" w:rsidRDefault="005F1E76" w:rsidP="005F1E7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F1E76">
              <w:rPr>
                <w:bCs/>
                <w:szCs w:val="18"/>
              </w:rPr>
              <w:t xml:space="preserve">Maximum score: Three </w:t>
            </w:r>
            <w:r w:rsidRPr="005F1E76">
              <w:rPr>
                <w:bCs/>
                <w:szCs w:val="18"/>
              </w:rPr>
              <w:sym w:font="Wingdings" w:char="F0AB"/>
            </w:r>
          </w:p>
          <w:p w14:paraId="2166791A" w14:textId="77777777" w:rsidR="005F1E76" w:rsidRPr="002F324F" w:rsidRDefault="005F1E76" w:rsidP="005F1E7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5F1E76">
              <w:rPr>
                <w:bCs/>
                <w:szCs w:val="18"/>
              </w:rPr>
              <w:t>The assessment of this indicator is based on your responses to [33.1].</w:t>
            </w:r>
          </w:p>
        </w:tc>
      </w:tr>
    </w:tbl>
    <w:p w14:paraId="23EB1F27" w14:textId="77777777" w:rsidR="00F52ABB" w:rsidRDefault="00F52ABB" w:rsidP="00B60BE5">
      <w:pPr>
        <w:pStyle w:val="INDICATORNUMBER"/>
      </w:pPr>
    </w:p>
    <w:p w14:paraId="0D94BC1A" w14:textId="77777777" w:rsidR="00F52ABB" w:rsidRDefault="00F52ABB" w:rsidP="00F52ABB">
      <w:pPr>
        <w:rPr>
          <w:rFonts w:eastAsia="Times New Roman"/>
          <w:color w:val="595959"/>
          <w:sz w:val="18"/>
          <w:szCs w:val="18"/>
        </w:rPr>
      </w:pPr>
      <w:r>
        <w:br w:type="page"/>
      </w:r>
    </w:p>
    <w:p w14:paraId="78709DCC" w14:textId="45D0EB78" w:rsidR="00F52ABB" w:rsidRPr="00F52ABB" w:rsidRDefault="00F52ABB" w:rsidP="00F52ABB">
      <w:pPr>
        <w:shd w:val="clear" w:color="auto" w:fill="FFFFFF"/>
        <w:spacing w:after="135" w:line="270" w:lineRule="atLeast"/>
        <w:rPr>
          <w:rFonts w:ascii="Helvetica" w:hAnsi="Helvetica"/>
          <w:b/>
          <w:i/>
          <w:color w:val="333333"/>
        </w:rPr>
      </w:pPr>
      <w:r w:rsidRPr="00F52ABB">
        <w:rPr>
          <w:rFonts w:eastAsia="Times New Roman"/>
          <w:b/>
          <w:bCs/>
          <w:i/>
          <w:color w:val="595959"/>
          <w:sz w:val="18"/>
          <w:szCs w:val="18"/>
          <w:lang w:eastAsia="en-GB"/>
        </w:rPr>
        <w:lastRenderedPageBreak/>
        <w:t>Possible action</w:t>
      </w:r>
    </w:p>
    <w:p w14:paraId="2C6D0922" w14:textId="7AE63E3F" w:rsidR="00F52ABB" w:rsidRPr="00F52ABB" w:rsidRDefault="00F52ABB" w:rsidP="00F52ABB">
      <w:pPr>
        <w:shd w:val="clear" w:color="auto" w:fill="FFFFFF"/>
        <w:spacing w:after="135" w:line="270" w:lineRule="atLeast"/>
        <w:rPr>
          <w:rFonts w:eastAsia="Times New Roman"/>
          <w:bCs/>
          <w:i/>
          <w:color w:val="595959"/>
          <w:sz w:val="18"/>
          <w:szCs w:val="18"/>
          <w:lang w:eastAsia="en-GB"/>
        </w:rPr>
      </w:pPr>
      <w:r w:rsidRPr="00F52ABB">
        <w:rPr>
          <w:rFonts w:eastAsia="Times New Roman"/>
          <w:bCs/>
          <w:i/>
          <w:color w:val="595959"/>
          <w:sz w:val="18"/>
          <w:szCs w:val="18"/>
          <w:lang w:eastAsia="en-GB"/>
        </w:rPr>
        <w:t>Contribute to advancing benchmarking as an incentive for improvement.  </w:t>
      </w:r>
    </w:p>
    <w:p w14:paraId="1EAAE43F" w14:textId="77777777" w:rsidR="005F1E76" w:rsidRDefault="005F1E76" w:rsidP="00B60BE5">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F52ABB" w14:paraId="1C691CDB" w14:textId="77777777" w:rsidTr="001D01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08FE3AA" w14:textId="77777777" w:rsidR="00F52ABB" w:rsidRPr="00903B63" w:rsidRDefault="00F52ABB" w:rsidP="001D01AF">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152C13F3" w14:textId="77777777" w:rsidR="00F52ABB" w:rsidRPr="00903B63" w:rsidRDefault="00F52ABB"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AF03E84" w14:textId="77777777" w:rsidR="00F52ABB" w:rsidRPr="00903B63" w:rsidRDefault="00F52ABB" w:rsidP="001D01A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EDDBA0E" w14:textId="77777777" w:rsidR="00F52ABB" w:rsidRPr="00903B63" w:rsidRDefault="00F52ABB" w:rsidP="001D01AF">
            <w:pPr>
              <w:widowControl/>
              <w:autoSpaceDE/>
              <w:autoSpaceDN/>
              <w:adjustRightInd/>
              <w:spacing w:after="0" w:line="240" w:lineRule="auto"/>
              <w:rPr>
                <w:rStyle w:val="IntenseEmphasis"/>
                <w:b w:val="0"/>
                <w:bCs w:val="0"/>
                <w:iCs w:val="0"/>
                <w:color w:val="FFFFFF" w:themeColor="background1"/>
              </w:rPr>
            </w:pPr>
            <w:r w:rsidRPr="00903B63">
              <w:t>Principle</w:t>
            </w:r>
          </w:p>
        </w:tc>
      </w:tr>
      <w:tr w:rsidR="00F52ABB" w14:paraId="14377C90" w14:textId="77777777" w:rsidTr="001D01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81D5ADD" w14:textId="77777777" w:rsidR="00F52ABB" w:rsidRPr="00903B63" w:rsidRDefault="00F52ABB" w:rsidP="001D01AF">
            <w:pPr>
              <w:pStyle w:val="SectionIndicatorHeaderText"/>
              <w:rPr>
                <w:rStyle w:val="IntenseEmphasis"/>
                <w:bCs w:val="0"/>
                <w:i w:val="0"/>
                <w:iCs w:val="0"/>
                <w:color w:val="FFFFFF" w:themeColor="background1"/>
              </w:rPr>
            </w:pPr>
            <w:r>
              <w:rPr>
                <w:rStyle w:val="IntenseEmphasis"/>
                <w:i w:val="0"/>
                <w:color w:val="FFFFFF" w:themeColor="background1"/>
              </w:rPr>
              <w:t>IFD 34</w:t>
            </w:r>
          </w:p>
        </w:tc>
        <w:tc>
          <w:tcPr>
            <w:tcW w:w="3402" w:type="dxa"/>
            <w:shd w:val="clear" w:color="auto" w:fill="888888"/>
          </w:tcPr>
          <w:p w14:paraId="3B513429" w14:textId="77777777" w:rsidR="00F52ABB" w:rsidRPr="00903B63" w:rsidRDefault="00F52ABB"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37E16F9" w14:textId="77777777" w:rsidR="00F52ABB" w:rsidRPr="00E41723" w:rsidRDefault="00F52ABB" w:rsidP="001D01A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9226AE9" w14:textId="77777777" w:rsidR="00F52ABB" w:rsidRPr="00903B63" w:rsidRDefault="00F52ABB" w:rsidP="001D01AF">
            <w:pPr>
              <w:pStyle w:val="SectionIndicatorHeaderText"/>
              <w:rPr>
                <w:rStyle w:val="IntenseEmphasis"/>
                <w:bCs w:val="0"/>
                <w:i w:val="0"/>
                <w:iCs w:val="0"/>
                <w:color w:val="FFFFFF" w:themeColor="background1"/>
              </w:rPr>
            </w:pPr>
            <w:r>
              <w:rPr>
                <w:rStyle w:val="IntenseEmphasis"/>
                <w:i w:val="0"/>
                <w:color w:val="FFFFFF" w:themeColor="background1"/>
              </w:rPr>
              <w:t>PIIF 7</w:t>
            </w:r>
          </w:p>
        </w:tc>
      </w:tr>
    </w:tbl>
    <w:p w14:paraId="2DAD5017" w14:textId="77777777" w:rsidR="00F52ABB" w:rsidRDefault="00F52ABB" w:rsidP="00F52ABB">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F52ABB" w14:paraId="06372B3C"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B8AEC48" w14:textId="77777777" w:rsidR="00F52ABB" w:rsidRPr="00903B63" w:rsidRDefault="00F52ABB" w:rsidP="001D01AF">
            <w:pPr>
              <w:pStyle w:val="SectionIndicatorHeaderText"/>
              <w:rPr>
                <w:rStyle w:val="IntenseEmphasis"/>
                <w:b w:val="0"/>
                <w:bCs w:val="0"/>
                <w:i w:val="0"/>
                <w:iCs w:val="0"/>
                <w:color w:val="FFFFFF" w:themeColor="background1"/>
              </w:rPr>
            </w:pPr>
            <w:r>
              <w:rPr>
                <w:rStyle w:val="IntenseEmphasis"/>
                <w:i w:val="0"/>
                <w:color w:val="FFFFFF" w:themeColor="background1"/>
              </w:rPr>
              <w:t>IFD 34</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53E84657" w14:textId="77777777" w:rsidR="00F52ABB" w:rsidRPr="00903B63" w:rsidRDefault="00F52ABB"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52ABB" w14:paraId="16D527EB" w14:textId="77777777" w:rsidTr="001D01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EBCC08D" w14:textId="77777777" w:rsidR="00F52ABB" w:rsidRDefault="00F52ABB" w:rsidP="00F52ABB">
            <w:pPr>
              <w:pStyle w:val="INDICATORNUMBER"/>
              <w:rPr>
                <w:rStyle w:val="IntenseEmphasis"/>
                <w:b/>
                <w:bCs w:val="0"/>
                <w:i w:val="0"/>
                <w:iCs w:val="0"/>
              </w:rPr>
            </w:pPr>
            <w:r>
              <w:rPr>
                <w:rStyle w:val="IntenseEmphasis"/>
                <w:b/>
                <w:bCs w:val="0"/>
                <w:i w:val="0"/>
                <w:iCs w:val="0"/>
                <w:color w:val="595959"/>
              </w:rPr>
              <w:t>IFD 34.1</w:t>
            </w:r>
          </w:p>
        </w:tc>
        <w:tc>
          <w:tcPr>
            <w:tcW w:w="8080" w:type="dxa"/>
            <w:gridSpan w:val="2"/>
            <w:tcBorders>
              <w:top w:val="nil"/>
              <w:right w:val="single" w:sz="4" w:space="0" w:color="595959" w:themeColor="text1" w:themeTint="A6"/>
            </w:tcBorders>
          </w:tcPr>
          <w:p w14:paraId="241B0879" w14:textId="0122DAC8" w:rsidR="00F52ABB" w:rsidRPr="00392499" w:rsidRDefault="00F52ABB" w:rsidP="00DF06EB">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F52ABB">
              <w:rPr>
                <w:bCs/>
                <w:szCs w:val="18"/>
              </w:rPr>
              <w:t xml:space="preserve">Indicate </w:t>
            </w:r>
            <w:r w:rsidR="00DF06EB">
              <w:rPr>
                <w:bCs/>
                <w:szCs w:val="18"/>
              </w:rPr>
              <w:t>whether</w:t>
            </w:r>
            <w:r w:rsidR="00DF06EB" w:rsidRPr="00F52ABB">
              <w:rPr>
                <w:bCs/>
                <w:szCs w:val="18"/>
              </w:rPr>
              <w:t xml:space="preserve"> </w:t>
            </w:r>
            <w:r w:rsidRPr="00F52ABB">
              <w:rPr>
                <w:bCs/>
                <w:szCs w:val="18"/>
              </w:rPr>
              <w:t xml:space="preserve">you encourage your investees to participate in initiatives </w:t>
            </w:r>
            <w:r w:rsidR="00DF06EB">
              <w:rPr>
                <w:bCs/>
                <w:szCs w:val="18"/>
              </w:rPr>
              <w:t>that</w:t>
            </w:r>
            <w:r w:rsidR="00DF06EB" w:rsidRPr="00F52ABB">
              <w:rPr>
                <w:bCs/>
                <w:szCs w:val="18"/>
              </w:rPr>
              <w:t xml:space="preserve"> </w:t>
            </w:r>
            <w:r w:rsidRPr="00F52ABB">
              <w:rPr>
                <w:bCs/>
                <w:szCs w:val="18"/>
              </w:rPr>
              <w:t>contribute to the development of industry benchmarks.</w:t>
            </w:r>
          </w:p>
        </w:tc>
      </w:tr>
      <w:tr w:rsidR="00F52ABB" w14:paraId="7EEE65E5"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39D1A15" w14:textId="77777777" w:rsidR="00F52ABB" w:rsidRPr="00AE100E" w:rsidRDefault="00F52ABB" w:rsidP="001D01AF">
            <w:pPr>
              <w:pStyle w:val="INDICATORNUMBER"/>
              <w:rPr>
                <w:rStyle w:val="IntenseEmphasis"/>
                <w:b/>
                <w:bCs w:val="0"/>
                <w:i w:val="0"/>
                <w:iCs w:val="0"/>
                <w:color w:val="595959"/>
              </w:rPr>
            </w:pPr>
          </w:p>
        </w:tc>
        <w:tc>
          <w:tcPr>
            <w:tcW w:w="8080" w:type="dxa"/>
            <w:gridSpan w:val="2"/>
            <w:tcBorders>
              <w:top w:val="nil"/>
              <w:bottom w:val="nil"/>
              <w:right w:val="single" w:sz="4" w:space="0" w:color="595959" w:themeColor="text1" w:themeTint="A6"/>
            </w:tcBorders>
            <w:shd w:val="clear" w:color="auto" w:fill="A6A6A6" w:themeFill="background1" w:themeFillShade="A6"/>
          </w:tcPr>
          <w:p w14:paraId="558DB002" w14:textId="77777777" w:rsidR="00F52ABB" w:rsidRPr="00903B63" w:rsidRDefault="00F52ABB" w:rsidP="00A03D62">
            <w:pPr>
              <w:pStyle w:val="INDICATORTEXT"/>
              <w:cnfStyle w:val="000000000000" w:firstRow="0" w:lastRow="0" w:firstColumn="0" w:lastColumn="0" w:oddVBand="0" w:evenVBand="0" w:oddHBand="0" w:evenHBand="0" w:firstRowFirstColumn="0" w:firstRowLastColumn="0" w:lastRowFirstColumn="0" w:lastRowLastColumn="0"/>
            </w:pPr>
            <w:r w:rsidRPr="00F52ABB">
              <w:rPr>
                <w:b/>
                <w:bCs/>
                <w:color w:val="FFFFFF" w:themeColor="background1"/>
              </w:rPr>
              <w:t>MIX Market</w:t>
            </w:r>
          </w:p>
        </w:tc>
      </w:tr>
      <w:tr w:rsidR="00F52ABB" w14:paraId="2F057489" w14:textId="77777777" w:rsidTr="001D01AF">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23E48ADB" w14:textId="77777777" w:rsidR="00F52ABB" w:rsidRPr="00AE100E" w:rsidRDefault="00F52ABB" w:rsidP="001D01AF">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6339F5B7" w14:textId="77777777" w:rsidR="00F52ABB"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A732AF2" w14:textId="77777777" w:rsidR="00F52ABB" w:rsidRPr="00B734A4"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F52ABB" w14:paraId="37797EEF" w14:textId="77777777" w:rsidTr="001D01AF">
        <w:trPr>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48751F81" w14:textId="77777777" w:rsidR="00F52ABB" w:rsidRPr="00AE100E" w:rsidRDefault="00F52ABB"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8A708FF" w14:textId="312FE447" w:rsidR="00F52ABB" w:rsidRPr="00B6202A" w:rsidRDefault="00F52ABB" w:rsidP="00DF06EB">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r w:rsidR="00B6202A">
              <w:rPr>
                <w:b/>
              </w:rPr>
              <w:t xml:space="preserve"> and</w:t>
            </w:r>
            <w:r w:rsidRPr="00B6202A">
              <w:rPr>
                <w:b/>
              </w:rPr>
              <w:t xml:space="preserve"> </w:t>
            </w:r>
            <w:r w:rsidR="00B6202A">
              <w:rPr>
                <w:b/>
              </w:rPr>
              <w:t>c</w:t>
            </w:r>
            <w:r w:rsidRPr="00B6202A">
              <w:rPr>
                <w:b/>
              </w:rPr>
              <w:t xml:space="preserve">onfirm </w:t>
            </w:r>
            <w:r w:rsidR="00DF06EB">
              <w:rPr>
                <w:b/>
              </w:rPr>
              <w:t>whether</w:t>
            </w:r>
            <w:r w:rsidR="00DF06EB" w:rsidRPr="00B6202A">
              <w:rPr>
                <w:b/>
              </w:rPr>
              <w:t xml:space="preserve"> </w:t>
            </w:r>
            <w:r w:rsidRPr="00B6202A">
              <w:rPr>
                <w:b/>
              </w:rPr>
              <w:t>you encourage reporting against the MIX Social Performance Indicators.</w:t>
            </w:r>
          </w:p>
        </w:tc>
      </w:tr>
      <w:tr w:rsidR="00F52ABB" w14:paraId="487099D3" w14:textId="77777777" w:rsidTr="001D01AF">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134" w:type="dxa"/>
            <w:vMerge/>
          </w:tcPr>
          <w:p w14:paraId="12F4C546" w14:textId="77777777" w:rsidR="00F52ABB" w:rsidRPr="00AE100E" w:rsidRDefault="00F52ABB" w:rsidP="001D01AF">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70312CA" w14:textId="77777777" w:rsidR="00F52ABB" w:rsidRPr="00903B63" w:rsidRDefault="00F52ABB"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F52ABB" w14:paraId="4EF80C10"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595959" w:themeColor="text1" w:themeTint="A6"/>
            </w:tcBorders>
          </w:tcPr>
          <w:p w14:paraId="304EBACA" w14:textId="77777777" w:rsidR="00F52ABB" w:rsidRDefault="00F52ABB" w:rsidP="001D01AF">
            <w:pPr>
              <w:pStyle w:val="INDICATORNUMBER"/>
              <w:rPr>
                <w:rStyle w:val="IntenseEmphasis"/>
                <w:b/>
                <w:i w:val="0"/>
                <w:color w:val="595959"/>
              </w:rPr>
            </w:pPr>
          </w:p>
        </w:tc>
        <w:tc>
          <w:tcPr>
            <w:tcW w:w="8080" w:type="dxa"/>
            <w:gridSpan w:val="2"/>
            <w:tcBorders>
              <w:top w:val="single" w:sz="4" w:space="0" w:color="A6A6A6" w:themeColor="background1" w:themeShade="A6"/>
              <w:bottom w:val="nil"/>
              <w:right w:val="single" w:sz="4" w:space="0" w:color="595959" w:themeColor="text1" w:themeTint="A6"/>
            </w:tcBorders>
            <w:shd w:val="clear" w:color="auto" w:fill="A6A6A6" w:themeFill="background1" w:themeFillShade="A6"/>
          </w:tcPr>
          <w:p w14:paraId="5225B015" w14:textId="77777777" w:rsidR="00F52ABB" w:rsidRPr="006D231C" w:rsidRDefault="00F52ABB" w:rsidP="001D01AF">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F52ABB">
              <w:rPr>
                <w:b/>
                <w:bCs/>
                <w:color w:val="FFFFFF" w:themeColor="background1"/>
              </w:rPr>
              <w:t>MFTransparency</w:t>
            </w:r>
          </w:p>
        </w:tc>
      </w:tr>
      <w:tr w:rsidR="00F52ABB" w14:paraId="52FD6FAE"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5054A6FA" w14:textId="77777777" w:rsidR="00F52ABB" w:rsidRDefault="00F52ABB"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7D240C44" w14:textId="77777777" w:rsidR="00F52ABB"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6D0071" w14:textId="77777777" w:rsidR="00F52ABB" w:rsidRPr="00B734A4"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F52ABB" w14:paraId="0516F61D"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00D68A0F"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5E6FC20E" w14:textId="77777777" w:rsidR="00F52ABB" w:rsidRPr="00B6202A" w:rsidRDefault="00F52ABB"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p>
        </w:tc>
      </w:tr>
      <w:tr w:rsidR="00F52ABB" w14:paraId="0022C51B"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788930DB"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2104BB00" w14:textId="77777777" w:rsidR="00F52ABB" w:rsidRPr="00903B63" w:rsidRDefault="00F52ABB"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F52ABB" w14:paraId="4DA8207C"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4" w:space="0" w:color="595959" w:themeColor="text1" w:themeTint="A6"/>
            </w:tcBorders>
          </w:tcPr>
          <w:p w14:paraId="5490A381"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65E41E3E" w14:textId="77777777" w:rsidR="00F52ABB" w:rsidRPr="00903B63" w:rsidRDefault="00F52ABB" w:rsidP="001D01AF">
            <w:pPr>
              <w:pStyle w:val="INDICATORTEXT"/>
              <w:cnfStyle w:val="000000000000" w:firstRow="0" w:lastRow="0" w:firstColumn="0" w:lastColumn="0" w:oddVBand="0" w:evenVBand="0" w:oddHBand="0" w:evenHBand="0" w:firstRowFirstColumn="0" w:firstRowLastColumn="0" w:lastRowFirstColumn="0" w:lastRowLastColumn="0"/>
            </w:pPr>
            <w:r w:rsidRPr="00F52ABB">
              <w:rPr>
                <w:b/>
                <w:bCs/>
                <w:color w:val="FFFFFF" w:themeColor="background1"/>
              </w:rPr>
              <w:t>Universal Standards for Social Performance Measurement</w:t>
            </w:r>
          </w:p>
        </w:tc>
      </w:tr>
      <w:tr w:rsidR="00F52ABB" w14:paraId="48B553FD"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46872492" w14:textId="77777777" w:rsidR="00F52ABB" w:rsidRDefault="00F52ABB"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31CB8031" w14:textId="77777777" w:rsidR="00F52ABB"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2A9B88D" w14:textId="77777777" w:rsidR="00F52ABB" w:rsidRPr="00B734A4" w:rsidRDefault="00F52ABB"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F52ABB" w14:paraId="7FD016AD" w14:textId="77777777" w:rsidTr="001D01AF">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0EA65634"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04D383B7" w14:textId="77777777" w:rsidR="00F52ABB" w:rsidRPr="00B6202A" w:rsidRDefault="00BC314E"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p>
        </w:tc>
      </w:tr>
      <w:tr w:rsidR="00F52ABB" w14:paraId="56DF591F"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6FA56FB5" w14:textId="77777777" w:rsidR="00F52ABB" w:rsidRDefault="00F52ABB"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88491FF" w14:textId="77777777" w:rsidR="00F52ABB" w:rsidRPr="00903B63" w:rsidRDefault="00F52ABB"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BC314E" w14:paraId="2D55EDF2" w14:textId="77777777" w:rsidTr="00BC314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nil"/>
              <w:right w:val="single" w:sz="4" w:space="0" w:color="595959" w:themeColor="text1" w:themeTint="A6"/>
            </w:tcBorders>
          </w:tcPr>
          <w:p w14:paraId="4AB8E900"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4376BF95" w14:textId="1555456C" w:rsidR="00BC314E" w:rsidRPr="00903B63" w:rsidRDefault="00BC314E" w:rsidP="001D01AF">
            <w:pPr>
              <w:pStyle w:val="INDICATORTEXT"/>
              <w:cnfStyle w:val="000000000000" w:firstRow="0" w:lastRow="0" w:firstColumn="0" w:lastColumn="0" w:oddVBand="0" w:evenVBand="0" w:oddHBand="0" w:evenHBand="0" w:firstRowFirstColumn="0" w:firstRowLastColumn="0" w:lastRowFirstColumn="0" w:lastRowLastColumn="0"/>
            </w:pPr>
            <w:r w:rsidRPr="00BC314E">
              <w:rPr>
                <w:b/>
                <w:bCs/>
                <w:color w:val="FFFFFF" w:themeColor="background1"/>
              </w:rPr>
              <w:t>Other</w:t>
            </w:r>
            <w:r w:rsidR="00985401">
              <w:rPr>
                <w:b/>
                <w:bCs/>
                <w:color w:val="FFFFFF" w:themeColor="background1"/>
              </w:rPr>
              <w:t>; specify</w:t>
            </w:r>
            <w:r>
              <w:rPr>
                <w:b/>
                <w:bCs/>
                <w:color w:val="FFFFFF" w:themeColor="background1"/>
              </w:rPr>
              <w:t>___________</w:t>
            </w:r>
          </w:p>
        </w:tc>
      </w:tr>
      <w:tr w:rsidR="00BC314E" w14:paraId="16689A8D" w14:textId="77777777" w:rsidTr="00BC314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right w:val="single" w:sz="4" w:space="0" w:color="595959" w:themeColor="text1" w:themeTint="A6"/>
            </w:tcBorders>
          </w:tcPr>
          <w:p w14:paraId="1B907390" w14:textId="77777777" w:rsidR="00BC314E" w:rsidRDefault="00BC314E" w:rsidP="001D01AF">
            <w:pPr>
              <w:pStyle w:val="INDICATORNUMBER"/>
              <w:rPr>
                <w:rStyle w:val="IntenseEmphasis"/>
                <w:b/>
                <w:i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0FACC10A" w14:textId="77777777" w:rsidR="00BC314E" w:rsidRDefault="00BC314E" w:rsidP="001D01AF">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85C6EE3" w14:textId="77777777" w:rsidR="00BC314E" w:rsidRPr="00B734A4" w:rsidRDefault="00BC314E" w:rsidP="001D01AF">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903B63">
              <w:sym w:font="Wingdings" w:char="F06D"/>
            </w:r>
            <w:r>
              <w:t xml:space="preserve"> No</w:t>
            </w:r>
          </w:p>
        </w:tc>
      </w:tr>
      <w:tr w:rsidR="00BC314E" w14:paraId="0C7B042F" w14:textId="77777777" w:rsidTr="00BC314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nil"/>
              <w:right w:val="single" w:sz="4" w:space="0" w:color="595959" w:themeColor="text1" w:themeTint="A6"/>
            </w:tcBorders>
          </w:tcPr>
          <w:p w14:paraId="1A2A5ED9"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D5E954C" w14:textId="77777777" w:rsidR="00BC314E" w:rsidRPr="00B6202A" w:rsidRDefault="00BC314E" w:rsidP="001D01AF">
            <w:pPr>
              <w:pStyle w:val="INDICATORTEXT"/>
              <w:cnfStyle w:val="000000000000" w:firstRow="0" w:lastRow="0" w:firstColumn="0" w:lastColumn="0" w:oddVBand="0" w:evenVBand="0" w:oddHBand="0" w:evenHBand="0" w:firstRowFirstColumn="0" w:firstRowLastColumn="0" w:lastRowFirstColumn="0" w:lastRowLastColumn="0"/>
              <w:rPr>
                <w:b/>
              </w:rPr>
            </w:pPr>
            <w:r w:rsidRPr="00B6202A">
              <w:rPr>
                <w:b/>
              </w:rPr>
              <w:t>Describe which actions you have taken.</w:t>
            </w:r>
          </w:p>
        </w:tc>
      </w:tr>
      <w:tr w:rsidR="00BC314E" w14:paraId="34117B26" w14:textId="77777777" w:rsidTr="00BC314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288D7C9A"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03939F5D" w14:textId="77777777" w:rsidR="00BC314E" w:rsidRPr="00BC314E" w:rsidRDefault="00BC314E" w:rsidP="001D01AF">
            <w:pPr>
              <w:pStyle w:val="INDICATORTEXT"/>
              <w:cnfStyle w:val="000000100000" w:firstRow="0" w:lastRow="0" w:firstColumn="0" w:lastColumn="0" w:oddVBand="0" w:evenVBand="0" w:oddHBand="1" w:evenHBand="0" w:firstRowFirstColumn="0" w:firstRowLastColumn="0" w:lastRowFirstColumn="0" w:lastRowLastColumn="0"/>
            </w:pPr>
          </w:p>
        </w:tc>
      </w:tr>
      <w:tr w:rsidR="00BC314E" w14:paraId="19B11BA6" w14:textId="77777777" w:rsidTr="00BC314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344FC01B" w14:textId="77777777" w:rsidR="00BC314E" w:rsidRPr="00B734A4" w:rsidRDefault="00BC314E" w:rsidP="001D01AF">
            <w:pPr>
              <w:pStyle w:val="INDICATORNUMBER"/>
              <w:rPr>
                <w:rStyle w:val="IntenseEmphasis"/>
                <w:b/>
                <w:i w:val="0"/>
                <w:color w:val="595959"/>
              </w:rPr>
            </w:pPr>
            <w:r>
              <w:rPr>
                <w:rStyle w:val="IntenseEmphasis"/>
                <w:b/>
                <w:i w:val="0"/>
                <w:color w:val="595959"/>
              </w:rPr>
              <w:t>IFD 34.2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1F04125C" w14:textId="0355061C" w:rsidR="00BC314E" w:rsidRPr="006D231C" w:rsidRDefault="00BC314E" w:rsidP="00DF06E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tc>
      </w:tr>
      <w:tr w:rsidR="00BC314E" w14:paraId="7E17DBD6" w14:textId="77777777" w:rsidTr="001D01A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152D5807" w14:textId="77777777" w:rsidR="00BC314E" w:rsidRDefault="00BC314E" w:rsidP="001D01AF">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56AEAE7" w14:textId="77777777" w:rsidR="00BC314E" w:rsidRPr="006D231C" w:rsidRDefault="00BC314E" w:rsidP="001D01A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367C43AD" w14:textId="77777777" w:rsidR="00F52ABB" w:rsidRDefault="00F52ABB" w:rsidP="00F52ABB">
      <w:pPr>
        <w:pStyle w:val="INDICATORNUMBER"/>
      </w:pPr>
    </w:p>
    <w:p w14:paraId="321FE46D" w14:textId="69CEBC6E" w:rsidR="009A160A" w:rsidRDefault="009A160A">
      <w:pPr>
        <w:widowControl/>
        <w:autoSpaceDE/>
        <w:autoSpaceDN/>
        <w:adjustRightInd/>
        <w:spacing w:before="0" w:after="0" w:line="240" w:lineRule="auto"/>
        <w:rPr>
          <w:rFonts w:eastAsia="Times New Roman"/>
          <w:b/>
          <w:color w:val="595959"/>
          <w:sz w:val="18"/>
          <w:szCs w:val="18"/>
        </w:rPr>
      </w:pPr>
      <w:r>
        <w:br w:type="page"/>
      </w:r>
    </w:p>
    <w:tbl>
      <w:tblPr>
        <w:tblStyle w:val="SubSectionMISCTableVOLUNTARY"/>
        <w:tblW w:w="9214" w:type="dxa"/>
        <w:tblInd w:w="5" w:type="dxa"/>
        <w:tblLook w:val="06A0" w:firstRow="1" w:lastRow="0" w:firstColumn="1" w:lastColumn="0" w:noHBand="1" w:noVBand="1"/>
      </w:tblPr>
      <w:tblGrid>
        <w:gridCol w:w="1134"/>
        <w:gridCol w:w="8080"/>
      </w:tblGrid>
      <w:tr w:rsidR="00F52ABB" w14:paraId="16A519A2" w14:textId="77777777" w:rsidTr="001D01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004B0CB9" w14:textId="77777777" w:rsidR="00F52ABB" w:rsidRPr="00191BC1" w:rsidRDefault="00F52ABB" w:rsidP="001D01AF">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IFD 3</w:t>
            </w:r>
            <w:r w:rsidR="00BC314E">
              <w:rPr>
                <w:rStyle w:val="IntenseEmphasis"/>
                <w:b w:val="0"/>
                <w:i w:val="0"/>
                <w:color w:val="FFFFFF" w:themeColor="background1"/>
              </w:rPr>
              <w:t>4</w:t>
            </w:r>
          </w:p>
        </w:tc>
        <w:tc>
          <w:tcPr>
            <w:tcW w:w="8080" w:type="dxa"/>
            <w:tcBorders>
              <w:top w:val="single" w:sz="4" w:space="0" w:color="595959"/>
              <w:left w:val="single" w:sz="4" w:space="0" w:color="A6A6A6" w:themeColor="background1" w:themeShade="A6"/>
              <w:bottom w:val="single" w:sz="4" w:space="0" w:color="A6A6A6" w:themeColor="background1" w:themeShade="A6"/>
              <w:right w:val="single" w:sz="4" w:space="0" w:color="595959" w:themeColor="text1" w:themeTint="A6"/>
            </w:tcBorders>
          </w:tcPr>
          <w:p w14:paraId="1732FC1C" w14:textId="77777777" w:rsidR="00F52ABB" w:rsidRPr="00191BC1" w:rsidRDefault="00F52ABB" w:rsidP="001D01A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847C4" w:rsidRPr="00CF025D" w14:paraId="4051B5DC" w14:textId="77777777" w:rsidTr="002B037E">
        <w:trPr>
          <w:trHeight w:val="811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2B7B3713" w14:textId="77777777" w:rsidR="00E847C4" w:rsidRDefault="00E847C4" w:rsidP="001D01AF">
            <w:pPr>
              <w:pStyle w:val="INDICATORNUMBER"/>
              <w:rPr>
                <w:rStyle w:val="IntenseEmphasis"/>
                <w:b/>
                <w:bCs w:val="0"/>
                <w:i w:val="0"/>
                <w:iCs w:val="0"/>
                <w:color w:val="595959"/>
              </w:rPr>
            </w:pPr>
            <w:r>
              <w:rPr>
                <w:rStyle w:val="IntenseEmphasis"/>
                <w:b/>
                <w:bCs w:val="0"/>
                <w:i w:val="0"/>
                <w:iCs w:val="0"/>
                <w:color w:val="595959"/>
              </w:rPr>
              <w:t>IFD 34</w:t>
            </w:r>
          </w:p>
        </w:tc>
        <w:tc>
          <w:tcPr>
            <w:tcW w:w="8080" w:type="dxa"/>
            <w:tcBorders>
              <w:top w:val="single" w:sz="4" w:space="0" w:color="A6A6A6" w:themeColor="background1" w:themeShade="A6"/>
              <w:left w:val="single" w:sz="4" w:space="0" w:color="7F7F7F" w:themeColor="text1" w:themeTint="80"/>
              <w:right w:val="single" w:sz="4" w:space="0" w:color="595959" w:themeColor="text1" w:themeTint="A6"/>
            </w:tcBorders>
          </w:tcPr>
          <w:p w14:paraId="7B4656F5" w14:textId="15ED2EFA" w:rsidR="00E847C4" w:rsidRPr="00235AC3" w:rsidRDefault="00E847C4"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The </w:t>
            </w:r>
            <w:hyperlink r:id="rId69" w:history="1">
              <w:r w:rsidRPr="00BC314E">
                <w:rPr>
                  <w:bCs/>
                  <w:color w:val="0070C0"/>
                  <w:szCs w:val="18"/>
                  <w:u w:val="single"/>
                </w:rPr>
                <w:t>MIX</w:t>
              </w:r>
            </w:hyperlink>
            <w:r w:rsidRPr="00BC314E">
              <w:rPr>
                <w:bCs/>
                <w:color w:val="0070C0"/>
                <w:szCs w:val="18"/>
                <w:u w:val="single"/>
              </w:rPr>
              <w:t>’s</w:t>
            </w:r>
            <w:r w:rsidRPr="00BC314E">
              <w:rPr>
                <w:bCs/>
                <w:color w:val="0070C0"/>
                <w:szCs w:val="18"/>
              </w:rPr>
              <w:t xml:space="preserve"> </w:t>
            </w:r>
            <w:r w:rsidRPr="00BC314E">
              <w:rPr>
                <w:bCs/>
                <w:szCs w:val="18"/>
              </w:rPr>
              <w:t xml:space="preserve">primary objective is to increase transparency in the microfinance industry through data collection and analysis. To meet this objective, MIX presents a range of data on MFIs, from financial and operational data to data on social performance, products and funding structure. MFIs voluntarily provide data to the MIX and can submit this using the </w:t>
            </w:r>
            <w:hyperlink r:id="rId70" w:history="1">
              <w:r w:rsidRPr="00BC314E">
                <w:rPr>
                  <w:bCs/>
                  <w:color w:val="0070C0"/>
                  <w:szCs w:val="18"/>
                  <w:u w:val="single"/>
                </w:rPr>
                <w:t>MIX’s downloadable data form</w:t>
              </w:r>
            </w:hyperlink>
            <w:r w:rsidRPr="00BC314E">
              <w:rPr>
                <w:bCs/>
                <w:szCs w:val="18"/>
              </w:rPr>
              <w:t xml:space="preserve"> (available in multiple languages) and sending any reports that may already contain the information required (</w:t>
            </w:r>
            <w:r w:rsidR="00880346">
              <w:rPr>
                <w:bCs/>
                <w:szCs w:val="18"/>
              </w:rPr>
              <w:t xml:space="preserve">i.e., </w:t>
            </w:r>
            <w:r w:rsidRPr="00BC314E">
              <w:rPr>
                <w:bCs/>
                <w:szCs w:val="18"/>
              </w:rPr>
              <w:t xml:space="preserve">ratings, annual reports, donor/investor reports and audits). MFIs can also submit </w:t>
            </w:r>
            <w:hyperlink r:id="rId71" w:history="1">
              <w:r w:rsidRPr="00BC314E">
                <w:rPr>
                  <w:bCs/>
                  <w:szCs w:val="18"/>
                </w:rPr>
                <w:t xml:space="preserve">core </w:t>
              </w:r>
              <w:r w:rsidRPr="00BC314E">
                <w:rPr>
                  <w:bCs/>
                  <w:color w:val="0070C0"/>
                  <w:szCs w:val="18"/>
                  <w:u w:val="single"/>
                </w:rPr>
                <w:t>social performance indicator data</w:t>
              </w:r>
            </w:hyperlink>
            <w:r w:rsidRPr="00BC314E">
              <w:rPr>
                <w:bCs/>
                <w:szCs w:val="18"/>
              </w:rPr>
              <w:t>.</w:t>
            </w:r>
          </w:p>
          <w:p w14:paraId="6357FFF8" w14:textId="69415149" w:rsidR="00E847C4" w:rsidRPr="00BC314E" w:rsidRDefault="000603AB" w:rsidP="001D01A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hyperlink r:id="rId72" w:history="1">
              <w:r w:rsidR="00E847C4" w:rsidRPr="00BC314E">
                <w:rPr>
                  <w:bCs/>
                  <w:color w:val="0070C0"/>
                  <w:szCs w:val="18"/>
                  <w:u w:val="single"/>
                </w:rPr>
                <w:t>MFTransparency</w:t>
              </w:r>
            </w:hyperlink>
            <w:r w:rsidR="00E847C4" w:rsidRPr="00BC314E">
              <w:rPr>
                <w:bCs/>
                <w:szCs w:val="18"/>
              </w:rPr>
              <w:t xml:space="preserve"> encourages the microfinance industry to be open and transparent regarding the true price of loan products and to provide the information clearly and consistently. It collects and publishes data on loan pricing to help investors and other industry stakeholders make comparisons. Through the Global Transparency Pricing Initiative, microfinance service providers of all types</w:t>
            </w:r>
            <w:r w:rsidR="00DF06EB">
              <w:rPr>
                <w:bCs/>
                <w:szCs w:val="18"/>
              </w:rPr>
              <w:t>,</w:t>
            </w:r>
            <w:r w:rsidR="00E847C4" w:rsidRPr="00BC314E">
              <w:rPr>
                <w:bCs/>
                <w:szCs w:val="18"/>
              </w:rPr>
              <w:t xml:space="preserve"> including NGOs, banks and cooperatives</w:t>
            </w:r>
            <w:r w:rsidR="00DF06EB">
              <w:rPr>
                <w:bCs/>
                <w:szCs w:val="18"/>
              </w:rPr>
              <w:t>,</w:t>
            </w:r>
            <w:r w:rsidR="00E847C4" w:rsidRPr="00BC314E">
              <w:rPr>
                <w:bCs/>
                <w:szCs w:val="18"/>
              </w:rPr>
              <w:t xml:space="preserve"> can participate by submitting their microloan pricing data. It works on a country-by-country basis and does not publish data for any country until it has </w:t>
            </w:r>
            <w:r w:rsidR="00DF06EB">
              <w:rPr>
                <w:bCs/>
                <w:szCs w:val="18"/>
              </w:rPr>
              <w:t>a</w:t>
            </w:r>
            <w:r w:rsidR="00DF06EB" w:rsidRPr="00BC314E">
              <w:rPr>
                <w:bCs/>
                <w:szCs w:val="18"/>
              </w:rPr>
              <w:t xml:space="preserve"> </w:t>
            </w:r>
            <w:r w:rsidR="00E847C4" w:rsidRPr="00BC314E">
              <w:rPr>
                <w:bCs/>
                <w:szCs w:val="18"/>
              </w:rPr>
              <w:t>large majority of that market represented. As of 2012, MFTransparency had data on the following countries: Azerbaijan, Bolivia, Bosnia and Herzegovina, Cambodia, Colombia, Ecuador, Ethiopia, Ghana, India, Kenya, Malawi, Mozambique, Philippines, Rwanda, Tanzania, Uganda and Zambia. For MFIs in countries not yet covered, MFTransparency can provide an official Pricing Certification following in-depth analysis</w:t>
            </w:r>
            <w:r w:rsidR="00E847C4">
              <w:rPr>
                <w:bCs/>
                <w:szCs w:val="18"/>
              </w:rPr>
              <w:t>.</w:t>
            </w:r>
          </w:p>
          <w:p w14:paraId="57D014FA" w14:textId="77777777" w:rsidR="00E847C4" w:rsidRPr="00BC314E" w:rsidRDefault="00E847C4" w:rsidP="00BC314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Developed through broad industry consultation and launched in 2012, the </w:t>
            </w:r>
            <w:hyperlink r:id="rId73" w:history="1">
              <w:r w:rsidRPr="00BC314E">
                <w:rPr>
                  <w:bCs/>
                  <w:color w:val="0070C0"/>
                  <w:szCs w:val="18"/>
                  <w:u w:val="single"/>
                </w:rPr>
                <w:t>SPTF Universal Standards for Social Performance Management</w:t>
              </w:r>
            </w:hyperlink>
            <w:r w:rsidRPr="00BC314E">
              <w:rPr>
                <w:bCs/>
                <w:szCs w:val="18"/>
              </w:rPr>
              <w:t xml:space="preserve"> are a set of management standards that apply to all microfinance institutions pursing a double bottom line. Meeting the standards signifies that an institution has “strong” social performance management (SPM) practices. To achieve this, institutions must:</w:t>
            </w:r>
          </w:p>
          <w:p w14:paraId="4FCE1E52" w14:textId="2CF31359"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d</w:t>
            </w:r>
            <w:r w:rsidRPr="00BC314E">
              <w:rPr>
                <w:bCs/>
                <w:szCs w:val="18"/>
              </w:rPr>
              <w:t xml:space="preserve">efine </w:t>
            </w:r>
            <w:r w:rsidR="00E847C4" w:rsidRPr="00BC314E">
              <w:rPr>
                <w:bCs/>
                <w:szCs w:val="18"/>
              </w:rPr>
              <w:t xml:space="preserve">and </w:t>
            </w:r>
            <w:r>
              <w:rPr>
                <w:bCs/>
                <w:szCs w:val="18"/>
              </w:rPr>
              <w:t>m</w:t>
            </w:r>
            <w:r w:rsidRPr="00BC314E">
              <w:rPr>
                <w:bCs/>
                <w:szCs w:val="18"/>
              </w:rPr>
              <w:t xml:space="preserve">onitor </w:t>
            </w:r>
            <w:r>
              <w:rPr>
                <w:bCs/>
                <w:szCs w:val="18"/>
              </w:rPr>
              <w:t>s</w:t>
            </w:r>
            <w:r w:rsidRPr="00BC314E">
              <w:rPr>
                <w:bCs/>
                <w:szCs w:val="18"/>
              </w:rPr>
              <w:t xml:space="preserve">ocial </w:t>
            </w:r>
            <w:r>
              <w:rPr>
                <w:bCs/>
                <w:szCs w:val="18"/>
              </w:rPr>
              <w:t>g</w:t>
            </w:r>
            <w:r w:rsidRPr="00BC314E">
              <w:rPr>
                <w:bCs/>
                <w:szCs w:val="18"/>
              </w:rPr>
              <w:t>oals</w:t>
            </w:r>
            <w:r w:rsidR="00E847C4" w:rsidRPr="00BC314E">
              <w:rPr>
                <w:bCs/>
                <w:szCs w:val="18"/>
              </w:rPr>
              <w:t>;</w:t>
            </w:r>
          </w:p>
          <w:p w14:paraId="0FB41771" w14:textId="2DC98399"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e</w:t>
            </w:r>
            <w:r w:rsidRPr="00BC314E">
              <w:rPr>
                <w:bCs/>
                <w:szCs w:val="18"/>
              </w:rPr>
              <w:t xml:space="preserve">nsure </w:t>
            </w:r>
            <w:r>
              <w:rPr>
                <w:bCs/>
                <w:szCs w:val="18"/>
              </w:rPr>
              <w:t>b</w:t>
            </w:r>
            <w:r w:rsidRPr="00BC314E">
              <w:rPr>
                <w:bCs/>
                <w:szCs w:val="18"/>
              </w:rPr>
              <w:t>oard</w:t>
            </w:r>
            <w:r w:rsidR="00E847C4" w:rsidRPr="00BC314E">
              <w:rPr>
                <w:bCs/>
                <w:szCs w:val="18"/>
              </w:rPr>
              <w:t xml:space="preserve">, </w:t>
            </w:r>
            <w:r>
              <w:rPr>
                <w:bCs/>
                <w:szCs w:val="18"/>
              </w:rPr>
              <w:t>m</w:t>
            </w:r>
            <w:r w:rsidRPr="00BC314E">
              <w:rPr>
                <w:bCs/>
                <w:szCs w:val="18"/>
              </w:rPr>
              <w:t xml:space="preserve">anagement </w:t>
            </w:r>
            <w:r w:rsidR="00E847C4" w:rsidRPr="00BC314E">
              <w:rPr>
                <w:bCs/>
                <w:szCs w:val="18"/>
              </w:rPr>
              <w:t xml:space="preserve">and </w:t>
            </w:r>
            <w:r>
              <w:rPr>
                <w:bCs/>
                <w:szCs w:val="18"/>
              </w:rPr>
              <w:t>e</w:t>
            </w:r>
            <w:r w:rsidRPr="00BC314E">
              <w:rPr>
                <w:bCs/>
                <w:szCs w:val="18"/>
              </w:rPr>
              <w:t xml:space="preserve">mployee </w:t>
            </w:r>
            <w:r>
              <w:rPr>
                <w:bCs/>
                <w:szCs w:val="18"/>
              </w:rPr>
              <w:t>c</w:t>
            </w:r>
            <w:r w:rsidRPr="00BC314E">
              <w:rPr>
                <w:bCs/>
                <w:szCs w:val="18"/>
              </w:rPr>
              <w:t xml:space="preserve">ommitment </w:t>
            </w:r>
            <w:r w:rsidR="00E847C4" w:rsidRPr="00BC314E">
              <w:rPr>
                <w:bCs/>
                <w:szCs w:val="18"/>
              </w:rPr>
              <w:t xml:space="preserve">to </w:t>
            </w:r>
            <w:r>
              <w:rPr>
                <w:bCs/>
                <w:szCs w:val="18"/>
              </w:rPr>
              <w:t>s</w:t>
            </w:r>
            <w:r w:rsidRPr="00BC314E">
              <w:rPr>
                <w:bCs/>
                <w:szCs w:val="18"/>
              </w:rPr>
              <w:t xml:space="preserve">ocial </w:t>
            </w:r>
            <w:r>
              <w:rPr>
                <w:bCs/>
                <w:szCs w:val="18"/>
              </w:rPr>
              <w:t>g</w:t>
            </w:r>
            <w:r w:rsidRPr="00BC314E">
              <w:rPr>
                <w:bCs/>
                <w:szCs w:val="18"/>
              </w:rPr>
              <w:t>oals</w:t>
            </w:r>
            <w:r w:rsidR="00E847C4" w:rsidRPr="00BC314E">
              <w:rPr>
                <w:bCs/>
                <w:szCs w:val="18"/>
              </w:rPr>
              <w:t>;</w:t>
            </w:r>
          </w:p>
          <w:p w14:paraId="41A03687" w14:textId="03FBDEE1"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w:t>
            </w:r>
            <w:r w:rsidRPr="00BC314E">
              <w:rPr>
                <w:bCs/>
                <w:szCs w:val="18"/>
              </w:rPr>
              <w:t xml:space="preserve">reat </w:t>
            </w:r>
            <w:r>
              <w:rPr>
                <w:bCs/>
                <w:szCs w:val="18"/>
              </w:rPr>
              <w:t>c</w:t>
            </w:r>
            <w:r w:rsidRPr="00BC314E">
              <w:rPr>
                <w:bCs/>
                <w:szCs w:val="18"/>
              </w:rPr>
              <w:t xml:space="preserve">lients </w:t>
            </w:r>
            <w:r>
              <w:rPr>
                <w:bCs/>
                <w:szCs w:val="18"/>
              </w:rPr>
              <w:t>r</w:t>
            </w:r>
            <w:r w:rsidRPr="00BC314E">
              <w:rPr>
                <w:bCs/>
                <w:szCs w:val="18"/>
              </w:rPr>
              <w:t>esponsibly</w:t>
            </w:r>
            <w:r w:rsidR="00E847C4" w:rsidRPr="00BC314E">
              <w:rPr>
                <w:bCs/>
                <w:szCs w:val="18"/>
              </w:rPr>
              <w:t>;</w:t>
            </w:r>
          </w:p>
          <w:p w14:paraId="6A6DEF81" w14:textId="4A4E9C0D"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d</w:t>
            </w:r>
            <w:r w:rsidRPr="00BC314E">
              <w:rPr>
                <w:bCs/>
                <w:szCs w:val="18"/>
              </w:rPr>
              <w:t xml:space="preserve">esign </w:t>
            </w:r>
            <w:r>
              <w:rPr>
                <w:bCs/>
                <w:szCs w:val="18"/>
              </w:rPr>
              <w:t>p</w:t>
            </w:r>
            <w:r w:rsidRPr="00BC314E">
              <w:rPr>
                <w:bCs/>
                <w:szCs w:val="18"/>
              </w:rPr>
              <w:t>roducts</w:t>
            </w:r>
            <w:r w:rsidR="00E847C4" w:rsidRPr="00BC314E">
              <w:rPr>
                <w:bCs/>
                <w:szCs w:val="18"/>
              </w:rPr>
              <w:t xml:space="preserve">, </w:t>
            </w:r>
            <w:r>
              <w:rPr>
                <w:bCs/>
                <w:szCs w:val="18"/>
              </w:rPr>
              <w:t>s</w:t>
            </w:r>
            <w:r w:rsidRPr="00BC314E">
              <w:rPr>
                <w:bCs/>
                <w:szCs w:val="18"/>
              </w:rPr>
              <w:t>ervices</w:t>
            </w:r>
            <w:r w:rsidR="00E847C4" w:rsidRPr="00BC314E">
              <w:rPr>
                <w:bCs/>
                <w:szCs w:val="18"/>
              </w:rPr>
              <w:t xml:space="preserve">, </w:t>
            </w:r>
            <w:r>
              <w:rPr>
                <w:bCs/>
                <w:szCs w:val="18"/>
              </w:rPr>
              <w:t>d</w:t>
            </w:r>
            <w:r w:rsidRPr="00BC314E">
              <w:rPr>
                <w:bCs/>
                <w:szCs w:val="18"/>
              </w:rPr>
              <w:t xml:space="preserve">elivery </w:t>
            </w:r>
            <w:r>
              <w:rPr>
                <w:bCs/>
                <w:szCs w:val="18"/>
              </w:rPr>
              <w:t>m</w:t>
            </w:r>
            <w:r w:rsidRPr="00BC314E">
              <w:rPr>
                <w:bCs/>
                <w:szCs w:val="18"/>
              </w:rPr>
              <w:t xml:space="preserve">odels </w:t>
            </w:r>
            <w:r w:rsidR="00E847C4" w:rsidRPr="00BC314E">
              <w:rPr>
                <w:bCs/>
                <w:szCs w:val="18"/>
              </w:rPr>
              <w:t xml:space="preserve">and </w:t>
            </w:r>
            <w:r>
              <w:rPr>
                <w:bCs/>
                <w:szCs w:val="18"/>
              </w:rPr>
              <w:t>c</w:t>
            </w:r>
            <w:r w:rsidRPr="00BC314E">
              <w:rPr>
                <w:bCs/>
                <w:szCs w:val="18"/>
              </w:rPr>
              <w:t xml:space="preserve">hannels </w:t>
            </w:r>
            <w:r>
              <w:rPr>
                <w:bCs/>
                <w:szCs w:val="18"/>
              </w:rPr>
              <w:t>t</w:t>
            </w:r>
            <w:r w:rsidRPr="00BC314E">
              <w:rPr>
                <w:bCs/>
                <w:szCs w:val="18"/>
              </w:rPr>
              <w:t xml:space="preserve">hat </w:t>
            </w:r>
            <w:r>
              <w:rPr>
                <w:bCs/>
                <w:szCs w:val="18"/>
              </w:rPr>
              <w:t>m</w:t>
            </w:r>
            <w:r w:rsidRPr="00BC314E">
              <w:rPr>
                <w:bCs/>
                <w:szCs w:val="18"/>
              </w:rPr>
              <w:t xml:space="preserve">eet </w:t>
            </w:r>
            <w:r w:rsidR="00DE4B02">
              <w:rPr>
                <w:bCs/>
                <w:szCs w:val="18"/>
              </w:rPr>
              <w:t>c</w:t>
            </w:r>
            <w:r w:rsidR="00DE4B02" w:rsidRPr="00BC314E">
              <w:rPr>
                <w:bCs/>
                <w:szCs w:val="18"/>
              </w:rPr>
              <w:t>lients'</w:t>
            </w:r>
            <w:r w:rsidRPr="00BC314E">
              <w:rPr>
                <w:bCs/>
                <w:szCs w:val="18"/>
              </w:rPr>
              <w:t xml:space="preserve">’ </w:t>
            </w:r>
            <w:r>
              <w:rPr>
                <w:bCs/>
                <w:szCs w:val="18"/>
              </w:rPr>
              <w:t>n</w:t>
            </w:r>
            <w:r w:rsidRPr="00BC314E">
              <w:rPr>
                <w:bCs/>
                <w:szCs w:val="18"/>
              </w:rPr>
              <w:t xml:space="preserve">eeds </w:t>
            </w:r>
            <w:r w:rsidR="00E847C4" w:rsidRPr="00BC314E">
              <w:rPr>
                <w:bCs/>
                <w:szCs w:val="18"/>
              </w:rPr>
              <w:t xml:space="preserve">and </w:t>
            </w:r>
            <w:r>
              <w:rPr>
                <w:bCs/>
                <w:szCs w:val="18"/>
              </w:rPr>
              <w:t>p</w:t>
            </w:r>
            <w:r w:rsidRPr="00BC314E">
              <w:rPr>
                <w:bCs/>
                <w:szCs w:val="18"/>
              </w:rPr>
              <w:t>references</w:t>
            </w:r>
            <w:r w:rsidR="00E847C4" w:rsidRPr="00BC314E">
              <w:rPr>
                <w:bCs/>
                <w:szCs w:val="18"/>
              </w:rPr>
              <w:t>;</w:t>
            </w:r>
          </w:p>
          <w:p w14:paraId="42DF4E7E" w14:textId="27903487"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w:t>
            </w:r>
            <w:r w:rsidRPr="00BC314E">
              <w:rPr>
                <w:bCs/>
                <w:szCs w:val="18"/>
              </w:rPr>
              <w:t xml:space="preserve">reat </w:t>
            </w:r>
            <w:r>
              <w:rPr>
                <w:bCs/>
                <w:szCs w:val="18"/>
              </w:rPr>
              <w:t>e</w:t>
            </w:r>
            <w:r w:rsidRPr="00BC314E">
              <w:rPr>
                <w:bCs/>
                <w:szCs w:val="18"/>
              </w:rPr>
              <w:t xml:space="preserve">mployees </w:t>
            </w:r>
            <w:r>
              <w:rPr>
                <w:bCs/>
                <w:szCs w:val="18"/>
              </w:rPr>
              <w:t>r</w:t>
            </w:r>
            <w:r w:rsidRPr="00BC314E">
              <w:rPr>
                <w:bCs/>
                <w:szCs w:val="18"/>
              </w:rPr>
              <w:t>esponsibly</w:t>
            </w:r>
            <w:r w:rsidR="00E847C4" w:rsidRPr="00BC314E">
              <w:rPr>
                <w:bCs/>
                <w:szCs w:val="18"/>
              </w:rPr>
              <w:t>; and</w:t>
            </w:r>
          </w:p>
          <w:p w14:paraId="70760410" w14:textId="7C19340C" w:rsidR="00E847C4" w:rsidRPr="00BC314E" w:rsidRDefault="00DF06EB" w:rsidP="00BC314E">
            <w:pPr>
              <w:pStyle w:val="INDICATORTEXT"/>
              <w:numPr>
                <w:ilvl w:val="0"/>
                <w:numId w:val="44"/>
              </w:numPr>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b</w:t>
            </w:r>
            <w:r w:rsidRPr="00BC314E">
              <w:rPr>
                <w:bCs/>
                <w:szCs w:val="18"/>
              </w:rPr>
              <w:t xml:space="preserve">alance </w:t>
            </w:r>
            <w:r>
              <w:rPr>
                <w:bCs/>
                <w:szCs w:val="18"/>
              </w:rPr>
              <w:t>f</w:t>
            </w:r>
            <w:r w:rsidRPr="00BC314E">
              <w:rPr>
                <w:bCs/>
                <w:szCs w:val="18"/>
              </w:rPr>
              <w:t xml:space="preserve">inancial </w:t>
            </w:r>
            <w:r w:rsidR="00E847C4" w:rsidRPr="00BC314E">
              <w:rPr>
                <w:bCs/>
                <w:szCs w:val="18"/>
              </w:rPr>
              <w:t xml:space="preserve">and </w:t>
            </w:r>
            <w:r>
              <w:rPr>
                <w:bCs/>
                <w:szCs w:val="18"/>
              </w:rPr>
              <w:t>s</w:t>
            </w:r>
            <w:r w:rsidRPr="00BC314E">
              <w:rPr>
                <w:bCs/>
                <w:szCs w:val="18"/>
              </w:rPr>
              <w:t xml:space="preserve">ocial </w:t>
            </w:r>
            <w:r>
              <w:rPr>
                <w:bCs/>
                <w:szCs w:val="18"/>
              </w:rPr>
              <w:t>p</w:t>
            </w:r>
            <w:r w:rsidRPr="00BC314E">
              <w:rPr>
                <w:bCs/>
                <w:szCs w:val="18"/>
              </w:rPr>
              <w:t>erformance</w:t>
            </w:r>
          </w:p>
          <w:p w14:paraId="502CC1F8" w14:textId="6DEEAC5D" w:rsidR="00E847C4" w:rsidRPr="00235AC3" w:rsidRDefault="00E847C4" w:rsidP="00DF06E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The </w:t>
            </w:r>
            <w:r w:rsidR="00DF06EB">
              <w:rPr>
                <w:bCs/>
                <w:szCs w:val="18"/>
              </w:rPr>
              <w:t>s</w:t>
            </w:r>
            <w:r w:rsidR="00DF06EB" w:rsidRPr="00BC314E">
              <w:rPr>
                <w:bCs/>
                <w:szCs w:val="18"/>
              </w:rPr>
              <w:t xml:space="preserve">tandards </w:t>
            </w:r>
            <w:r w:rsidRPr="00BC314E">
              <w:rPr>
                <w:bCs/>
                <w:szCs w:val="18"/>
              </w:rPr>
              <w:t>are voluntary and aspirational, but MFIs (particularly SPTF members) are encouraged to use them to guide their strategies for achieving stronger social performance management and to self-regulate their social performance.</w:t>
            </w:r>
          </w:p>
        </w:tc>
      </w:tr>
      <w:tr w:rsidR="00F52ABB" w:rsidRPr="00CF025D" w14:paraId="1489B6D1" w14:textId="77777777" w:rsidTr="001D01AF">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595959" w:themeColor="text1" w:themeTint="A6"/>
            </w:tcBorders>
          </w:tcPr>
          <w:p w14:paraId="337DC1A3" w14:textId="77777777" w:rsidR="00F52ABB" w:rsidRPr="009F7AAC" w:rsidRDefault="00F52ABB" w:rsidP="001D01AF">
            <w:pPr>
              <w:pStyle w:val="INDICATORTEXT"/>
              <w:jc w:val="both"/>
              <w:rPr>
                <w:b/>
                <w:bCs/>
                <w:szCs w:val="18"/>
              </w:rPr>
            </w:pPr>
            <w:r w:rsidRPr="009F7AAC">
              <w:rPr>
                <w:b/>
                <w:bCs/>
                <w:szCs w:val="18"/>
              </w:rPr>
              <w:t>ASSESSMENT</w:t>
            </w:r>
          </w:p>
        </w:tc>
      </w:tr>
      <w:tr w:rsidR="00F52ABB" w:rsidRPr="00CF025D" w14:paraId="57320E34" w14:textId="77777777" w:rsidTr="005D179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7F7F7F" w:themeColor="text1" w:themeTint="80"/>
            </w:tcBorders>
          </w:tcPr>
          <w:p w14:paraId="31D2A318" w14:textId="77777777" w:rsidR="00F52ABB" w:rsidRDefault="00F52ABB" w:rsidP="00BC314E">
            <w:pPr>
              <w:pStyle w:val="INDICATORNUMBER"/>
              <w:rPr>
                <w:rStyle w:val="IntenseEmphasis"/>
                <w:b/>
                <w:bCs w:val="0"/>
                <w:i w:val="0"/>
                <w:iCs w:val="0"/>
                <w:color w:val="595959"/>
              </w:rPr>
            </w:pPr>
            <w:r>
              <w:rPr>
                <w:rStyle w:val="IntenseEmphasis"/>
                <w:b/>
                <w:bCs w:val="0"/>
                <w:i w:val="0"/>
                <w:iCs w:val="0"/>
                <w:color w:val="595959"/>
              </w:rPr>
              <w:t>IFD 3</w:t>
            </w:r>
            <w:r w:rsidR="00BC314E">
              <w:rPr>
                <w:rStyle w:val="IntenseEmphasis"/>
                <w:b/>
                <w:bCs w:val="0"/>
                <w:i w:val="0"/>
                <w:iCs w:val="0"/>
                <w:color w:val="595959"/>
              </w:rPr>
              <w:t>4</w:t>
            </w:r>
          </w:p>
        </w:tc>
        <w:tc>
          <w:tcPr>
            <w:tcW w:w="8080" w:type="dxa"/>
            <w:tcBorders>
              <w:top w:val="single" w:sz="4" w:space="0" w:color="A6A6A6" w:themeColor="background1" w:themeShade="A6"/>
              <w:left w:val="single" w:sz="4" w:space="0" w:color="7F7F7F" w:themeColor="text1" w:themeTint="80"/>
              <w:bottom w:val="single" w:sz="4" w:space="0" w:color="595959" w:themeColor="text1" w:themeTint="A6"/>
              <w:right w:val="single" w:sz="4" w:space="0" w:color="595959" w:themeColor="text1" w:themeTint="A6"/>
            </w:tcBorders>
          </w:tcPr>
          <w:p w14:paraId="2027D763" w14:textId="77777777" w:rsidR="00BC314E" w:rsidRPr="00BC314E" w:rsidRDefault="00BC314E" w:rsidP="00BC314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 xml:space="preserve">Maximum score: Three </w:t>
            </w:r>
            <w:r w:rsidRPr="00BC314E">
              <w:rPr>
                <w:bCs/>
                <w:szCs w:val="18"/>
              </w:rPr>
              <w:sym w:font="Wingdings" w:char="F0AB"/>
            </w:r>
          </w:p>
          <w:p w14:paraId="42F38535" w14:textId="77777777" w:rsidR="00F52ABB" w:rsidRPr="002F324F" w:rsidRDefault="00BC314E" w:rsidP="00BC314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C314E">
              <w:rPr>
                <w:bCs/>
                <w:szCs w:val="18"/>
              </w:rPr>
              <w:t>The assessment of this indicator is based on your responses to [34.1].</w:t>
            </w:r>
          </w:p>
        </w:tc>
      </w:tr>
    </w:tbl>
    <w:p w14:paraId="181A648B" w14:textId="77777777" w:rsidR="00F52ABB" w:rsidRDefault="00F52ABB" w:rsidP="00F52ABB">
      <w:pPr>
        <w:pStyle w:val="INDICATORNUMBER"/>
      </w:pPr>
    </w:p>
    <w:p w14:paraId="5E59F871" w14:textId="77777777" w:rsidR="00F52ABB" w:rsidRDefault="00F52ABB" w:rsidP="00B60BE5">
      <w:pPr>
        <w:pStyle w:val="INDICATORNUMBER"/>
      </w:pPr>
    </w:p>
    <w:sectPr w:rsidR="00F52ABB" w:rsidSect="00022FB2">
      <w:headerReference w:type="default" r:id="rId74"/>
      <w:headerReference w:type="first" r:id="rId75"/>
      <w:pgSz w:w="11900" w:h="16840"/>
      <w:pgMar w:top="1440" w:right="1616" w:bottom="1440" w:left="1616"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8C42422" w14:textId="77777777" w:rsidR="00DF0607" w:rsidRDefault="00DF0607" w:rsidP="00936049">
      <w:r>
        <w:separator/>
      </w:r>
    </w:p>
  </w:endnote>
  <w:endnote w:type="continuationSeparator" w:id="0">
    <w:p w14:paraId="44FCEFC9" w14:textId="77777777" w:rsidR="00DF0607" w:rsidRDefault="00DF0607" w:rsidP="00936049">
      <w:r>
        <w:continuationSeparator/>
      </w:r>
    </w:p>
  </w:endnote>
  <w:endnote w:type="continuationNotice" w:id="1">
    <w:p w14:paraId="13B2BC71" w14:textId="77777777" w:rsidR="00DF0607" w:rsidRDefault="00DF0607">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Alright Sans Regular">
    <w:altName w:val="Courier New"/>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onsolas">
    <w:charset w:val="00"/>
    <w:family w:val="modern"/>
    <w:pitch w:val="fixed"/>
    <w:sig w:usb0="E10002FF" w:usb1="4000FCFF" w:usb2="00000009" w:usb3="00000000" w:csb0="0000019F" w:csb1="00000000"/>
  </w:font>
  <w:font w:name="Cambria">
    <w:altName w:val="Palatino Linotype"/>
    <w:charset w:val="00"/>
    <w:family w:val="roman"/>
    <w:pitch w:val="variable"/>
    <w:sig w:usb0="00000001" w:usb1="400004FF" w:usb2="00000000" w:usb3="00000000" w:csb0="0000019F" w:csb1="00000000"/>
  </w:font>
  <w:font w:name="Alright Sans Light">
    <w:altName w:val="Arial"/>
    <w:panose1 w:val="00000000000000000000"/>
    <w:charset w:val="00"/>
    <w:family w:val="modern"/>
    <w:notTrueType/>
    <w:pitch w:val="variable"/>
    <w:sig w:usb0="00000001" w:usb1="00000001" w:usb2="00000000" w:usb3="00000000" w:csb0="0000000B" w:csb1="00000000"/>
  </w:font>
  <w:font w:name="Helvetica">
    <w:panose1 w:val="020B05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101C5B" w14:textId="77777777" w:rsidR="000603AB" w:rsidRDefault="000603A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131852" w14:textId="77777777" w:rsidR="00092AE4" w:rsidRDefault="00092AE4" w:rsidP="00580CA9">
    <w:pPr>
      <w:pStyle w:val="Footer"/>
      <w:tabs>
        <w:tab w:val="clear" w:pos="4320"/>
        <w:tab w:val="clear" w:pos="8640"/>
        <w:tab w:val="right" w:pos="8668"/>
      </w:tabs>
      <w:spacing w:before="0" w:after="0"/>
      <w:rPr>
        <w:noProof/>
        <w:lang w:eastAsia="en-GB"/>
      </w:rPr>
    </w:pPr>
  </w:p>
  <w:p w14:paraId="2015D446" w14:textId="77777777" w:rsidR="00092AE4" w:rsidRPr="0098553C" w:rsidRDefault="00092AE4" w:rsidP="00F3454E">
    <w:pPr>
      <w:pStyle w:val="Footer"/>
      <w:framePr w:w="11856" w:wrap="around" w:vAnchor="text" w:hAnchor="page" w:x="1" w:y="52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8</w:t>
    </w:r>
    <w:r w:rsidRPr="0098553C">
      <w:rPr>
        <w:rStyle w:val="PageNumber"/>
        <w:rFonts w:ascii="Alright Sans Light" w:hAnsi="Alright Sans Light"/>
        <w:color w:val="808080"/>
      </w:rPr>
      <w:fldChar w:fldCharType="end"/>
    </w:r>
  </w:p>
  <w:p w14:paraId="3BD50B63" w14:textId="24E6848D" w:rsidR="00092AE4" w:rsidRDefault="00092AE4" w:rsidP="00F3454E">
    <w:pPr>
      <w:pStyle w:val="Footer"/>
      <w:tabs>
        <w:tab w:val="clear" w:pos="4320"/>
        <w:tab w:val="clear" w:pos="8640"/>
        <w:tab w:val="left" w:pos="4295"/>
        <w:tab w:val="right" w:pos="8668"/>
      </w:tabs>
    </w:pPr>
    <w:r>
      <w:rPr>
        <w:noProof/>
        <w:lang w:eastAsia="ja-JP"/>
      </w:rPr>
      <mc:AlternateContent>
        <mc:Choice Requires="wps">
          <w:drawing>
            <wp:anchor distT="45720" distB="45720" distL="114300" distR="114300" simplePos="0" relativeHeight="251656192" behindDoc="0" locked="0" layoutInCell="1" allowOverlap="1" wp14:anchorId="357E2197" wp14:editId="1330C19F">
              <wp:simplePos x="0" y="0"/>
              <wp:positionH relativeFrom="margin">
                <wp:posOffset>-302150</wp:posOffset>
              </wp:positionH>
              <wp:positionV relativeFrom="paragraph">
                <wp:posOffset>188567</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33D2E92A" w14:textId="3B1D041F" w:rsidR="00092AE4" w:rsidRPr="00F3454E" w:rsidRDefault="00092AE4" w:rsidP="00F67EF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57E2197" id="_x0000_t202" coordsize="21600,21600" o:spt="202" path="m,l,21600r21600,l21600,xe">
              <v:stroke joinstyle="miter"/>
              <v:path gradientshapeok="t" o:connecttype="rect"/>
            </v:shapetype>
            <v:shape id="Text Box 2" o:spid="_x0000_s1112" type="#_x0000_t202" style="position:absolute;margin-left:-23.8pt;margin-top:14.85pt;width:197.25pt;height:110.6pt;z-index:25165619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VvIQIAAB4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" stroked="f">
              <v:textbox style="mso-fit-shape-to-text:t">
                <w:txbxContent>
                  <w:p w14:paraId="33D2E92A" w14:textId="3B1D041F" w:rsidR="00092AE4" w:rsidRPr="00F3454E" w:rsidRDefault="00092AE4" w:rsidP="00F67EF9">
                    <w:pPr>
                      <w:rPr>
                        <w:color w:val="A6A6A6" w:themeColor="background1" w:themeShade="A6"/>
                        <w:sz w:val="14"/>
                        <w:szCs w:val="14"/>
                      </w:rPr>
                    </w:pPr>
                    <w:r w:rsidRPr="00F3454E">
                      <w:rPr>
                        <w:color w:val="A6A6A6" w:themeColor="background1" w:themeShade="A6"/>
                        <w:sz w:val="14"/>
                        <w:szCs w:val="14"/>
                      </w:rPr>
                      <w:t xml:space="preserve">Copyright © 2014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ja-JP"/>
      </w:rPr>
      <w:drawing>
        <wp:anchor distT="0" distB="0" distL="114300" distR="114300" simplePos="0" relativeHeight="251649024" behindDoc="1" locked="0" layoutInCell="1" allowOverlap="1" wp14:anchorId="44FA09EA" wp14:editId="5080BDCA">
          <wp:simplePos x="0" y="0"/>
          <wp:positionH relativeFrom="page">
            <wp:posOffset>5120640</wp:posOffset>
          </wp:positionH>
          <wp:positionV relativeFrom="page">
            <wp:posOffset>9509760</wp:posOffset>
          </wp:positionV>
          <wp:extent cx="2435335" cy="1176655"/>
          <wp:effectExtent l="0" t="0" r="3175" b="4445"/>
          <wp:wrapNone/>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7766"/>
                  <a:stretch/>
                </pic:blipFill>
                <pic:spPr bwMode="auto">
                  <a:xfrm>
                    <a:off x="0" y="0"/>
                    <a:ext cx="243533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389139"/>
      <w:docPartObj>
        <w:docPartGallery w:val="Page Numbers (Bottom of Page)"/>
        <w:docPartUnique/>
      </w:docPartObj>
    </w:sdtPr>
    <w:sdtEndPr/>
    <w:sdtContent>
      <w:p w14:paraId="2811622A" w14:textId="4C21CFD4" w:rsidR="00092AE4" w:rsidRDefault="00092AE4">
        <w:pPr>
          <w:pStyle w:val="Footer"/>
          <w:jc w:val="center"/>
        </w:pPr>
        <w:r>
          <w:rPr>
            <w:noProof/>
            <w:lang w:eastAsia="ja-JP"/>
          </w:rPr>
          <mc:AlternateContent>
            <mc:Choice Requires="wpg">
              <w:drawing>
                <wp:anchor distT="0" distB="0" distL="114300" distR="114300" simplePos="0" relativeHeight="251667456" behindDoc="0" locked="0" layoutInCell="1" allowOverlap="1" wp14:anchorId="0BFA8EE0" wp14:editId="75FDBDBB">
                  <wp:simplePos x="0" y="0"/>
                  <wp:positionH relativeFrom="page">
                    <wp:align>right</wp:align>
                  </wp:positionH>
                  <wp:positionV relativeFrom="paragraph">
                    <wp:posOffset>-176530</wp:posOffset>
                  </wp:positionV>
                  <wp:extent cx="7553990" cy="1019603"/>
                  <wp:effectExtent l="0" t="0" r="8890" b="9525"/>
                  <wp:wrapNone/>
                  <wp:docPr id="2" name="Group 2"/>
                  <wp:cNvGraphicFramePr/>
                  <a:graphic xmlns:a="http://schemas.openxmlformats.org/drawingml/2006/main">
                    <a:graphicData uri="http://schemas.microsoft.com/office/word/2010/wordprocessingGroup">
                      <wpg:wgp>
                        <wpg:cNvGrpSpPr/>
                        <wpg:grpSpPr>
                          <a:xfrm>
                            <a:off x="0" y="0"/>
                            <a:ext cx="7553990" cy="1019603"/>
                            <a:chOff x="0" y="0"/>
                            <a:chExt cx="7553990" cy="1019603"/>
                          </a:xfrm>
                        </wpg:grpSpPr>
                        <pic:pic xmlns:pic="http://schemas.openxmlformats.org/drawingml/2006/picture">
                          <pic:nvPicPr>
                            <pic:cNvPr id="9" name="Picture 9"/>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138223"/>
                              <a:ext cx="2919095" cy="881380"/>
                            </a:xfrm>
                            <a:prstGeom prst="rect">
                              <a:avLst/>
                            </a:prstGeom>
                          </pic:spPr>
                        </pic:pic>
                        <pic:pic xmlns:pic="http://schemas.openxmlformats.org/drawingml/2006/picture">
                          <pic:nvPicPr>
                            <pic:cNvPr id="10" name="Picture 10"/>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572540" y="0"/>
                              <a:ext cx="3981450" cy="881380"/>
                            </a:xfrm>
                            <a:prstGeom prst="rect">
                              <a:avLst/>
                            </a:prstGeom>
                          </pic:spPr>
                        </pic:pic>
                      </wpg:wgp>
                    </a:graphicData>
                  </a:graphic>
                </wp:anchor>
              </w:drawing>
            </mc:Choice>
            <mc:Fallback>
              <w:pict>
                <v:group w14:anchorId="5B519830" id="Group 2" o:spid="_x0000_s1026" style="position:absolute;margin-left:543.6pt;margin-top:-13.9pt;width:594.8pt;height:80.3pt;z-index:251667456;mso-position-horizontal:right;mso-position-horizontal-relative:page" coordsize="75539,1019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09/j37r3Xvfuvde9+691737r&#10;3Xvfuvde9+691737r3Xvfuvde9+691737r3Xvfuvde9+691737r3Xvfuvde9+691737r3Xvfuvde&#10;9+691737r3Xvfuvde9+691737r3Xvfuvde9+691737r3Xvfuvde9+691737r3Xvfuvde9+691737&#10;r3Xvfuvde9+691737r3Xvfuvde9+691737r3Xvfuvde9+691737r3Xvfuvde9+691737r3Xvfuvd&#10;e9+691737r3Xvfuvde9+691//9Tf4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f/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top:1382;width:29190;height:88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bn6KXBAAAA2gAAAA8AAABkcnMvZG93bnJldi54bWxEj0FrwkAUhO+F/oflCb2UutFD0TSrSKTQ&#10;i1A1P+CRfWaD2bdhd5uk/94VBI/DzHzDFNvJdmIgH1rHChbzDARx7XTLjYLq/P2xAhEissbOMSn4&#10;pwDbzetLgbl2Ix9pOMVGJAiHHBWYGPtcylAbshjmridO3sV5izFJ30jtcUxw28llln1Kiy2nBYM9&#10;lYbq6+nPKvD+YPr3cZDVEn/35KuSD1gq9Tabdl8gIk3xGX60f7SCNdyvpBsgNz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bn6KXBAAAA2gAAAA8AAAAAAAAAAAAAAAAAnwIA&#10;AGRycy9kb3ducmV2LnhtbFBLBQYAAAAABAAEAPcAAACNAwAAAAA=&#10;">
                    <v:imagedata r:id="rId3" o:title=""/>
                    <v:path arrowok="t"/>
                  </v:shape>
                  <v:shape id="Picture 10" o:spid="_x0000_s1028" type="#_x0000_t75" style="position:absolute;left:35725;width:39814;height:881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AbhOfDAAAA2wAAAA8AAABkcnMvZG93bnJldi54bWxEjzFvg0AMhfdK/Q8nV8oSlaMMVUVzoKii&#10;VdaQLtkszgEE5yPcldB/Hw+Vutl6z+993pWrG9VCc+g9G3hJUlDEjbc9twa+T5/Pb6BCRLY4eiYD&#10;vxSgLB4fdphbf+MjLXVslYRwyNFAF+OUax2ajhyGxE/Eol387DDKOrfazniTcDfqLE1ftcOepaHD&#10;iT46aob6xxm4nlffbLfcZ9mo66/0UlXhNBizeVr376AirfHf/Hd9sIIv9PKLDKCLO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BuE58MAAADbAAAADwAAAAAAAAAAAAAAAACf&#10;AgAAZHJzL2Rvd25yZXYueG1sUEsFBgAAAAAEAAQA9wAAAI8DAAAAAA==&#10;">
                    <v:imagedata r:id="rId4" o:title=""/>
                    <v:path arrowok="t"/>
                  </v:shape>
                  <w10:wrap anchorx="page"/>
                </v:group>
              </w:pict>
            </mc:Fallback>
          </mc:AlternateContent>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3F7C75" w14:textId="77777777" w:rsidR="00092AE4" w:rsidRDefault="00092AE4" w:rsidP="00580CA9">
    <w:pPr>
      <w:pStyle w:val="Footer"/>
      <w:tabs>
        <w:tab w:val="clear" w:pos="4320"/>
        <w:tab w:val="clear" w:pos="8640"/>
        <w:tab w:val="right" w:pos="8668"/>
      </w:tabs>
      <w:spacing w:before="0" w:after="0"/>
      <w:rPr>
        <w:noProof/>
        <w:lang w:eastAsia="en-GB"/>
      </w:rPr>
    </w:pPr>
  </w:p>
  <w:p w14:paraId="199659BE" w14:textId="77777777" w:rsidR="00092AE4" w:rsidRPr="0098553C" w:rsidRDefault="00092AE4" w:rsidP="00F3454E">
    <w:pPr>
      <w:pStyle w:val="Footer"/>
      <w:framePr w:w="11856" w:wrap="around" w:vAnchor="text" w:hAnchor="page" w:x="1" w:y="52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0603AB">
      <w:rPr>
        <w:rStyle w:val="PageNumber"/>
        <w:rFonts w:ascii="Alright Sans Light" w:hAnsi="Alright Sans Light"/>
        <w:noProof/>
        <w:color w:val="808080"/>
      </w:rPr>
      <w:t>31</w:t>
    </w:r>
    <w:r w:rsidRPr="0098553C">
      <w:rPr>
        <w:rStyle w:val="PageNumber"/>
        <w:rFonts w:ascii="Alright Sans Light" w:hAnsi="Alright Sans Light"/>
        <w:color w:val="808080"/>
      </w:rPr>
      <w:fldChar w:fldCharType="end"/>
    </w:r>
  </w:p>
  <w:p w14:paraId="37FD7B35" w14:textId="77777777" w:rsidR="00092AE4" w:rsidRDefault="00092AE4" w:rsidP="00F3454E">
    <w:pPr>
      <w:pStyle w:val="Footer"/>
      <w:tabs>
        <w:tab w:val="clear" w:pos="4320"/>
        <w:tab w:val="clear" w:pos="8640"/>
        <w:tab w:val="left" w:pos="4295"/>
        <w:tab w:val="right" w:pos="8668"/>
      </w:tabs>
    </w:pPr>
    <w:r>
      <w:rPr>
        <w:noProof/>
        <w:lang w:eastAsia="ja-JP"/>
      </w:rPr>
      <mc:AlternateContent>
        <mc:Choice Requires="wps">
          <w:drawing>
            <wp:anchor distT="45720" distB="45720" distL="114300" distR="114300" simplePos="0" relativeHeight="251673600" behindDoc="0" locked="0" layoutInCell="1" allowOverlap="1" wp14:anchorId="126C680A" wp14:editId="2264967D">
              <wp:simplePos x="0" y="0"/>
              <wp:positionH relativeFrom="margin">
                <wp:posOffset>-302150</wp:posOffset>
              </wp:positionH>
              <wp:positionV relativeFrom="paragraph">
                <wp:posOffset>188567</wp:posOffset>
              </wp:positionV>
              <wp:extent cx="2505075" cy="1404620"/>
              <wp:effectExtent l="0" t="0" r="9525"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55CF4B2C" w14:textId="6893DC9E" w:rsidR="00092AE4" w:rsidRPr="00F3454E" w:rsidRDefault="00092AE4" w:rsidP="00F67EF9">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5</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26C680A" id="_x0000_t202" coordsize="21600,21600" o:spt="202" path="m,l,21600r21600,l21600,xe">
              <v:stroke joinstyle="miter"/>
              <v:path gradientshapeok="t" o:connecttype="rect"/>
            </v:shapetype>
            <v:shape id="_x0000_s1113" type="#_x0000_t202" style="position:absolute;margin-left:-23.8pt;margin-top:14.85pt;width:197.25pt;height:110.6pt;z-index:25167360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" stroked="f">
              <v:textbox style="mso-fit-shape-to-text:t">
                <w:txbxContent>
                  <w:p w14:paraId="55CF4B2C" w14:textId="6893DC9E" w:rsidR="00092AE4" w:rsidRPr="00F3454E" w:rsidRDefault="00092AE4" w:rsidP="00F67EF9">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5</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ja-JP"/>
      </w:rPr>
      <w:drawing>
        <wp:anchor distT="0" distB="0" distL="114300" distR="114300" simplePos="0" relativeHeight="251669504" behindDoc="1" locked="0" layoutInCell="1" allowOverlap="1" wp14:anchorId="22C27212" wp14:editId="07EDEE17">
          <wp:simplePos x="0" y="0"/>
          <wp:positionH relativeFrom="page">
            <wp:posOffset>5120640</wp:posOffset>
          </wp:positionH>
          <wp:positionV relativeFrom="page">
            <wp:posOffset>9509760</wp:posOffset>
          </wp:positionV>
          <wp:extent cx="2435335" cy="1176655"/>
          <wp:effectExtent l="0" t="0" r="3175" b="444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7766"/>
                  <a:stretch/>
                </pic:blipFill>
                <pic:spPr bwMode="auto">
                  <a:xfrm>
                    <a:off x="0" y="0"/>
                    <a:ext cx="243533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61A9BE" w14:textId="4014AF7D" w:rsidR="00092AE4" w:rsidRDefault="00092AE4" w:rsidP="00580CA9">
    <w:pPr>
      <w:pStyle w:val="Footer"/>
      <w:tabs>
        <w:tab w:val="clear" w:pos="4320"/>
        <w:tab w:val="clear" w:pos="8640"/>
        <w:tab w:val="left" w:pos="3869"/>
        <w:tab w:val="right" w:pos="8668"/>
      </w:tabs>
      <w:spacing w:before="0" w:after="0"/>
      <w:rPr>
        <w:noProof/>
        <w:lang w:eastAsia="en-GB"/>
      </w:rPr>
    </w:pPr>
    <w:r w:rsidRPr="006071C2">
      <w:rPr>
        <w:noProof/>
        <w:lang w:eastAsia="ja-JP"/>
      </w:rPr>
      <w:drawing>
        <wp:anchor distT="0" distB="0" distL="114300" distR="114300" simplePos="0" relativeHeight="251655168" behindDoc="1" locked="0" layoutInCell="1" allowOverlap="1" wp14:anchorId="5787E9AD" wp14:editId="4DD39011">
          <wp:simplePos x="0" y="0"/>
          <wp:positionH relativeFrom="margin">
            <wp:posOffset>3647882</wp:posOffset>
          </wp:positionH>
          <wp:positionV relativeFrom="page">
            <wp:align>bottom</wp:align>
          </wp:positionV>
          <wp:extent cx="2674040" cy="878647"/>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64499" t="25084"/>
                  <a:stretch/>
                </pic:blipFill>
                <pic:spPr bwMode="auto">
                  <a:xfrm>
                    <a:off x="0" y="0"/>
                    <a:ext cx="2674040" cy="8786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E618B6B" w14:textId="77777777" w:rsidR="00092AE4" w:rsidRPr="0098553C" w:rsidRDefault="00092AE4" w:rsidP="00F3454E">
    <w:pPr>
      <w:pStyle w:val="Footer"/>
      <w:framePr w:w="11856" w:wrap="around" w:vAnchor="text" w:hAnchor="page" w:x="66" w:y="31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0603AB">
      <w:rPr>
        <w:rStyle w:val="PageNumber"/>
        <w:rFonts w:ascii="Alright Sans Light" w:hAnsi="Alright Sans Light"/>
        <w:noProof/>
        <w:color w:val="808080"/>
      </w:rPr>
      <w:t>28</w:t>
    </w:r>
    <w:r w:rsidRPr="0098553C">
      <w:rPr>
        <w:rStyle w:val="PageNumber"/>
        <w:rFonts w:ascii="Alright Sans Light" w:hAnsi="Alright Sans Light"/>
        <w:color w:val="808080"/>
      </w:rPr>
      <w:fldChar w:fldCharType="end"/>
    </w:r>
  </w:p>
  <w:p w14:paraId="59D8A8FC" w14:textId="749D1E35" w:rsidR="00092AE4" w:rsidRDefault="00092AE4" w:rsidP="00580CA9">
    <w:pPr>
      <w:pStyle w:val="Footer"/>
      <w:tabs>
        <w:tab w:val="clear" w:pos="4320"/>
        <w:tab w:val="clear" w:pos="8640"/>
        <w:tab w:val="left" w:pos="3869"/>
        <w:tab w:val="right" w:pos="8668"/>
      </w:tabs>
      <w:spacing w:before="0" w:after="0"/>
    </w:pPr>
    <w:r>
      <w:rPr>
        <w:noProof/>
        <w:lang w:eastAsia="ja-JP"/>
      </w:rPr>
      <mc:AlternateContent>
        <mc:Choice Requires="wps">
          <w:drawing>
            <wp:anchor distT="45720" distB="45720" distL="114300" distR="114300" simplePos="0" relativeHeight="251659264" behindDoc="0" locked="0" layoutInCell="1" allowOverlap="1" wp14:anchorId="20EC1EE8" wp14:editId="484AC05B">
              <wp:simplePos x="0" y="0"/>
              <wp:positionH relativeFrom="margin">
                <wp:posOffset>-301625</wp:posOffset>
              </wp:positionH>
              <wp:positionV relativeFrom="paragraph">
                <wp:posOffset>160308</wp:posOffset>
              </wp:positionV>
              <wp:extent cx="2505075" cy="1404620"/>
              <wp:effectExtent l="0" t="0" r="9525" b="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4B5B3DB6" w14:textId="0B83915D" w:rsidR="00092AE4" w:rsidRPr="00F3454E" w:rsidRDefault="00092AE4" w:rsidP="00F67EF9">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5</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0EC1EE8" id="_x0000_t202" coordsize="21600,21600" o:spt="202" path="m,l,21600r21600,l21600,xe">
              <v:stroke joinstyle="miter"/>
              <v:path gradientshapeok="t" o:connecttype="rect"/>
            </v:shapetype>
            <v:shape id="_x0000_s1114" type="#_x0000_t202" style="position:absolute;margin-left:-23.75pt;margin-top:12.6pt;width:197.25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" stroked="f">
              <v:textbox style="mso-fit-shape-to-text:t">
                <w:txbxContent>
                  <w:p w14:paraId="4B5B3DB6" w14:textId="0B83915D" w:rsidR="00092AE4" w:rsidRPr="00F3454E" w:rsidRDefault="00092AE4" w:rsidP="00F67EF9">
                    <w:pPr>
                      <w:rPr>
                        <w:color w:val="A6A6A6" w:themeColor="background1" w:themeShade="A6"/>
                        <w:sz w:val="14"/>
                        <w:szCs w:val="14"/>
                      </w:rPr>
                    </w:pPr>
                    <w:r w:rsidRPr="00F3454E">
                      <w:rPr>
                        <w:color w:val="A6A6A6" w:themeColor="background1" w:themeShade="A6"/>
                        <w:sz w:val="14"/>
                        <w:szCs w:val="14"/>
                      </w:rPr>
                      <w:t>Copyright © 201</w:t>
                    </w:r>
                    <w:r>
                      <w:rPr>
                        <w:color w:val="A6A6A6" w:themeColor="background1" w:themeShade="A6"/>
                        <w:sz w:val="14"/>
                        <w:szCs w:val="14"/>
                      </w:rPr>
                      <w:t>5</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4F81B4" w14:textId="77777777" w:rsidR="00092AE4" w:rsidRPr="0098553C" w:rsidRDefault="00092AE4" w:rsidP="00E1153C">
    <w:pPr>
      <w:pStyle w:val="Footer"/>
      <w:framePr w:w="11854" w:wrap="around" w:vAnchor="text" w:hAnchor="page" w:x="1156" w:y="494"/>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0603AB">
      <w:rPr>
        <w:rStyle w:val="PageNumber"/>
        <w:rFonts w:ascii="Alright Sans Light" w:hAnsi="Alright Sans Light"/>
        <w:noProof/>
        <w:color w:val="808080"/>
      </w:rPr>
      <w:t>33</w:t>
    </w:r>
    <w:r w:rsidRPr="0098553C">
      <w:rPr>
        <w:rStyle w:val="PageNumber"/>
        <w:rFonts w:ascii="Alright Sans Light" w:hAnsi="Alright Sans Light"/>
        <w:color w:val="808080"/>
      </w:rPr>
      <w:fldChar w:fldCharType="end"/>
    </w:r>
  </w:p>
  <w:p w14:paraId="6E561909" w14:textId="5F268370" w:rsidR="00092AE4" w:rsidRDefault="00092AE4" w:rsidP="00580CA9">
    <w:pPr>
      <w:pStyle w:val="Footer"/>
      <w:spacing w:before="0" w:after="0"/>
    </w:pPr>
    <w:r w:rsidRPr="006071C2">
      <w:rPr>
        <w:noProof/>
        <w:lang w:eastAsia="ja-JP"/>
      </w:rPr>
      <w:drawing>
        <wp:anchor distT="0" distB="0" distL="114300" distR="114300" simplePos="0" relativeHeight="251653120" behindDoc="1" locked="0" layoutInCell="1" allowOverlap="1" wp14:anchorId="00686918" wp14:editId="76C23746">
          <wp:simplePos x="0" y="0"/>
          <wp:positionH relativeFrom="page">
            <wp:posOffset>707078</wp:posOffset>
          </wp:positionH>
          <wp:positionV relativeFrom="page">
            <wp:posOffset>6366139</wp:posOffset>
          </wp:positionV>
          <wp:extent cx="8531524" cy="1176020"/>
          <wp:effectExtent l="0" t="0" r="3175" b="508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531524" cy="11760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ja-JP"/>
      </w:rPr>
      <mc:AlternateContent>
        <mc:Choice Requires="wps">
          <w:drawing>
            <wp:anchor distT="45720" distB="45720" distL="114300" distR="114300" simplePos="0" relativeHeight="251661312" behindDoc="0" locked="0" layoutInCell="1" allowOverlap="1" wp14:anchorId="67520176" wp14:editId="13CF7EEE">
              <wp:simplePos x="0" y="0"/>
              <wp:positionH relativeFrom="margin">
                <wp:posOffset>310515</wp:posOffset>
              </wp:positionH>
              <wp:positionV relativeFrom="paragraph">
                <wp:posOffset>105710</wp:posOffset>
              </wp:positionV>
              <wp:extent cx="2880995" cy="508635"/>
              <wp:effectExtent l="0" t="0" r="0" b="2540"/>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6C9ECD46" w14:textId="3E792897" w:rsidR="00092AE4" w:rsidRPr="00F3454E" w:rsidRDefault="00092AE4" w:rsidP="00580CA9">
                          <w:pPr>
                            <w:rPr>
                              <w:color w:val="A6A6A6" w:themeColor="background1" w:themeShade="A6"/>
                              <w:sz w:val="14"/>
                              <w:szCs w:val="14"/>
                            </w:rPr>
                          </w:pPr>
                          <w:r w:rsidRPr="00F3454E">
                            <w:rPr>
                              <w:color w:val="A6A6A6" w:themeColor="background1" w:themeShade="A6"/>
                              <w:sz w:val="14"/>
                              <w:szCs w:val="14"/>
                            </w:rPr>
                            <w:t>C</w:t>
                          </w:r>
                          <w:r w:rsidR="000603AB">
                            <w:rPr>
                              <w:color w:val="A6A6A6" w:themeColor="background1" w:themeShade="A6"/>
                              <w:sz w:val="14"/>
                              <w:szCs w:val="14"/>
                            </w:rPr>
                            <w:t>opyright © 2015</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7520176" id="_x0000_t202" coordsize="21600,21600" o:spt="202" path="m,l,21600r21600,l21600,xe">
              <v:stroke joinstyle="miter"/>
              <v:path gradientshapeok="t" o:connecttype="rect"/>
            </v:shapetype>
            <v:shape id="_x0000_s1115" type="#_x0000_t202" style="position:absolute;margin-left:24.45pt;margin-top:8.3pt;width:226.85pt;height:40.05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" stroked="f">
              <v:textbox>
                <w:txbxContent>
                  <w:p w14:paraId="6C9ECD46" w14:textId="3E792897" w:rsidR="00092AE4" w:rsidRPr="00F3454E" w:rsidRDefault="00092AE4" w:rsidP="00580CA9">
                    <w:pPr>
                      <w:rPr>
                        <w:color w:val="A6A6A6" w:themeColor="background1" w:themeShade="A6"/>
                        <w:sz w:val="14"/>
                        <w:szCs w:val="14"/>
                      </w:rPr>
                    </w:pPr>
                    <w:r w:rsidRPr="00F3454E">
                      <w:rPr>
                        <w:color w:val="A6A6A6" w:themeColor="background1" w:themeShade="A6"/>
                        <w:sz w:val="14"/>
                        <w:szCs w:val="14"/>
                      </w:rPr>
                      <w:t>C</w:t>
                    </w:r>
                    <w:r w:rsidR="000603AB">
                      <w:rPr>
                        <w:color w:val="A6A6A6" w:themeColor="background1" w:themeShade="A6"/>
                        <w:sz w:val="14"/>
                        <w:szCs w:val="14"/>
                      </w:rPr>
                      <w:t>opyright © 2015</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Pr>
        <w:noProof/>
        <w:lang w:eastAsia="ja-JP"/>
      </w:rPr>
      <w:drawing>
        <wp:anchor distT="0" distB="0" distL="114300" distR="114300" simplePos="0" relativeHeight="251642880" behindDoc="1" locked="0" layoutInCell="1" allowOverlap="1" wp14:anchorId="66BDC555" wp14:editId="1A4525BD">
          <wp:simplePos x="0" y="0"/>
          <wp:positionH relativeFrom="page">
            <wp:align>center</wp:align>
          </wp:positionH>
          <wp:positionV relativeFrom="bottomMargin">
            <wp:posOffset>-259496</wp:posOffset>
          </wp:positionV>
          <wp:extent cx="7560310" cy="1173677"/>
          <wp:effectExtent l="19050" t="0" r="254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8E7A5D" w14:textId="77777777" w:rsidR="00092AE4" w:rsidRPr="0098553C" w:rsidRDefault="00092AE4" w:rsidP="00E1153C">
    <w:pPr>
      <w:pStyle w:val="Footer"/>
      <w:framePr w:w="11856" w:wrap="around" w:vAnchor="text" w:hAnchor="page" w:x="1321" w:y="59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0603AB">
      <w:rPr>
        <w:rStyle w:val="PageNumber"/>
        <w:rFonts w:ascii="Alright Sans Light" w:hAnsi="Alright Sans Light"/>
        <w:noProof/>
        <w:color w:val="808080"/>
      </w:rPr>
      <w:t>32</w:t>
    </w:r>
    <w:r w:rsidRPr="0098553C">
      <w:rPr>
        <w:rStyle w:val="PageNumber"/>
        <w:rFonts w:ascii="Alright Sans Light" w:hAnsi="Alright Sans Light"/>
        <w:color w:val="808080"/>
      </w:rPr>
      <w:fldChar w:fldCharType="end"/>
    </w:r>
  </w:p>
  <w:sdt>
    <w:sdtPr>
      <w:id w:val="2077465047"/>
      <w:docPartObj>
        <w:docPartGallery w:val="Page Numbers (Bottom of Page)"/>
        <w:docPartUnique/>
      </w:docPartObj>
    </w:sdtPr>
    <w:sdtEndPr/>
    <w:sdtContent>
      <w:p w14:paraId="6FA62BAF" w14:textId="262205CD" w:rsidR="00092AE4" w:rsidRDefault="00092AE4" w:rsidP="00C51E77">
        <w:pPr>
          <w:pStyle w:val="Footer"/>
        </w:pPr>
        <w:r>
          <w:rPr>
            <w:noProof/>
            <w:lang w:eastAsia="ja-JP"/>
          </w:rPr>
          <mc:AlternateContent>
            <mc:Choice Requires="wps">
              <w:drawing>
                <wp:anchor distT="45720" distB="45720" distL="114300" distR="114300" simplePos="0" relativeHeight="251671552" behindDoc="0" locked="0" layoutInCell="1" allowOverlap="1" wp14:anchorId="02455946" wp14:editId="69C57CC1">
                  <wp:simplePos x="0" y="0"/>
                  <wp:positionH relativeFrom="margin">
                    <wp:posOffset>258181</wp:posOffset>
                  </wp:positionH>
                  <wp:positionV relativeFrom="paragraph">
                    <wp:posOffset>257403</wp:posOffset>
                  </wp:positionV>
                  <wp:extent cx="2880995" cy="508635"/>
                  <wp:effectExtent l="0" t="0" r="0" b="5715"/>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63553EB7" w14:textId="41B7164D" w:rsidR="00092AE4" w:rsidRPr="00F3454E" w:rsidRDefault="00092AE4" w:rsidP="00580CA9">
                              <w:pPr>
                                <w:rPr>
                                  <w:color w:val="A6A6A6" w:themeColor="background1" w:themeShade="A6"/>
                                  <w:sz w:val="14"/>
                                  <w:szCs w:val="14"/>
                                </w:rPr>
                              </w:pPr>
                              <w:r w:rsidRPr="00F3454E">
                                <w:rPr>
                                  <w:color w:val="A6A6A6" w:themeColor="background1" w:themeShade="A6"/>
                                  <w:sz w:val="14"/>
                                  <w:szCs w:val="14"/>
                                </w:rPr>
                                <w:t>C</w:t>
                              </w:r>
                              <w:r w:rsidR="000603AB">
                                <w:rPr>
                                  <w:color w:val="A6A6A6" w:themeColor="background1" w:themeShade="A6"/>
                                  <w:sz w:val="14"/>
                                  <w:szCs w:val="14"/>
                                </w:rPr>
                                <w:t>opyright © 2015</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455946" id="_x0000_t202" coordsize="21600,21600" o:spt="202" path="m,l,21600r21600,l21600,xe">
                  <v:stroke joinstyle="miter"/>
                  <v:path gradientshapeok="t" o:connecttype="rect"/>
                </v:shapetype>
                <v:shape id="_x0000_s1116" type="#_x0000_t202" style="position:absolute;margin-left:20.35pt;margin-top:20.25pt;width:226.85pt;height:40.05pt;z-index:2516715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" stroked="f">
                  <v:textbox>
                    <w:txbxContent>
                      <w:p w14:paraId="63553EB7" w14:textId="41B7164D" w:rsidR="00092AE4" w:rsidRPr="00F3454E" w:rsidRDefault="00092AE4" w:rsidP="00580CA9">
                        <w:pPr>
                          <w:rPr>
                            <w:color w:val="A6A6A6" w:themeColor="background1" w:themeShade="A6"/>
                            <w:sz w:val="14"/>
                            <w:szCs w:val="14"/>
                          </w:rPr>
                        </w:pPr>
                        <w:r w:rsidRPr="00F3454E">
                          <w:rPr>
                            <w:color w:val="A6A6A6" w:themeColor="background1" w:themeShade="A6"/>
                            <w:sz w:val="14"/>
                            <w:szCs w:val="14"/>
                          </w:rPr>
                          <w:t>C</w:t>
                        </w:r>
                        <w:r w:rsidR="000603AB">
                          <w:rPr>
                            <w:color w:val="A6A6A6" w:themeColor="background1" w:themeShade="A6"/>
                            <w:sz w:val="14"/>
                            <w:szCs w:val="14"/>
                          </w:rPr>
                          <w:t>opyright © 2015</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ja-JP"/>
          </w:rPr>
          <w:drawing>
            <wp:anchor distT="0" distB="0" distL="114300" distR="114300" simplePos="0" relativeHeight="251665408" behindDoc="1" locked="0" layoutInCell="1" allowOverlap="1" wp14:anchorId="01321C29" wp14:editId="584FE1B0">
              <wp:simplePos x="0" y="0"/>
              <wp:positionH relativeFrom="page">
                <wp:posOffset>733425</wp:posOffset>
              </wp:positionH>
              <wp:positionV relativeFrom="page">
                <wp:posOffset>6372225</wp:posOffset>
              </wp:positionV>
              <wp:extent cx="8385175" cy="1176655"/>
              <wp:effectExtent l="0" t="0" r="0" b="4445"/>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9059"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A9EC55" w14:textId="77777777" w:rsidR="00092AE4" w:rsidRPr="0098553C" w:rsidRDefault="00092AE4" w:rsidP="007D53E1">
    <w:pPr>
      <w:pStyle w:val="Footer"/>
      <w:framePr w:w="11854" w:wrap="around" w:vAnchor="text" w:hAnchor="page" w:x="64" w:y="564"/>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0603AB">
      <w:rPr>
        <w:rStyle w:val="PageNumber"/>
        <w:rFonts w:ascii="Alright Sans Light" w:hAnsi="Alright Sans Light"/>
        <w:noProof/>
        <w:color w:val="808080"/>
      </w:rPr>
      <w:t>35</w:t>
    </w:r>
    <w:r w:rsidRPr="0098553C">
      <w:rPr>
        <w:rStyle w:val="PageNumber"/>
        <w:rFonts w:ascii="Alright Sans Light" w:hAnsi="Alright Sans Light"/>
        <w:color w:val="808080"/>
      </w:rPr>
      <w:fldChar w:fldCharType="end"/>
    </w:r>
  </w:p>
  <w:p w14:paraId="524E0988" w14:textId="18DD817B" w:rsidR="00092AE4" w:rsidRDefault="00092AE4">
    <w:pPr>
      <w:pStyle w:val="Footer"/>
    </w:pPr>
    <w:r>
      <w:rPr>
        <w:noProof/>
        <w:lang w:eastAsia="ja-JP"/>
      </w:rPr>
      <mc:AlternateContent>
        <mc:Choice Requires="wps">
          <w:drawing>
            <wp:anchor distT="45720" distB="45720" distL="114300" distR="114300" simplePos="0" relativeHeight="251663360" behindDoc="0" locked="0" layoutInCell="1" allowOverlap="1" wp14:anchorId="04BD08AE" wp14:editId="0B91F428">
              <wp:simplePos x="0" y="0"/>
              <wp:positionH relativeFrom="margin">
                <wp:posOffset>-621102</wp:posOffset>
              </wp:positionH>
              <wp:positionV relativeFrom="paragraph">
                <wp:posOffset>261501</wp:posOffset>
              </wp:positionV>
              <wp:extent cx="2880995" cy="508635"/>
              <wp:effectExtent l="0" t="0" r="0" b="5715"/>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5C076908" w14:textId="3A073FF4" w:rsidR="00092AE4" w:rsidRPr="00F3454E" w:rsidRDefault="00092AE4" w:rsidP="001D2418">
                          <w:pPr>
                            <w:rPr>
                              <w:color w:val="A6A6A6" w:themeColor="background1" w:themeShade="A6"/>
                              <w:sz w:val="14"/>
                              <w:szCs w:val="14"/>
                            </w:rPr>
                          </w:pPr>
                          <w:r w:rsidRPr="00F3454E">
                            <w:rPr>
                              <w:color w:val="A6A6A6" w:themeColor="background1" w:themeShade="A6"/>
                              <w:sz w:val="14"/>
                              <w:szCs w:val="14"/>
                            </w:rPr>
                            <w:t>C</w:t>
                          </w:r>
                          <w:r w:rsidR="000603AB">
                            <w:rPr>
                              <w:color w:val="A6A6A6" w:themeColor="background1" w:themeShade="A6"/>
                              <w:sz w:val="14"/>
                              <w:szCs w:val="14"/>
                            </w:rPr>
                            <w:t>opyright © 2015</w:t>
                          </w:r>
                          <w:bookmarkStart w:id="12" w:name="_GoBack"/>
                          <w:bookmarkEnd w:id="12"/>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4BD08AE" id="_x0000_t202" coordsize="21600,21600" o:spt="202" path="m,l,21600r21600,l21600,xe">
              <v:stroke joinstyle="miter"/>
              <v:path gradientshapeok="t" o:connecttype="rect"/>
            </v:shapetype>
            <v:shape id="_x0000_s1117" type="#_x0000_t202" style="position:absolute;margin-left:-48.9pt;margin-top:20.6pt;width:226.85pt;height:40.05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" stroked="f">
              <v:textbox>
                <w:txbxContent>
                  <w:p w14:paraId="5C076908" w14:textId="3A073FF4" w:rsidR="00092AE4" w:rsidRPr="00F3454E" w:rsidRDefault="00092AE4" w:rsidP="001D2418">
                    <w:pPr>
                      <w:rPr>
                        <w:color w:val="A6A6A6" w:themeColor="background1" w:themeShade="A6"/>
                        <w:sz w:val="14"/>
                        <w:szCs w:val="14"/>
                      </w:rPr>
                    </w:pPr>
                    <w:r w:rsidRPr="00F3454E">
                      <w:rPr>
                        <w:color w:val="A6A6A6" w:themeColor="background1" w:themeShade="A6"/>
                        <w:sz w:val="14"/>
                        <w:szCs w:val="14"/>
                      </w:rPr>
                      <w:t>C</w:t>
                    </w:r>
                    <w:r w:rsidR="000603AB">
                      <w:rPr>
                        <w:color w:val="A6A6A6" w:themeColor="background1" w:themeShade="A6"/>
                        <w:sz w:val="14"/>
                        <w:szCs w:val="14"/>
                      </w:rPr>
                      <w:t>opyright © 2015</w:t>
                    </w:r>
                    <w:bookmarkStart w:id="13" w:name="_GoBack"/>
                    <w:bookmarkEnd w:id="13"/>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r w:rsidRPr="006071C2">
      <w:rPr>
        <w:noProof/>
        <w:lang w:eastAsia="ja-JP"/>
      </w:rPr>
      <w:drawing>
        <wp:anchor distT="0" distB="0" distL="114300" distR="114300" simplePos="0" relativeHeight="251651072" behindDoc="1" locked="0" layoutInCell="1" allowOverlap="1" wp14:anchorId="5A3C534B" wp14:editId="7950667D">
          <wp:simplePos x="0" y="0"/>
          <wp:positionH relativeFrom="page">
            <wp:align>center</wp:align>
          </wp:positionH>
          <wp:positionV relativeFrom="page">
            <wp:align>bottom</wp:align>
          </wp:positionV>
          <wp:extent cx="7560000" cy="1177200"/>
          <wp:effectExtent l="0" t="0" r="3175" b="4445"/>
          <wp:wrapNone/>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ja-JP"/>
      </w:rPr>
      <w:drawing>
        <wp:anchor distT="0" distB="0" distL="114300" distR="114300" simplePos="0" relativeHeight="251646976" behindDoc="1" locked="0" layoutInCell="1" allowOverlap="1" wp14:anchorId="64E5CD64" wp14:editId="1C78BFF3">
          <wp:simplePos x="0" y="0"/>
          <wp:positionH relativeFrom="page">
            <wp:align>center</wp:align>
          </wp:positionH>
          <wp:positionV relativeFrom="bottomMargin">
            <wp:posOffset>-259496</wp:posOffset>
          </wp:positionV>
          <wp:extent cx="7560310" cy="1173677"/>
          <wp:effectExtent l="19050" t="0" r="2540" b="0"/>
          <wp:wrapNone/>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CB2430" w14:textId="77777777" w:rsidR="00092AE4" w:rsidRPr="0098553C" w:rsidRDefault="00092AE4" w:rsidP="007D53E1">
    <w:pPr>
      <w:pStyle w:val="Footer"/>
      <w:framePr w:w="11856" w:wrap="around" w:vAnchor="text" w:hAnchor="page" w:x="1" w:y="60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0603AB">
      <w:rPr>
        <w:rStyle w:val="PageNumber"/>
        <w:rFonts w:ascii="Alright Sans Light" w:hAnsi="Alright Sans Light"/>
        <w:noProof/>
        <w:color w:val="808080"/>
      </w:rPr>
      <w:t>51</w:t>
    </w:r>
    <w:r w:rsidRPr="0098553C">
      <w:rPr>
        <w:rStyle w:val="PageNumber"/>
        <w:rFonts w:ascii="Alright Sans Light" w:hAnsi="Alright Sans Light"/>
        <w:color w:val="808080"/>
      </w:rPr>
      <w:fldChar w:fldCharType="end"/>
    </w:r>
  </w:p>
  <w:p w14:paraId="45357CA1" w14:textId="22DD6D3E" w:rsidR="00092AE4" w:rsidRDefault="00092AE4" w:rsidP="00C51E77">
    <w:pPr>
      <w:pStyle w:val="Footer"/>
    </w:pPr>
    <w:r>
      <w:rPr>
        <w:noProof/>
        <w:lang w:eastAsia="ja-JP"/>
      </w:rPr>
      <mc:AlternateContent>
        <mc:Choice Requires="wps">
          <w:drawing>
            <wp:anchor distT="45720" distB="45720" distL="114300" distR="114300" simplePos="0" relativeHeight="251675648" behindDoc="0" locked="0" layoutInCell="1" allowOverlap="1" wp14:anchorId="72916A31" wp14:editId="5F688E8A">
              <wp:simplePos x="0" y="0"/>
              <wp:positionH relativeFrom="margin">
                <wp:posOffset>-664234</wp:posOffset>
              </wp:positionH>
              <wp:positionV relativeFrom="paragraph">
                <wp:posOffset>261500</wp:posOffset>
              </wp:positionV>
              <wp:extent cx="2880995" cy="508635"/>
              <wp:effectExtent l="0" t="0" r="0" b="5715"/>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995" cy="508635"/>
                      </a:xfrm>
                      <a:prstGeom prst="rect">
                        <a:avLst/>
                      </a:prstGeom>
                      <a:solidFill>
                        <a:srgbClr val="FFFFFF"/>
                      </a:solidFill>
                      <a:ln w="9525">
                        <a:noFill/>
                        <a:miter lim="800000"/>
                        <a:headEnd/>
                        <a:tailEnd/>
                      </a:ln>
                    </wps:spPr>
                    <wps:txbx>
                      <w:txbxContent>
                        <w:p w14:paraId="50E0BC2C" w14:textId="124DDE29" w:rsidR="00092AE4" w:rsidRPr="00F3454E" w:rsidRDefault="00092AE4" w:rsidP="001D2418">
                          <w:pPr>
                            <w:rPr>
                              <w:color w:val="A6A6A6" w:themeColor="background1" w:themeShade="A6"/>
                              <w:sz w:val="14"/>
                              <w:szCs w:val="14"/>
                            </w:rPr>
                          </w:pPr>
                          <w:r w:rsidRPr="00F3454E">
                            <w:rPr>
                              <w:color w:val="A6A6A6" w:themeColor="background1" w:themeShade="A6"/>
                              <w:sz w:val="14"/>
                              <w:szCs w:val="14"/>
                            </w:rPr>
                            <w:t>Copyright © 201</w:t>
                          </w:r>
                          <w:r w:rsidR="000603AB">
                            <w:rPr>
                              <w:color w:val="A6A6A6" w:themeColor="background1" w:themeShade="A6"/>
                              <w:sz w:val="14"/>
                              <w:szCs w:val="14"/>
                            </w:rPr>
                            <w:t>5</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2916A31" id="_x0000_t202" coordsize="21600,21600" o:spt="202" path="m,l,21600r21600,l21600,xe">
              <v:stroke joinstyle="miter"/>
              <v:path gradientshapeok="t" o:connecttype="rect"/>
            </v:shapetype>
            <v:shape id="_x0000_s1118" type="#_x0000_t202" style="position:absolute;margin-left:-52.3pt;margin-top:20.6pt;width:226.85pt;height:40.05pt;z-index:251675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" stroked="f">
              <v:textbox>
                <w:txbxContent>
                  <w:p w14:paraId="50E0BC2C" w14:textId="124DDE29" w:rsidR="00092AE4" w:rsidRPr="00F3454E" w:rsidRDefault="00092AE4" w:rsidP="001D2418">
                    <w:pPr>
                      <w:rPr>
                        <w:color w:val="A6A6A6" w:themeColor="background1" w:themeShade="A6"/>
                        <w:sz w:val="14"/>
                        <w:szCs w:val="14"/>
                      </w:rPr>
                    </w:pPr>
                    <w:r w:rsidRPr="00F3454E">
                      <w:rPr>
                        <w:color w:val="A6A6A6" w:themeColor="background1" w:themeShade="A6"/>
                        <w:sz w:val="14"/>
                        <w:szCs w:val="14"/>
                      </w:rPr>
                      <w:t>Copyright © 201</w:t>
                    </w:r>
                    <w:r w:rsidR="000603AB">
                      <w:rPr>
                        <w:color w:val="A6A6A6" w:themeColor="background1" w:themeShade="A6"/>
                        <w:sz w:val="14"/>
                        <w:szCs w:val="14"/>
                      </w:rPr>
                      <w:t>5</w:t>
                    </w:r>
                    <w:r w:rsidRPr="00F3454E">
                      <w:rPr>
                        <w:color w:val="A6A6A6" w:themeColor="background1" w:themeShade="A6"/>
                        <w:sz w:val="14"/>
                        <w:szCs w:val="14"/>
                      </w:rPr>
                      <w:t xml:space="preserve"> PRI Association. All </w:t>
                    </w:r>
                    <w:r>
                      <w:rPr>
                        <w:color w:val="A6A6A6" w:themeColor="background1" w:themeShade="A6"/>
                        <w:sz w:val="14"/>
                        <w:szCs w:val="14"/>
                      </w:rPr>
                      <w:t>R</w:t>
                    </w:r>
                    <w:r w:rsidRPr="00F3454E">
                      <w:rPr>
                        <w:color w:val="A6A6A6" w:themeColor="background1" w:themeShade="A6"/>
                        <w:sz w:val="14"/>
                        <w:szCs w:val="14"/>
                      </w:rPr>
                      <w:t>ight</w:t>
                    </w:r>
                    <w:r>
                      <w:rPr>
                        <w:color w:val="A6A6A6" w:themeColor="background1" w:themeShade="A6"/>
                        <w:sz w:val="14"/>
                        <w:szCs w:val="14"/>
                      </w:rPr>
                      <w:t>s</w:t>
                    </w:r>
                    <w:r w:rsidRPr="00F3454E">
                      <w:rPr>
                        <w:color w:val="A6A6A6" w:themeColor="background1" w:themeShade="A6"/>
                        <w:sz w:val="14"/>
                        <w:szCs w:val="14"/>
                      </w:rPr>
                      <w:t xml:space="preserve"> Reserved</w:t>
                    </w:r>
                  </w:p>
                </w:txbxContent>
              </v:textbox>
              <w10:wrap type="square" anchorx="margin"/>
            </v:shape>
          </w:pict>
        </mc:Fallback>
      </mc:AlternateContent>
    </w:r>
    <w:sdt>
      <w:sdtPr>
        <w:id w:val="13694652"/>
        <w:docPartObj>
          <w:docPartGallery w:val="Page Numbers (Bottom of Page)"/>
          <w:docPartUnique/>
        </w:docPartObj>
      </w:sdtPr>
      <w:sdtEndPr/>
      <w:sdtContent>
        <w:r w:rsidRPr="006071C2">
          <w:rPr>
            <w:noProof/>
            <w:lang w:eastAsia="ja-JP"/>
          </w:rPr>
          <w:drawing>
            <wp:anchor distT="0" distB="0" distL="114300" distR="114300" simplePos="0" relativeHeight="251644928" behindDoc="1" locked="0" layoutInCell="1" allowOverlap="1" wp14:anchorId="2FE010F1" wp14:editId="493125FD">
              <wp:simplePos x="0" y="0"/>
              <wp:positionH relativeFrom="page">
                <wp:align>center</wp:align>
              </wp:positionH>
              <wp:positionV relativeFrom="page">
                <wp:align>bottom</wp:align>
              </wp:positionV>
              <wp:extent cx="7560000" cy="1177200"/>
              <wp:effectExtent l="0" t="0" r="3175" b="4445"/>
              <wp:wrapNone/>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E347F">
          <w:rPr>
            <w:noProof/>
            <w:lang w:eastAsia="ja-JP"/>
          </w:rPr>
          <w:drawing>
            <wp:anchor distT="0" distB="0" distL="114300" distR="114300" simplePos="0" relativeHeight="251640832" behindDoc="1" locked="0" layoutInCell="1" allowOverlap="1" wp14:anchorId="325AA3DD" wp14:editId="7D8B3D4A">
              <wp:simplePos x="0" y="0"/>
              <wp:positionH relativeFrom="page">
                <wp:align>center</wp:align>
              </wp:positionH>
              <wp:positionV relativeFrom="bottomMargin">
                <wp:posOffset>-215900</wp:posOffset>
              </wp:positionV>
              <wp:extent cx="7559229" cy="1177047"/>
              <wp:effectExtent l="19050" t="0" r="3621" b="0"/>
              <wp:wrapNone/>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07C9FAA" w14:textId="77777777" w:rsidR="00DF0607" w:rsidRDefault="00DF0607" w:rsidP="00936049">
      <w:r>
        <w:separator/>
      </w:r>
    </w:p>
  </w:footnote>
  <w:footnote w:type="continuationSeparator" w:id="0">
    <w:p w14:paraId="1157E6D0" w14:textId="77777777" w:rsidR="00DF0607" w:rsidRDefault="00DF0607" w:rsidP="00936049">
      <w:r>
        <w:continuationSeparator/>
      </w:r>
    </w:p>
  </w:footnote>
  <w:footnote w:type="continuationNotice" w:id="1">
    <w:p w14:paraId="188E19F5" w14:textId="77777777" w:rsidR="00DF0607" w:rsidRDefault="00DF0607">
      <w:pPr>
        <w:spacing w:before="0" w:after="0" w:line="240" w:lineRule="auto"/>
      </w:pPr>
    </w:p>
  </w:footnote>
  <w:footnote w:id="2">
    <w:p w14:paraId="5F97F420" w14:textId="09025AB4" w:rsidR="00092AE4" w:rsidRPr="005A5F53" w:rsidRDefault="00092AE4" w:rsidP="00846FDD">
      <w:pPr>
        <w:pStyle w:val="FootnoteText"/>
        <w:rPr>
          <w:rFonts w:ascii="Helvetica" w:hAnsi="Helvetica" w:cs="Helvetica"/>
        </w:rPr>
      </w:pPr>
      <w:r w:rsidRPr="005A5F53">
        <w:rPr>
          <w:rStyle w:val="FootnoteReference"/>
          <w:rFonts w:ascii="Helvetica" w:hAnsi="Helvetica" w:cs="Helvetica"/>
        </w:rPr>
        <w:footnoteRef/>
      </w:r>
      <w:r w:rsidRPr="005A5F53">
        <w:rPr>
          <w:rFonts w:ascii="Helvetica" w:hAnsi="Helvetica" w:cs="Helvetica"/>
          <w:lang w:eastAsia="fr-CH"/>
        </w:rPr>
        <w:t>The</w:t>
      </w:r>
      <w:r>
        <w:rPr>
          <w:rFonts w:ascii="Helvetica" w:hAnsi="Helvetica" w:cs="Helvetica"/>
          <w:lang w:eastAsia="fr-CH"/>
        </w:rPr>
        <w:t>se</w:t>
      </w:r>
      <w:r w:rsidRPr="005A5F53">
        <w:rPr>
          <w:rFonts w:ascii="Helvetica" w:hAnsi="Helvetica" w:cs="Helvetica"/>
          <w:lang w:eastAsia="fr-CH"/>
        </w:rPr>
        <w:t xml:space="preserve"> definitions are taken from the MIV Disclosure Guidelines.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B01F3A" w14:textId="77777777" w:rsidR="000603AB" w:rsidRDefault="000603A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BE28E7" w14:textId="77777777" w:rsidR="000603AB" w:rsidRDefault="000603A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036935" w14:textId="77777777" w:rsidR="000603AB" w:rsidRDefault="000603A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F4E6D6" w14:textId="77777777" w:rsidR="00092AE4" w:rsidRPr="00920E92" w:rsidRDefault="00092AE4" w:rsidP="00920E92">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CC0451" w14:textId="7551D1BD" w:rsidR="00092AE4" w:rsidRPr="00AA12C5" w:rsidRDefault="00092AE4" w:rsidP="00AA12C5">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BC66F6" w14:textId="53EDAAC5" w:rsidR="00092AE4" w:rsidRPr="00BF78CD" w:rsidRDefault="00092AE4" w:rsidP="009E347F">
    <w:pPr>
      <w:pStyle w:val="Header"/>
      <w:rPr>
        <w:sz w:val="18"/>
        <w:szCs w:val="18"/>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2E5E62" w14:textId="77777777" w:rsidR="00092AE4" w:rsidRPr="00AA12C5" w:rsidRDefault="00092AE4" w:rsidP="00AA12C5">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E15EE4" w14:textId="77777777" w:rsidR="00092AE4" w:rsidRPr="00604F51" w:rsidRDefault="00092AE4" w:rsidP="009E347F">
    <w:pPr>
      <w:pStyle w:val="Header"/>
      <w:rPr>
        <w:sz w:val="18"/>
        <w:szCs w:val="18"/>
      </w:rPr>
    </w:pPr>
    <w:r w:rsidRPr="00604F51">
      <w:rPr>
        <w:sz w:val="18"/>
        <w:szCs w:val="18"/>
      </w:rPr>
      <w:t>Context</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E2FD53" w14:textId="77777777" w:rsidR="00092AE4" w:rsidRPr="00856B82" w:rsidRDefault="00092AE4" w:rsidP="00AA12C5">
    <w:pPr>
      <w:pStyle w:val="Header"/>
      <w:rPr>
        <w:sz w:val="18"/>
      </w:rPr>
    </w:pPr>
    <w:r w:rsidRPr="00856B82">
      <w:rPr>
        <w:sz w:val="18"/>
      </w:rPr>
      <w:t>Context</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E35E39" w14:textId="77777777" w:rsidR="00092AE4" w:rsidRPr="00FA5A41" w:rsidRDefault="00092AE4" w:rsidP="00FA5A41">
    <w:pPr>
      <w:pStyle w:val="Header"/>
      <w:rPr>
        <w:sz w:val="18"/>
      </w:rPr>
    </w:pPr>
    <w:r>
      <w:rPr>
        <w:sz w:val="18"/>
      </w:rPr>
      <w:t>Context</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2C5F37" w14:textId="77777777" w:rsidR="00092AE4" w:rsidRPr="00856B82" w:rsidRDefault="00092AE4" w:rsidP="00AA12C5">
    <w:pPr>
      <w:pStyle w:val="Header"/>
      <w:rPr>
        <w:sz w:val="18"/>
      </w:rPr>
    </w:pPr>
    <w:r>
      <w:rPr>
        <w:sz w:val="18"/>
      </w:rPr>
      <w:t>Context</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A8CF09" w14:textId="77777777" w:rsidR="00092AE4" w:rsidRPr="00FA5A41" w:rsidRDefault="00092AE4" w:rsidP="00FA5A41">
    <w:pPr>
      <w:pStyle w:val="Header"/>
      <w:rPr>
        <w:sz w:val="18"/>
      </w:rPr>
    </w:pPr>
    <w:r w:rsidRPr="008C02AE">
      <w:rPr>
        <w:sz w:val="18"/>
      </w:rPr>
      <w:t>PII</w:t>
    </w:r>
    <w:r>
      <w:rPr>
        <w:sz w:val="18"/>
      </w:rPr>
      <w:t>F Principle 1: Range of services</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9BA8AA" w14:textId="77777777" w:rsidR="00092AE4" w:rsidRPr="00856B82" w:rsidRDefault="00092AE4" w:rsidP="00AA12C5">
    <w:pPr>
      <w:pStyle w:val="Header"/>
      <w:rPr>
        <w:sz w:val="18"/>
      </w:rPr>
    </w:pPr>
    <w:r w:rsidRPr="008C02AE">
      <w:rPr>
        <w:sz w:val="18"/>
      </w:rPr>
      <w:t>PII</w:t>
    </w:r>
    <w:r>
      <w:rPr>
        <w:sz w:val="18"/>
      </w:rPr>
      <w:t>F Principle 1: Range of services</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8AB516" w14:textId="77777777" w:rsidR="00092AE4" w:rsidRPr="00380F40" w:rsidRDefault="00092AE4" w:rsidP="00380F40">
    <w:pPr>
      <w:pStyle w:val="Header"/>
      <w:rPr>
        <w:sz w:val="18"/>
      </w:rPr>
    </w:pPr>
    <w:r w:rsidRPr="008C02AE">
      <w:rPr>
        <w:sz w:val="18"/>
      </w:rPr>
      <w:t>PII</w:t>
    </w:r>
    <w:r>
      <w:rPr>
        <w:sz w:val="18"/>
      </w:rPr>
      <w:t xml:space="preserve">F Principle 2: </w:t>
    </w:r>
    <w:r w:rsidRPr="00B51189">
      <w:rPr>
        <w:sz w:val="18"/>
      </w:rPr>
      <w:t xml:space="preserve">Client protection </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08F22" w14:textId="77777777" w:rsidR="00092AE4" w:rsidRPr="00856B82" w:rsidRDefault="00092AE4" w:rsidP="00AA12C5">
    <w:pPr>
      <w:pStyle w:val="Header"/>
      <w:rPr>
        <w:sz w:val="18"/>
      </w:rPr>
    </w:pPr>
    <w:r w:rsidRPr="008C02AE">
      <w:rPr>
        <w:sz w:val="18"/>
      </w:rPr>
      <w:t>PII</w:t>
    </w:r>
    <w:r>
      <w:rPr>
        <w:sz w:val="18"/>
      </w:rPr>
      <w:t xml:space="preserve">F Principle 2: </w:t>
    </w:r>
    <w:r w:rsidRPr="00B51189">
      <w:rPr>
        <w:sz w:val="18"/>
      </w:rPr>
      <w:t xml:space="preserve">Client protection </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63DBD4" w14:textId="77777777" w:rsidR="00092AE4" w:rsidRPr="00C43C5B" w:rsidRDefault="00092AE4" w:rsidP="00C43C5B">
    <w:pPr>
      <w:pStyle w:val="Header"/>
      <w:rPr>
        <w:sz w:val="18"/>
      </w:rPr>
    </w:pPr>
    <w:r w:rsidRPr="008C02AE">
      <w:rPr>
        <w:sz w:val="18"/>
      </w:rPr>
      <w:t>PII</w:t>
    </w:r>
    <w:r>
      <w:rPr>
        <w:sz w:val="18"/>
      </w:rPr>
      <w:t xml:space="preserve">F Principle 3: </w:t>
    </w:r>
    <w:r w:rsidRPr="00BE7D50">
      <w:rPr>
        <w:sz w:val="18"/>
      </w:rPr>
      <w:t xml:space="preserve">Fair treatment </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D1E8BD" w14:textId="77777777" w:rsidR="00092AE4" w:rsidRPr="00856B82" w:rsidRDefault="00092AE4" w:rsidP="00AA12C5">
    <w:pPr>
      <w:pStyle w:val="Header"/>
      <w:rPr>
        <w:sz w:val="18"/>
      </w:rPr>
    </w:pPr>
    <w:r w:rsidRPr="008C02AE">
      <w:rPr>
        <w:sz w:val="18"/>
      </w:rPr>
      <w:t>PII</w:t>
    </w:r>
    <w:r>
      <w:rPr>
        <w:sz w:val="18"/>
      </w:rPr>
      <w:t xml:space="preserve">F Principle 3: </w:t>
    </w:r>
    <w:r w:rsidRPr="00BE7D50">
      <w:rPr>
        <w:sz w:val="18"/>
      </w:rPr>
      <w:t xml:space="preserve">Fair treatment </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07A767" w14:textId="77777777" w:rsidR="00092AE4" w:rsidRPr="007D53E1" w:rsidRDefault="00092AE4" w:rsidP="007D53E1">
    <w:pPr>
      <w:pStyle w:val="Header"/>
      <w:rPr>
        <w:sz w:val="18"/>
      </w:rPr>
    </w:pPr>
    <w:r w:rsidRPr="008C02AE">
      <w:rPr>
        <w:sz w:val="18"/>
      </w:rPr>
      <w:t>PII</w:t>
    </w:r>
    <w:r>
      <w:rPr>
        <w:sz w:val="18"/>
      </w:rPr>
      <w:t>F Principle 4: Responsible Investment</w:t>
    </w:r>
    <w:r w:rsidRPr="00BE7D50">
      <w:rPr>
        <w:sz w:val="18"/>
      </w:rPr>
      <w:t xml:space="preserve"> </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746E38" w14:textId="77777777" w:rsidR="00092AE4" w:rsidRPr="00C43C5B" w:rsidRDefault="00092AE4" w:rsidP="007D53E1">
    <w:pPr>
      <w:pStyle w:val="Header"/>
      <w:rPr>
        <w:sz w:val="18"/>
      </w:rPr>
    </w:pPr>
    <w:r w:rsidRPr="008C02AE">
      <w:rPr>
        <w:sz w:val="18"/>
      </w:rPr>
      <w:t>PII</w:t>
    </w:r>
    <w:r>
      <w:rPr>
        <w:sz w:val="18"/>
      </w:rPr>
      <w:t>F Principle 4: Responsible Investment</w:t>
    </w:r>
    <w:r w:rsidRPr="00BE7D50">
      <w:rPr>
        <w:sz w:val="18"/>
      </w:rPr>
      <w:t xml:space="preserve"> </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F11447" w14:textId="77777777" w:rsidR="00092AE4" w:rsidRPr="007D53E1" w:rsidRDefault="00092AE4" w:rsidP="007D53E1">
    <w:pPr>
      <w:pStyle w:val="Header"/>
      <w:rPr>
        <w:sz w:val="18"/>
      </w:rPr>
    </w:pPr>
    <w:r w:rsidRPr="008C02AE">
      <w:rPr>
        <w:sz w:val="18"/>
      </w:rPr>
      <w:t>PII</w:t>
    </w:r>
    <w:r>
      <w:rPr>
        <w:sz w:val="18"/>
      </w:rPr>
      <w:t>F Principle 5: Transparency</w:t>
    </w:r>
    <w:r w:rsidRPr="00BE7D50">
      <w:rPr>
        <w:sz w:val="18"/>
      </w:rPr>
      <w:t xml:space="preserve"> </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292C08" w14:textId="77777777" w:rsidR="00092AE4" w:rsidRPr="00C43C5B" w:rsidRDefault="00092AE4" w:rsidP="007D53E1">
    <w:pPr>
      <w:pStyle w:val="Header"/>
      <w:rPr>
        <w:sz w:val="18"/>
      </w:rPr>
    </w:pPr>
    <w:r w:rsidRPr="008C02AE">
      <w:rPr>
        <w:sz w:val="18"/>
      </w:rPr>
      <w:t>PII</w:t>
    </w:r>
    <w:r>
      <w:rPr>
        <w:sz w:val="18"/>
      </w:rPr>
      <w:t>F Principle 5: Transparency</w:t>
    </w:r>
    <w:r w:rsidRPr="00BE7D50">
      <w:rPr>
        <w:sz w:val="18"/>
      </w:rPr>
      <w:t xml:space="preserve"> </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C38A62" w14:textId="77777777" w:rsidR="00092AE4" w:rsidRPr="002F324F" w:rsidRDefault="00092AE4" w:rsidP="002F324F">
    <w:pPr>
      <w:pStyle w:val="Header"/>
      <w:rPr>
        <w:sz w:val="18"/>
      </w:rPr>
    </w:pPr>
    <w:r w:rsidRPr="008C02AE">
      <w:rPr>
        <w:sz w:val="18"/>
      </w:rPr>
      <w:t>PII</w:t>
    </w:r>
    <w:r>
      <w:rPr>
        <w:sz w:val="18"/>
      </w:rPr>
      <w:t>F Principle 6: Balanced returns</w:t>
    </w:r>
    <w:r w:rsidRPr="00BE7D50">
      <w:rPr>
        <w:sz w:val="18"/>
      </w:rPr>
      <w:t xml:space="preserve"> </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66F7CA" w14:textId="77777777" w:rsidR="00092AE4" w:rsidRPr="00C43C5B" w:rsidRDefault="00092AE4" w:rsidP="007D53E1">
    <w:pPr>
      <w:pStyle w:val="Header"/>
      <w:rPr>
        <w:sz w:val="18"/>
      </w:rPr>
    </w:pPr>
    <w:r w:rsidRPr="008C02AE">
      <w:rPr>
        <w:sz w:val="18"/>
      </w:rPr>
      <w:t>PII</w:t>
    </w:r>
    <w:r>
      <w:rPr>
        <w:sz w:val="18"/>
      </w:rPr>
      <w:t>F Principle 6: Balanced returns</w:t>
    </w:r>
    <w:r w:rsidRPr="00BE7D50">
      <w:rPr>
        <w:sz w:val="18"/>
      </w:rPr>
      <w:t xml:space="preserve"> </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141397" w14:textId="77777777" w:rsidR="00092AE4" w:rsidRPr="00213043" w:rsidRDefault="00092AE4" w:rsidP="00213043">
    <w:pPr>
      <w:pStyle w:val="Header"/>
      <w:rPr>
        <w:sz w:val="18"/>
      </w:rPr>
    </w:pPr>
    <w:r w:rsidRPr="008C02AE">
      <w:rPr>
        <w:sz w:val="18"/>
      </w:rPr>
      <w:t>PII</w:t>
    </w:r>
    <w:r>
      <w:rPr>
        <w:sz w:val="18"/>
      </w:rPr>
      <w:t>F Principle 7: Standards</w:t>
    </w:r>
    <w:r w:rsidRPr="00BE7D50">
      <w:rPr>
        <w:sz w:val="18"/>
      </w:rPr>
      <w:t xml:space="preserve"> </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4C224" w14:textId="77777777" w:rsidR="00092AE4" w:rsidRPr="00C43C5B" w:rsidRDefault="00092AE4" w:rsidP="007D53E1">
    <w:pPr>
      <w:pStyle w:val="Header"/>
      <w:rPr>
        <w:sz w:val="18"/>
      </w:rPr>
    </w:pPr>
    <w:r w:rsidRPr="008C02AE">
      <w:rPr>
        <w:sz w:val="18"/>
      </w:rPr>
      <w:t>PII</w:t>
    </w:r>
    <w:r>
      <w:rPr>
        <w:sz w:val="18"/>
      </w:rPr>
      <w:t>F Principle 7: Standards</w:t>
    </w:r>
    <w:r w:rsidRPr="00BE7D50">
      <w:rPr>
        <w:sz w:val="18"/>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1745BF7"/>
    <w:multiLevelType w:val="hybridMultilevel"/>
    <w:tmpl w:val="B60801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15:restartNumberingAfterBreak="0">
    <w:nsid w:val="02244D2D"/>
    <w:multiLevelType w:val="hybridMultilevel"/>
    <w:tmpl w:val="164CCFD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26A46B3"/>
    <w:multiLevelType w:val="hybridMultilevel"/>
    <w:tmpl w:val="06A8B26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8" w15:restartNumberingAfterBreak="0">
    <w:nsid w:val="08A01639"/>
    <w:multiLevelType w:val="hybridMultilevel"/>
    <w:tmpl w:val="788AB04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1" w15:restartNumberingAfterBreak="0">
    <w:nsid w:val="1BDA2752"/>
    <w:multiLevelType w:val="hybridMultilevel"/>
    <w:tmpl w:val="07383978"/>
    <w:lvl w:ilvl="0" w:tplc="BA3C0FD8">
      <w:numFmt w:val="bullet"/>
      <w:lvlText w:val=""/>
      <w:lvlJc w:val="left"/>
      <w:pPr>
        <w:ind w:left="502" w:hanging="360"/>
      </w:pPr>
      <w:rPr>
        <w:rFonts w:ascii="Wingdings" w:eastAsiaTheme="minorEastAsia" w:hAnsi="Wingdings" w:cs="Arial" w:hint="default"/>
      </w:rPr>
    </w:lvl>
    <w:lvl w:ilvl="1" w:tplc="0D4C5DB8">
      <w:numFmt w:val="bullet"/>
      <w:lvlText w:val="-"/>
      <w:lvlJc w:val="left"/>
      <w:pPr>
        <w:ind w:left="1222" w:hanging="360"/>
      </w:pPr>
      <w:rPr>
        <w:rFonts w:ascii="Arial" w:eastAsia="Times New Roman" w:hAnsi="Arial" w:cs="Arial"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2"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3" w15:restartNumberingAfterBreak="0">
    <w:nsid w:val="26181AB9"/>
    <w:multiLevelType w:val="hybridMultilevel"/>
    <w:tmpl w:val="9DB47740"/>
    <w:lvl w:ilvl="0" w:tplc="4009000F">
      <w:start w:val="1"/>
      <w:numFmt w:val="decimal"/>
      <w:lvlText w:val="%1."/>
      <w:lvlJc w:val="left"/>
      <w:pPr>
        <w:ind w:left="890" w:hanging="360"/>
      </w:pPr>
    </w:lvl>
    <w:lvl w:ilvl="1" w:tplc="40090019" w:tentative="1">
      <w:start w:val="1"/>
      <w:numFmt w:val="lowerLetter"/>
      <w:lvlText w:val="%2."/>
      <w:lvlJc w:val="left"/>
      <w:pPr>
        <w:ind w:left="1610" w:hanging="360"/>
      </w:pPr>
    </w:lvl>
    <w:lvl w:ilvl="2" w:tplc="4009001B" w:tentative="1">
      <w:start w:val="1"/>
      <w:numFmt w:val="lowerRoman"/>
      <w:lvlText w:val="%3."/>
      <w:lvlJc w:val="right"/>
      <w:pPr>
        <w:ind w:left="2330" w:hanging="180"/>
      </w:pPr>
    </w:lvl>
    <w:lvl w:ilvl="3" w:tplc="4009000F" w:tentative="1">
      <w:start w:val="1"/>
      <w:numFmt w:val="decimal"/>
      <w:lvlText w:val="%4."/>
      <w:lvlJc w:val="left"/>
      <w:pPr>
        <w:ind w:left="3050" w:hanging="360"/>
      </w:pPr>
    </w:lvl>
    <w:lvl w:ilvl="4" w:tplc="40090019" w:tentative="1">
      <w:start w:val="1"/>
      <w:numFmt w:val="lowerLetter"/>
      <w:lvlText w:val="%5."/>
      <w:lvlJc w:val="left"/>
      <w:pPr>
        <w:ind w:left="3770" w:hanging="360"/>
      </w:pPr>
    </w:lvl>
    <w:lvl w:ilvl="5" w:tplc="4009001B" w:tentative="1">
      <w:start w:val="1"/>
      <w:numFmt w:val="lowerRoman"/>
      <w:lvlText w:val="%6."/>
      <w:lvlJc w:val="right"/>
      <w:pPr>
        <w:ind w:left="4490" w:hanging="180"/>
      </w:pPr>
    </w:lvl>
    <w:lvl w:ilvl="6" w:tplc="4009000F" w:tentative="1">
      <w:start w:val="1"/>
      <w:numFmt w:val="decimal"/>
      <w:lvlText w:val="%7."/>
      <w:lvlJc w:val="left"/>
      <w:pPr>
        <w:ind w:left="5210" w:hanging="360"/>
      </w:pPr>
    </w:lvl>
    <w:lvl w:ilvl="7" w:tplc="40090019" w:tentative="1">
      <w:start w:val="1"/>
      <w:numFmt w:val="lowerLetter"/>
      <w:lvlText w:val="%8."/>
      <w:lvlJc w:val="left"/>
      <w:pPr>
        <w:ind w:left="5930" w:hanging="360"/>
      </w:pPr>
    </w:lvl>
    <w:lvl w:ilvl="8" w:tplc="4009001B" w:tentative="1">
      <w:start w:val="1"/>
      <w:numFmt w:val="lowerRoman"/>
      <w:lvlText w:val="%9."/>
      <w:lvlJc w:val="right"/>
      <w:pPr>
        <w:ind w:left="6650" w:hanging="180"/>
      </w:pPr>
    </w:lvl>
  </w:abstractNum>
  <w:abstractNum w:abstractNumId="14" w15:restartNumberingAfterBreak="0">
    <w:nsid w:val="28CA1849"/>
    <w:multiLevelType w:val="hybridMultilevel"/>
    <w:tmpl w:val="D054B4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5" w15:restartNumberingAfterBreak="0">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6" w15:restartNumberingAfterBreak="0">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7" w15:restartNumberingAfterBreak="0">
    <w:nsid w:val="2BD012CB"/>
    <w:multiLevelType w:val="hybridMultilevel"/>
    <w:tmpl w:val="2D5697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C5C7A72"/>
    <w:multiLevelType w:val="hybridMultilevel"/>
    <w:tmpl w:val="539633B2"/>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19" w15:restartNumberingAfterBreak="0">
    <w:nsid w:val="2DF53BBB"/>
    <w:multiLevelType w:val="hybridMultilevel"/>
    <w:tmpl w:val="663A25C2"/>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20" w15:restartNumberingAfterBreak="0">
    <w:nsid w:val="30A96EB6"/>
    <w:multiLevelType w:val="hybridMultilevel"/>
    <w:tmpl w:val="10666A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7E4728B"/>
    <w:multiLevelType w:val="hybridMultilevel"/>
    <w:tmpl w:val="2496D82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2"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3" w15:restartNumberingAfterBreak="0">
    <w:nsid w:val="390F34C8"/>
    <w:multiLevelType w:val="hybridMultilevel"/>
    <w:tmpl w:val="4AAC1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15:restartNumberingAfterBreak="0">
    <w:nsid w:val="3DB04047"/>
    <w:multiLevelType w:val="hybridMultilevel"/>
    <w:tmpl w:val="30B4D3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3E9D4E2A"/>
    <w:multiLevelType w:val="hybridMultilevel"/>
    <w:tmpl w:val="D2BC36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6" w15:restartNumberingAfterBreak="0">
    <w:nsid w:val="3F991DC6"/>
    <w:multiLevelType w:val="hybridMultilevel"/>
    <w:tmpl w:val="C608A424"/>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7" w15:restartNumberingAfterBreak="0">
    <w:nsid w:val="40EC59DE"/>
    <w:multiLevelType w:val="hybridMultilevel"/>
    <w:tmpl w:val="C2884D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15:restartNumberingAfterBreak="0">
    <w:nsid w:val="52694981"/>
    <w:multiLevelType w:val="hybridMultilevel"/>
    <w:tmpl w:val="218EA5E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0" w15:restartNumberingAfterBreak="0">
    <w:nsid w:val="53A112AB"/>
    <w:multiLevelType w:val="hybridMultilevel"/>
    <w:tmpl w:val="B2980E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56390006"/>
    <w:multiLevelType w:val="hybridMultilevel"/>
    <w:tmpl w:val="1D1ADB1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2" w15:restartNumberingAfterBreak="0">
    <w:nsid w:val="56402D16"/>
    <w:multiLevelType w:val="hybridMultilevel"/>
    <w:tmpl w:val="9CD0776A"/>
    <w:lvl w:ilvl="0" w:tplc="40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33" w15:restartNumberingAfterBreak="0">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34" w15:restartNumberingAfterBreak="0">
    <w:nsid w:val="587557BB"/>
    <w:multiLevelType w:val="hybridMultilevel"/>
    <w:tmpl w:val="EECA3A2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5" w15:restartNumberingAfterBreak="0">
    <w:nsid w:val="5D054D08"/>
    <w:multiLevelType w:val="hybridMultilevel"/>
    <w:tmpl w:val="E9260B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4EF7207"/>
    <w:multiLevelType w:val="hybridMultilevel"/>
    <w:tmpl w:val="9056D12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7" w15:restartNumberingAfterBreak="0">
    <w:nsid w:val="6AEF31B4"/>
    <w:multiLevelType w:val="hybridMultilevel"/>
    <w:tmpl w:val="E6BEA3D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8" w15:restartNumberingAfterBreak="0">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9"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start w:val="1"/>
      <w:numFmt w:val="bullet"/>
      <w:lvlText w:val=""/>
      <w:lvlJc w:val="left"/>
      <w:pPr>
        <w:ind w:left="2880" w:hanging="360"/>
      </w:pPr>
      <w:rPr>
        <w:rFonts w:ascii="Symbol" w:hAnsi="Symbol" w:hint="default"/>
      </w:rPr>
    </w:lvl>
    <w:lvl w:ilvl="4" w:tplc="40090003">
      <w:start w:val="1"/>
      <w:numFmt w:val="bullet"/>
      <w:lvlText w:val="o"/>
      <w:lvlJc w:val="left"/>
      <w:pPr>
        <w:ind w:left="3600" w:hanging="360"/>
      </w:pPr>
      <w:rPr>
        <w:rFonts w:ascii="Courier New" w:hAnsi="Courier New" w:cs="Courier New" w:hint="default"/>
      </w:rPr>
    </w:lvl>
    <w:lvl w:ilvl="5" w:tplc="40090005">
      <w:start w:val="1"/>
      <w:numFmt w:val="bullet"/>
      <w:lvlText w:val=""/>
      <w:lvlJc w:val="left"/>
      <w:pPr>
        <w:ind w:left="4320" w:hanging="360"/>
      </w:pPr>
      <w:rPr>
        <w:rFonts w:ascii="Wingdings" w:hAnsi="Wingdings" w:hint="default"/>
      </w:rPr>
    </w:lvl>
    <w:lvl w:ilvl="6" w:tplc="40090001">
      <w:start w:val="1"/>
      <w:numFmt w:val="bullet"/>
      <w:lvlText w:val=""/>
      <w:lvlJc w:val="left"/>
      <w:pPr>
        <w:ind w:left="5040" w:hanging="360"/>
      </w:pPr>
      <w:rPr>
        <w:rFonts w:ascii="Symbol" w:hAnsi="Symbol" w:hint="default"/>
      </w:rPr>
    </w:lvl>
    <w:lvl w:ilvl="7" w:tplc="40090003">
      <w:start w:val="1"/>
      <w:numFmt w:val="bullet"/>
      <w:lvlText w:val="o"/>
      <w:lvlJc w:val="left"/>
      <w:pPr>
        <w:ind w:left="5760" w:hanging="360"/>
      </w:pPr>
      <w:rPr>
        <w:rFonts w:ascii="Courier New" w:hAnsi="Courier New" w:cs="Courier New" w:hint="default"/>
      </w:rPr>
    </w:lvl>
    <w:lvl w:ilvl="8" w:tplc="40090005">
      <w:start w:val="1"/>
      <w:numFmt w:val="bullet"/>
      <w:lvlText w:val=""/>
      <w:lvlJc w:val="left"/>
      <w:pPr>
        <w:ind w:left="6480" w:hanging="360"/>
      </w:pPr>
      <w:rPr>
        <w:rFonts w:ascii="Wingdings" w:hAnsi="Wingdings" w:hint="default"/>
      </w:rPr>
    </w:lvl>
  </w:abstractNum>
  <w:abstractNum w:abstractNumId="40" w15:restartNumberingAfterBreak="0">
    <w:nsid w:val="757D0405"/>
    <w:multiLevelType w:val="hybridMultilevel"/>
    <w:tmpl w:val="E1FC0534"/>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1"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2" w15:restartNumberingAfterBreak="0">
    <w:nsid w:val="7A780F02"/>
    <w:multiLevelType w:val="hybridMultilevel"/>
    <w:tmpl w:val="7BA6038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3" w15:restartNumberingAfterBreak="0">
    <w:nsid w:val="7A9B6FC2"/>
    <w:multiLevelType w:val="hybridMultilevel"/>
    <w:tmpl w:val="6D6084C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4" w15:restartNumberingAfterBreak="0">
    <w:nsid w:val="7BAC5879"/>
    <w:multiLevelType w:val="hybridMultilevel"/>
    <w:tmpl w:val="B9B8723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5" w15:restartNumberingAfterBreak="0">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46" w15:restartNumberingAfterBreak="0">
    <w:nsid w:val="7F8E2D7A"/>
    <w:multiLevelType w:val="hybridMultilevel"/>
    <w:tmpl w:val="DC1E238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7" w15:restartNumberingAfterBreak="0">
    <w:nsid w:val="7FD3206B"/>
    <w:multiLevelType w:val="hybridMultilevel"/>
    <w:tmpl w:val="A49ECA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2"/>
  </w:num>
  <w:num w:numId="2">
    <w:abstractNumId w:val="4"/>
  </w:num>
  <w:num w:numId="3">
    <w:abstractNumId w:val="3"/>
  </w:num>
  <w:num w:numId="4">
    <w:abstractNumId w:val="2"/>
  </w:num>
  <w:num w:numId="5">
    <w:abstractNumId w:val="1"/>
  </w:num>
  <w:num w:numId="6">
    <w:abstractNumId w:val="0"/>
  </w:num>
  <w:num w:numId="7">
    <w:abstractNumId w:val="9"/>
  </w:num>
  <w:num w:numId="8">
    <w:abstractNumId w:val="45"/>
  </w:num>
  <w:num w:numId="9">
    <w:abstractNumId w:val="10"/>
  </w:num>
  <w:num w:numId="10">
    <w:abstractNumId w:val="15"/>
  </w:num>
  <w:num w:numId="11">
    <w:abstractNumId w:val="22"/>
  </w:num>
  <w:num w:numId="12">
    <w:abstractNumId w:val="16"/>
  </w:num>
  <w:num w:numId="13">
    <w:abstractNumId w:val="32"/>
  </w:num>
  <w:num w:numId="14">
    <w:abstractNumId w:val="33"/>
  </w:num>
  <w:num w:numId="15">
    <w:abstractNumId w:val="5"/>
  </w:num>
  <w:num w:numId="16">
    <w:abstractNumId w:val="31"/>
  </w:num>
  <w:num w:numId="17">
    <w:abstractNumId w:val="14"/>
  </w:num>
  <w:num w:numId="18">
    <w:abstractNumId w:val="46"/>
  </w:num>
  <w:num w:numId="19">
    <w:abstractNumId w:val="28"/>
  </w:num>
  <w:num w:numId="20">
    <w:abstractNumId w:val="8"/>
  </w:num>
  <w:num w:numId="21">
    <w:abstractNumId w:val="23"/>
  </w:num>
  <w:num w:numId="22">
    <w:abstractNumId w:val="11"/>
  </w:num>
  <w:num w:numId="23">
    <w:abstractNumId w:val="25"/>
  </w:num>
  <w:num w:numId="24">
    <w:abstractNumId w:val="38"/>
  </w:num>
  <w:num w:numId="25">
    <w:abstractNumId w:val="43"/>
  </w:num>
  <w:num w:numId="26">
    <w:abstractNumId w:val="21"/>
  </w:num>
  <w:num w:numId="27">
    <w:abstractNumId w:val="35"/>
  </w:num>
  <w:num w:numId="28">
    <w:abstractNumId w:val="20"/>
  </w:num>
  <w:num w:numId="29">
    <w:abstractNumId w:val="47"/>
  </w:num>
  <w:num w:numId="30">
    <w:abstractNumId w:val="30"/>
  </w:num>
  <w:num w:numId="31">
    <w:abstractNumId w:val="17"/>
  </w:num>
  <w:num w:numId="32">
    <w:abstractNumId w:val="27"/>
  </w:num>
  <w:num w:numId="33">
    <w:abstractNumId w:val="24"/>
  </w:num>
  <w:num w:numId="34">
    <w:abstractNumId w:val="42"/>
  </w:num>
  <w:num w:numId="35">
    <w:abstractNumId w:val="34"/>
  </w:num>
  <w:num w:numId="36">
    <w:abstractNumId w:val="19"/>
  </w:num>
  <w:num w:numId="37">
    <w:abstractNumId w:val="40"/>
  </w:num>
  <w:num w:numId="38">
    <w:abstractNumId w:val="37"/>
  </w:num>
  <w:num w:numId="39">
    <w:abstractNumId w:val="44"/>
  </w:num>
  <w:num w:numId="40">
    <w:abstractNumId w:val="18"/>
  </w:num>
  <w:num w:numId="41">
    <w:abstractNumId w:val="39"/>
  </w:num>
  <w:num w:numId="42">
    <w:abstractNumId w:val="6"/>
  </w:num>
  <w:num w:numId="4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3"/>
  </w:num>
  <w:num w:numId="45">
    <w:abstractNumId w:val="36"/>
  </w:num>
  <w:num w:numId="46">
    <w:abstractNumId w:val="29"/>
  </w:num>
  <w:num w:numId="47">
    <w:abstractNumId w:val="26"/>
  </w:num>
  <w:num w:numId="48">
    <w:abstractNumId w:val="41"/>
  </w:num>
  <w:num w:numId="49">
    <w:abstractNumId w:val="7"/>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071E"/>
    <w:rsid w:val="000016D5"/>
    <w:rsid w:val="00001885"/>
    <w:rsid w:val="00001F09"/>
    <w:rsid w:val="00013A82"/>
    <w:rsid w:val="00013BAF"/>
    <w:rsid w:val="00015A1A"/>
    <w:rsid w:val="0001652E"/>
    <w:rsid w:val="00016D9A"/>
    <w:rsid w:val="00016F7D"/>
    <w:rsid w:val="0001732D"/>
    <w:rsid w:val="00017E2C"/>
    <w:rsid w:val="00022F88"/>
    <w:rsid w:val="00022FB2"/>
    <w:rsid w:val="00023CC7"/>
    <w:rsid w:val="00025C39"/>
    <w:rsid w:val="000269A9"/>
    <w:rsid w:val="0002700C"/>
    <w:rsid w:val="00030868"/>
    <w:rsid w:val="000314BF"/>
    <w:rsid w:val="0003187E"/>
    <w:rsid w:val="00031D5A"/>
    <w:rsid w:val="00032DD8"/>
    <w:rsid w:val="00037538"/>
    <w:rsid w:val="00040C79"/>
    <w:rsid w:val="00040C87"/>
    <w:rsid w:val="00041B92"/>
    <w:rsid w:val="0005027A"/>
    <w:rsid w:val="00050A0E"/>
    <w:rsid w:val="00052FFC"/>
    <w:rsid w:val="00053773"/>
    <w:rsid w:val="0005473E"/>
    <w:rsid w:val="00054FB7"/>
    <w:rsid w:val="00055AA7"/>
    <w:rsid w:val="00056689"/>
    <w:rsid w:val="000603AB"/>
    <w:rsid w:val="00065204"/>
    <w:rsid w:val="00065AFF"/>
    <w:rsid w:val="00066773"/>
    <w:rsid w:val="00066FFE"/>
    <w:rsid w:val="00070078"/>
    <w:rsid w:val="0007293A"/>
    <w:rsid w:val="00073BCA"/>
    <w:rsid w:val="00075C86"/>
    <w:rsid w:val="00076658"/>
    <w:rsid w:val="000928CB"/>
    <w:rsid w:val="00092AE4"/>
    <w:rsid w:val="000936D7"/>
    <w:rsid w:val="00095342"/>
    <w:rsid w:val="0009574D"/>
    <w:rsid w:val="000A10B1"/>
    <w:rsid w:val="000A263B"/>
    <w:rsid w:val="000A2DD2"/>
    <w:rsid w:val="000A5690"/>
    <w:rsid w:val="000B0032"/>
    <w:rsid w:val="000B033D"/>
    <w:rsid w:val="000B042B"/>
    <w:rsid w:val="000B05A5"/>
    <w:rsid w:val="000B14FE"/>
    <w:rsid w:val="000B5391"/>
    <w:rsid w:val="000C1CF6"/>
    <w:rsid w:val="000C2D90"/>
    <w:rsid w:val="000C5830"/>
    <w:rsid w:val="000D1205"/>
    <w:rsid w:val="000D22BF"/>
    <w:rsid w:val="000D45B1"/>
    <w:rsid w:val="000D4CF8"/>
    <w:rsid w:val="000D5F99"/>
    <w:rsid w:val="000D7C85"/>
    <w:rsid w:val="000E2B33"/>
    <w:rsid w:val="000E3DAA"/>
    <w:rsid w:val="000E4712"/>
    <w:rsid w:val="000F06FE"/>
    <w:rsid w:val="000F0FE5"/>
    <w:rsid w:val="000F2146"/>
    <w:rsid w:val="000F2160"/>
    <w:rsid w:val="000F428C"/>
    <w:rsid w:val="000F758A"/>
    <w:rsid w:val="00101DCF"/>
    <w:rsid w:val="0010248B"/>
    <w:rsid w:val="0010301F"/>
    <w:rsid w:val="00104CA5"/>
    <w:rsid w:val="0010702A"/>
    <w:rsid w:val="00107150"/>
    <w:rsid w:val="001073DF"/>
    <w:rsid w:val="001079C4"/>
    <w:rsid w:val="0011046F"/>
    <w:rsid w:val="0011067F"/>
    <w:rsid w:val="00111C4E"/>
    <w:rsid w:val="0011221D"/>
    <w:rsid w:val="00112A79"/>
    <w:rsid w:val="00114AB9"/>
    <w:rsid w:val="00116367"/>
    <w:rsid w:val="00116978"/>
    <w:rsid w:val="0011799F"/>
    <w:rsid w:val="00120B47"/>
    <w:rsid w:val="00121C15"/>
    <w:rsid w:val="00121C4C"/>
    <w:rsid w:val="00122525"/>
    <w:rsid w:val="0012309A"/>
    <w:rsid w:val="001233AD"/>
    <w:rsid w:val="00123684"/>
    <w:rsid w:val="001236C4"/>
    <w:rsid w:val="00123D01"/>
    <w:rsid w:val="00126A5B"/>
    <w:rsid w:val="001273DA"/>
    <w:rsid w:val="0013186A"/>
    <w:rsid w:val="00132064"/>
    <w:rsid w:val="00132D17"/>
    <w:rsid w:val="00133107"/>
    <w:rsid w:val="00134A19"/>
    <w:rsid w:val="00134BA5"/>
    <w:rsid w:val="0013551D"/>
    <w:rsid w:val="00137E0E"/>
    <w:rsid w:val="00140A62"/>
    <w:rsid w:val="00140D15"/>
    <w:rsid w:val="00141367"/>
    <w:rsid w:val="00142F46"/>
    <w:rsid w:val="00143515"/>
    <w:rsid w:val="00146528"/>
    <w:rsid w:val="00147779"/>
    <w:rsid w:val="00151247"/>
    <w:rsid w:val="00151E4B"/>
    <w:rsid w:val="00151F9C"/>
    <w:rsid w:val="00153870"/>
    <w:rsid w:val="00155379"/>
    <w:rsid w:val="001558DD"/>
    <w:rsid w:val="00157AEF"/>
    <w:rsid w:val="00161E87"/>
    <w:rsid w:val="00162E63"/>
    <w:rsid w:val="00163E42"/>
    <w:rsid w:val="001654AE"/>
    <w:rsid w:val="00170C16"/>
    <w:rsid w:val="00172A7E"/>
    <w:rsid w:val="001732B5"/>
    <w:rsid w:val="00173CDB"/>
    <w:rsid w:val="00174140"/>
    <w:rsid w:val="00174789"/>
    <w:rsid w:val="00176377"/>
    <w:rsid w:val="0017700B"/>
    <w:rsid w:val="0018429F"/>
    <w:rsid w:val="00185835"/>
    <w:rsid w:val="001862F6"/>
    <w:rsid w:val="00187F51"/>
    <w:rsid w:val="001905C1"/>
    <w:rsid w:val="00191138"/>
    <w:rsid w:val="00191BC1"/>
    <w:rsid w:val="001925A8"/>
    <w:rsid w:val="00194B50"/>
    <w:rsid w:val="001A053A"/>
    <w:rsid w:val="001A0CD3"/>
    <w:rsid w:val="001A2D59"/>
    <w:rsid w:val="001A34A0"/>
    <w:rsid w:val="001A3E7B"/>
    <w:rsid w:val="001A4617"/>
    <w:rsid w:val="001A6D2F"/>
    <w:rsid w:val="001B259B"/>
    <w:rsid w:val="001B30B5"/>
    <w:rsid w:val="001B485E"/>
    <w:rsid w:val="001B603A"/>
    <w:rsid w:val="001B70E3"/>
    <w:rsid w:val="001B7937"/>
    <w:rsid w:val="001C0916"/>
    <w:rsid w:val="001C1A4D"/>
    <w:rsid w:val="001C1EEB"/>
    <w:rsid w:val="001C2D46"/>
    <w:rsid w:val="001C2E62"/>
    <w:rsid w:val="001C2FC7"/>
    <w:rsid w:val="001C487E"/>
    <w:rsid w:val="001C50D0"/>
    <w:rsid w:val="001C5489"/>
    <w:rsid w:val="001C54AE"/>
    <w:rsid w:val="001C7505"/>
    <w:rsid w:val="001C7EAD"/>
    <w:rsid w:val="001D01AF"/>
    <w:rsid w:val="001D2418"/>
    <w:rsid w:val="001D2DAA"/>
    <w:rsid w:val="001D3290"/>
    <w:rsid w:val="001D7382"/>
    <w:rsid w:val="001D73AC"/>
    <w:rsid w:val="001D740E"/>
    <w:rsid w:val="001E1802"/>
    <w:rsid w:val="001E5CDA"/>
    <w:rsid w:val="001E5FDE"/>
    <w:rsid w:val="001F00BB"/>
    <w:rsid w:val="001F19C3"/>
    <w:rsid w:val="001F414E"/>
    <w:rsid w:val="001F4ECD"/>
    <w:rsid w:val="001F64AF"/>
    <w:rsid w:val="00201700"/>
    <w:rsid w:val="0020237F"/>
    <w:rsid w:val="00202D1C"/>
    <w:rsid w:val="00204A57"/>
    <w:rsid w:val="00204E47"/>
    <w:rsid w:val="002057D9"/>
    <w:rsid w:val="002069BF"/>
    <w:rsid w:val="00207DA9"/>
    <w:rsid w:val="00207FF9"/>
    <w:rsid w:val="00213043"/>
    <w:rsid w:val="00213767"/>
    <w:rsid w:val="002145E7"/>
    <w:rsid w:val="00216B24"/>
    <w:rsid w:val="0021731D"/>
    <w:rsid w:val="0022028C"/>
    <w:rsid w:val="00221E59"/>
    <w:rsid w:val="002239CB"/>
    <w:rsid w:val="00223B73"/>
    <w:rsid w:val="002245CC"/>
    <w:rsid w:val="00227A0D"/>
    <w:rsid w:val="002335F4"/>
    <w:rsid w:val="00233FD8"/>
    <w:rsid w:val="002352D1"/>
    <w:rsid w:val="00235AC3"/>
    <w:rsid w:val="00235D0C"/>
    <w:rsid w:val="00237953"/>
    <w:rsid w:val="0024000C"/>
    <w:rsid w:val="00241959"/>
    <w:rsid w:val="00242314"/>
    <w:rsid w:val="00243488"/>
    <w:rsid w:val="0024545A"/>
    <w:rsid w:val="00246096"/>
    <w:rsid w:val="00247554"/>
    <w:rsid w:val="002475F7"/>
    <w:rsid w:val="00247AEB"/>
    <w:rsid w:val="002504D4"/>
    <w:rsid w:val="00250F90"/>
    <w:rsid w:val="002551DA"/>
    <w:rsid w:val="00256087"/>
    <w:rsid w:val="00265CEA"/>
    <w:rsid w:val="00266B86"/>
    <w:rsid w:val="0027046E"/>
    <w:rsid w:val="00272786"/>
    <w:rsid w:val="00272E5C"/>
    <w:rsid w:val="00272F2A"/>
    <w:rsid w:val="002753BA"/>
    <w:rsid w:val="002762AF"/>
    <w:rsid w:val="00277C12"/>
    <w:rsid w:val="00282BE5"/>
    <w:rsid w:val="00283212"/>
    <w:rsid w:val="00283CEE"/>
    <w:rsid w:val="0028479D"/>
    <w:rsid w:val="00284D22"/>
    <w:rsid w:val="00293D5E"/>
    <w:rsid w:val="002951AC"/>
    <w:rsid w:val="00295855"/>
    <w:rsid w:val="002975B6"/>
    <w:rsid w:val="00297A4C"/>
    <w:rsid w:val="00297AAA"/>
    <w:rsid w:val="002A31D5"/>
    <w:rsid w:val="002B037E"/>
    <w:rsid w:val="002B15AF"/>
    <w:rsid w:val="002B1D5B"/>
    <w:rsid w:val="002B337E"/>
    <w:rsid w:val="002B4829"/>
    <w:rsid w:val="002B681D"/>
    <w:rsid w:val="002B71C3"/>
    <w:rsid w:val="002C1004"/>
    <w:rsid w:val="002C229E"/>
    <w:rsid w:val="002C2DD6"/>
    <w:rsid w:val="002C3CEF"/>
    <w:rsid w:val="002C4CE0"/>
    <w:rsid w:val="002C61C3"/>
    <w:rsid w:val="002D1491"/>
    <w:rsid w:val="002D2187"/>
    <w:rsid w:val="002D2E77"/>
    <w:rsid w:val="002E145A"/>
    <w:rsid w:val="002E17B7"/>
    <w:rsid w:val="002E2A43"/>
    <w:rsid w:val="002E3C66"/>
    <w:rsid w:val="002E49B7"/>
    <w:rsid w:val="002E6964"/>
    <w:rsid w:val="002E6B18"/>
    <w:rsid w:val="002F06ED"/>
    <w:rsid w:val="002F324F"/>
    <w:rsid w:val="002F3366"/>
    <w:rsid w:val="002F4514"/>
    <w:rsid w:val="002F4E77"/>
    <w:rsid w:val="00300D0B"/>
    <w:rsid w:val="00300EEC"/>
    <w:rsid w:val="00301015"/>
    <w:rsid w:val="00301AD6"/>
    <w:rsid w:val="0030435A"/>
    <w:rsid w:val="003044D0"/>
    <w:rsid w:val="00304674"/>
    <w:rsid w:val="00304A6F"/>
    <w:rsid w:val="00306AE3"/>
    <w:rsid w:val="003072F6"/>
    <w:rsid w:val="00307DA1"/>
    <w:rsid w:val="0031098B"/>
    <w:rsid w:val="0031137F"/>
    <w:rsid w:val="00311CC2"/>
    <w:rsid w:val="00312FF9"/>
    <w:rsid w:val="0031452A"/>
    <w:rsid w:val="00316224"/>
    <w:rsid w:val="00317ED5"/>
    <w:rsid w:val="0032319F"/>
    <w:rsid w:val="003255CA"/>
    <w:rsid w:val="00326BEA"/>
    <w:rsid w:val="003271B8"/>
    <w:rsid w:val="00327210"/>
    <w:rsid w:val="00327660"/>
    <w:rsid w:val="00331320"/>
    <w:rsid w:val="00331CD5"/>
    <w:rsid w:val="0033413A"/>
    <w:rsid w:val="003343C5"/>
    <w:rsid w:val="00334CC8"/>
    <w:rsid w:val="0033550C"/>
    <w:rsid w:val="00336256"/>
    <w:rsid w:val="00336652"/>
    <w:rsid w:val="003401A7"/>
    <w:rsid w:val="003450C4"/>
    <w:rsid w:val="00347F3F"/>
    <w:rsid w:val="00351129"/>
    <w:rsid w:val="003513E0"/>
    <w:rsid w:val="00351788"/>
    <w:rsid w:val="00352BD8"/>
    <w:rsid w:val="00353B15"/>
    <w:rsid w:val="00354BE2"/>
    <w:rsid w:val="00356ADA"/>
    <w:rsid w:val="00356CDA"/>
    <w:rsid w:val="0035796E"/>
    <w:rsid w:val="0036408B"/>
    <w:rsid w:val="003648AA"/>
    <w:rsid w:val="00364D63"/>
    <w:rsid w:val="00366569"/>
    <w:rsid w:val="00367846"/>
    <w:rsid w:val="003712FF"/>
    <w:rsid w:val="00372783"/>
    <w:rsid w:val="0037319B"/>
    <w:rsid w:val="0037657F"/>
    <w:rsid w:val="003765BB"/>
    <w:rsid w:val="00376D22"/>
    <w:rsid w:val="003777FB"/>
    <w:rsid w:val="00380F40"/>
    <w:rsid w:val="00381234"/>
    <w:rsid w:val="003828D3"/>
    <w:rsid w:val="0038376B"/>
    <w:rsid w:val="00384ACF"/>
    <w:rsid w:val="00386C3B"/>
    <w:rsid w:val="00387BB0"/>
    <w:rsid w:val="00390B7D"/>
    <w:rsid w:val="00391865"/>
    <w:rsid w:val="00392499"/>
    <w:rsid w:val="003939E2"/>
    <w:rsid w:val="003947A5"/>
    <w:rsid w:val="0039671F"/>
    <w:rsid w:val="003A1AE6"/>
    <w:rsid w:val="003A2567"/>
    <w:rsid w:val="003A4263"/>
    <w:rsid w:val="003A4346"/>
    <w:rsid w:val="003A770E"/>
    <w:rsid w:val="003A7E15"/>
    <w:rsid w:val="003B4143"/>
    <w:rsid w:val="003B5C38"/>
    <w:rsid w:val="003B6437"/>
    <w:rsid w:val="003B6B2E"/>
    <w:rsid w:val="003B7148"/>
    <w:rsid w:val="003B7E08"/>
    <w:rsid w:val="003C158B"/>
    <w:rsid w:val="003C2628"/>
    <w:rsid w:val="003C2AFD"/>
    <w:rsid w:val="003C3865"/>
    <w:rsid w:val="003C3C70"/>
    <w:rsid w:val="003C6508"/>
    <w:rsid w:val="003C77DC"/>
    <w:rsid w:val="003D1F43"/>
    <w:rsid w:val="003D3ECA"/>
    <w:rsid w:val="003D4B13"/>
    <w:rsid w:val="003D4DCB"/>
    <w:rsid w:val="003D69ED"/>
    <w:rsid w:val="003D7A34"/>
    <w:rsid w:val="003E06EC"/>
    <w:rsid w:val="003E1621"/>
    <w:rsid w:val="003E24CE"/>
    <w:rsid w:val="003E40C4"/>
    <w:rsid w:val="003E55E7"/>
    <w:rsid w:val="003F08E9"/>
    <w:rsid w:val="003F0E6F"/>
    <w:rsid w:val="003F1139"/>
    <w:rsid w:val="003F25EE"/>
    <w:rsid w:val="003F2F6F"/>
    <w:rsid w:val="003F3598"/>
    <w:rsid w:val="003F508E"/>
    <w:rsid w:val="0040133B"/>
    <w:rsid w:val="0040294C"/>
    <w:rsid w:val="00403366"/>
    <w:rsid w:val="00407356"/>
    <w:rsid w:val="00410596"/>
    <w:rsid w:val="00411097"/>
    <w:rsid w:val="00411BA5"/>
    <w:rsid w:val="00412B76"/>
    <w:rsid w:val="004162B5"/>
    <w:rsid w:val="0042000D"/>
    <w:rsid w:val="004203B6"/>
    <w:rsid w:val="004219D5"/>
    <w:rsid w:val="0042244B"/>
    <w:rsid w:val="00422582"/>
    <w:rsid w:val="0042311C"/>
    <w:rsid w:val="00423DD2"/>
    <w:rsid w:val="00423E3E"/>
    <w:rsid w:val="00424716"/>
    <w:rsid w:val="00424902"/>
    <w:rsid w:val="00424998"/>
    <w:rsid w:val="00424A52"/>
    <w:rsid w:val="00424EFF"/>
    <w:rsid w:val="00424F50"/>
    <w:rsid w:val="00425231"/>
    <w:rsid w:val="004256C4"/>
    <w:rsid w:val="0043258C"/>
    <w:rsid w:val="004338AB"/>
    <w:rsid w:val="00433E6C"/>
    <w:rsid w:val="004341B3"/>
    <w:rsid w:val="00435D20"/>
    <w:rsid w:val="004364AE"/>
    <w:rsid w:val="004366C9"/>
    <w:rsid w:val="004400A9"/>
    <w:rsid w:val="004409C6"/>
    <w:rsid w:val="0044287E"/>
    <w:rsid w:val="00442D40"/>
    <w:rsid w:val="00443579"/>
    <w:rsid w:val="00443766"/>
    <w:rsid w:val="00445C1D"/>
    <w:rsid w:val="00447C63"/>
    <w:rsid w:val="004501AB"/>
    <w:rsid w:val="00451990"/>
    <w:rsid w:val="0045289A"/>
    <w:rsid w:val="00452BBE"/>
    <w:rsid w:val="0045348C"/>
    <w:rsid w:val="0045739C"/>
    <w:rsid w:val="0046109F"/>
    <w:rsid w:val="00461CFE"/>
    <w:rsid w:val="00462D32"/>
    <w:rsid w:val="00465998"/>
    <w:rsid w:val="00465AF4"/>
    <w:rsid w:val="00466326"/>
    <w:rsid w:val="004664EA"/>
    <w:rsid w:val="0046778F"/>
    <w:rsid w:val="00470987"/>
    <w:rsid w:val="00471810"/>
    <w:rsid w:val="00472832"/>
    <w:rsid w:val="00473A9B"/>
    <w:rsid w:val="00473AC4"/>
    <w:rsid w:val="0047508C"/>
    <w:rsid w:val="00476FCA"/>
    <w:rsid w:val="00480232"/>
    <w:rsid w:val="00483377"/>
    <w:rsid w:val="00483960"/>
    <w:rsid w:val="004903AB"/>
    <w:rsid w:val="00490CF1"/>
    <w:rsid w:val="00491FE5"/>
    <w:rsid w:val="00493A8F"/>
    <w:rsid w:val="00493C72"/>
    <w:rsid w:val="004947B2"/>
    <w:rsid w:val="0049539F"/>
    <w:rsid w:val="004A2CD1"/>
    <w:rsid w:val="004A47D7"/>
    <w:rsid w:val="004A480C"/>
    <w:rsid w:val="004A4DAD"/>
    <w:rsid w:val="004A74AE"/>
    <w:rsid w:val="004A758A"/>
    <w:rsid w:val="004A7A67"/>
    <w:rsid w:val="004A7DFC"/>
    <w:rsid w:val="004B0994"/>
    <w:rsid w:val="004B10CC"/>
    <w:rsid w:val="004B1867"/>
    <w:rsid w:val="004B1F05"/>
    <w:rsid w:val="004B2C1D"/>
    <w:rsid w:val="004B2F95"/>
    <w:rsid w:val="004B406A"/>
    <w:rsid w:val="004B69F6"/>
    <w:rsid w:val="004B6C17"/>
    <w:rsid w:val="004C0B6B"/>
    <w:rsid w:val="004C2F48"/>
    <w:rsid w:val="004C43E2"/>
    <w:rsid w:val="004C47D0"/>
    <w:rsid w:val="004C5458"/>
    <w:rsid w:val="004C72FE"/>
    <w:rsid w:val="004C7984"/>
    <w:rsid w:val="004D01E8"/>
    <w:rsid w:val="004D154E"/>
    <w:rsid w:val="004D18F4"/>
    <w:rsid w:val="004D6389"/>
    <w:rsid w:val="004D70AA"/>
    <w:rsid w:val="004E0DDE"/>
    <w:rsid w:val="004E152E"/>
    <w:rsid w:val="004E1A0E"/>
    <w:rsid w:val="004E1D6B"/>
    <w:rsid w:val="004E6E42"/>
    <w:rsid w:val="004E78E8"/>
    <w:rsid w:val="004E79C4"/>
    <w:rsid w:val="004F14DC"/>
    <w:rsid w:val="004F32D8"/>
    <w:rsid w:val="004F45CF"/>
    <w:rsid w:val="004F67BC"/>
    <w:rsid w:val="004F73B1"/>
    <w:rsid w:val="00500258"/>
    <w:rsid w:val="005003FE"/>
    <w:rsid w:val="00502A77"/>
    <w:rsid w:val="00507595"/>
    <w:rsid w:val="005121D5"/>
    <w:rsid w:val="00514335"/>
    <w:rsid w:val="005157D3"/>
    <w:rsid w:val="00516093"/>
    <w:rsid w:val="005163B3"/>
    <w:rsid w:val="005200CC"/>
    <w:rsid w:val="00522379"/>
    <w:rsid w:val="00522FDC"/>
    <w:rsid w:val="00523CCE"/>
    <w:rsid w:val="00525887"/>
    <w:rsid w:val="00527762"/>
    <w:rsid w:val="0053055C"/>
    <w:rsid w:val="005308EE"/>
    <w:rsid w:val="00533DA9"/>
    <w:rsid w:val="005348B1"/>
    <w:rsid w:val="00536E31"/>
    <w:rsid w:val="005372F3"/>
    <w:rsid w:val="0053753B"/>
    <w:rsid w:val="00541225"/>
    <w:rsid w:val="00543E36"/>
    <w:rsid w:val="00543E45"/>
    <w:rsid w:val="00547117"/>
    <w:rsid w:val="00554851"/>
    <w:rsid w:val="0055526D"/>
    <w:rsid w:val="00555E2A"/>
    <w:rsid w:val="005572D9"/>
    <w:rsid w:val="0056094E"/>
    <w:rsid w:val="00560E72"/>
    <w:rsid w:val="0056146D"/>
    <w:rsid w:val="00561DE2"/>
    <w:rsid w:val="0056258D"/>
    <w:rsid w:val="005642B6"/>
    <w:rsid w:val="0056751A"/>
    <w:rsid w:val="0056762D"/>
    <w:rsid w:val="00567807"/>
    <w:rsid w:val="00567D67"/>
    <w:rsid w:val="00571A89"/>
    <w:rsid w:val="00571B86"/>
    <w:rsid w:val="00571C6D"/>
    <w:rsid w:val="005727E4"/>
    <w:rsid w:val="00573216"/>
    <w:rsid w:val="00574E0F"/>
    <w:rsid w:val="0057515B"/>
    <w:rsid w:val="00580455"/>
    <w:rsid w:val="00580CA9"/>
    <w:rsid w:val="005819E1"/>
    <w:rsid w:val="00581A69"/>
    <w:rsid w:val="005827D1"/>
    <w:rsid w:val="00583545"/>
    <w:rsid w:val="00584CB4"/>
    <w:rsid w:val="00586558"/>
    <w:rsid w:val="005918F6"/>
    <w:rsid w:val="00592D0B"/>
    <w:rsid w:val="00592D14"/>
    <w:rsid w:val="00593A21"/>
    <w:rsid w:val="00593DF3"/>
    <w:rsid w:val="0059403D"/>
    <w:rsid w:val="0059460C"/>
    <w:rsid w:val="00594F4D"/>
    <w:rsid w:val="00595500"/>
    <w:rsid w:val="00595FCD"/>
    <w:rsid w:val="005A06D2"/>
    <w:rsid w:val="005A6F91"/>
    <w:rsid w:val="005B0C04"/>
    <w:rsid w:val="005B10FF"/>
    <w:rsid w:val="005B153E"/>
    <w:rsid w:val="005B1E75"/>
    <w:rsid w:val="005B35BD"/>
    <w:rsid w:val="005B4C52"/>
    <w:rsid w:val="005B5580"/>
    <w:rsid w:val="005B584F"/>
    <w:rsid w:val="005B5BE9"/>
    <w:rsid w:val="005B6055"/>
    <w:rsid w:val="005B6B5C"/>
    <w:rsid w:val="005B6F56"/>
    <w:rsid w:val="005B7A27"/>
    <w:rsid w:val="005B7ED3"/>
    <w:rsid w:val="005C1D01"/>
    <w:rsid w:val="005C23AF"/>
    <w:rsid w:val="005C430D"/>
    <w:rsid w:val="005C4F78"/>
    <w:rsid w:val="005C6478"/>
    <w:rsid w:val="005C7B5F"/>
    <w:rsid w:val="005D14E0"/>
    <w:rsid w:val="005D1795"/>
    <w:rsid w:val="005D32D9"/>
    <w:rsid w:val="005D3F06"/>
    <w:rsid w:val="005D4586"/>
    <w:rsid w:val="005D4B1C"/>
    <w:rsid w:val="005D532E"/>
    <w:rsid w:val="005D7746"/>
    <w:rsid w:val="005E360A"/>
    <w:rsid w:val="005E3C82"/>
    <w:rsid w:val="005E3E6C"/>
    <w:rsid w:val="005E4032"/>
    <w:rsid w:val="005E53EB"/>
    <w:rsid w:val="005E546E"/>
    <w:rsid w:val="005E67F5"/>
    <w:rsid w:val="005E6D3A"/>
    <w:rsid w:val="005E6E9C"/>
    <w:rsid w:val="005F1E76"/>
    <w:rsid w:val="005F592C"/>
    <w:rsid w:val="005F5F59"/>
    <w:rsid w:val="005F75D6"/>
    <w:rsid w:val="005F790F"/>
    <w:rsid w:val="006000C2"/>
    <w:rsid w:val="0060145D"/>
    <w:rsid w:val="00601BB9"/>
    <w:rsid w:val="00604F51"/>
    <w:rsid w:val="006072B0"/>
    <w:rsid w:val="0060791E"/>
    <w:rsid w:val="006102DB"/>
    <w:rsid w:val="00610EF4"/>
    <w:rsid w:val="00611310"/>
    <w:rsid w:val="0061455D"/>
    <w:rsid w:val="00614CFF"/>
    <w:rsid w:val="006154C5"/>
    <w:rsid w:val="006169C8"/>
    <w:rsid w:val="0061761B"/>
    <w:rsid w:val="0062243C"/>
    <w:rsid w:val="006239D9"/>
    <w:rsid w:val="006254D7"/>
    <w:rsid w:val="00626CAC"/>
    <w:rsid w:val="006308F4"/>
    <w:rsid w:val="006324B9"/>
    <w:rsid w:val="0063354F"/>
    <w:rsid w:val="00634EBA"/>
    <w:rsid w:val="0063565D"/>
    <w:rsid w:val="00636791"/>
    <w:rsid w:val="00637AD4"/>
    <w:rsid w:val="006405EA"/>
    <w:rsid w:val="00641017"/>
    <w:rsid w:val="00641D69"/>
    <w:rsid w:val="00643BA3"/>
    <w:rsid w:val="00644696"/>
    <w:rsid w:val="00644F2D"/>
    <w:rsid w:val="00651199"/>
    <w:rsid w:val="00652786"/>
    <w:rsid w:val="00653097"/>
    <w:rsid w:val="006554E7"/>
    <w:rsid w:val="00656960"/>
    <w:rsid w:val="006609F4"/>
    <w:rsid w:val="006631EC"/>
    <w:rsid w:val="006634F7"/>
    <w:rsid w:val="006638BE"/>
    <w:rsid w:val="006652EE"/>
    <w:rsid w:val="00665844"/>
    <w:rsid w:val="0066596D"/>
    <w:rsid w:val="00665974"/>
    <w:rsid w:val="006666C5"/>
    <w:rsid w:val="00667A65"/>
    <w:rsid w:val="00670645"/>
    <w:rsid w:val="006713F0"/>
    <w:rsid w:val="00671B32"/>
    <w:rsid w:val="0067535E"/>
    <w:rsid w:val="00675A53"/>
    <w:rsid w:val="00677C0D"/>
    <w:rsid w:val="006800AF"/>
    <w:rsid w:val="006817D6"/>
    <w:rsid w:val="0068323F"/>
    <w:rsid w:val="00683E43"/>
    <w:rsid w:val="00684241"/>
    <w:rsid w:val="006843E6"/>
    <w:rsid w:val="00685549"/>
    <w:rsid w:val="006855E1"/>
    <w:rsid w:val="00686106"/>
    <w:rsid w:val="0068749C"/>
    <w:rsid w:val="00692233"/>
    <w:rsid w:val="00692CFF"/>
    <w:rsid w:val="00693813"/>
    <w:rsid w:val="00693814"/>
    <w:rsid w:val="0069437C"/>
    <w:rsid w:val="006A044E"/>
    <w:rsid w:val="006A08BA"/>
    <w:rsid w:val="006A33B2"/>
    <w:rsid w:val="006A57D3"/>
    <w:rsid w:val="006A6CD7"/>
    <w:rsid w:val="006A779B"/>
    <w:rsid w:val="006B1F1F"/>
    <w:rsid w:val="006B3D68"/>
    <w:rsid w:val="006B62F0"/>
    <w:rsid w:val="006B71BB"/>
    <w:rsid w:val="006C0C65"/>
    <w:rsid w:val="006C1B37"/>
    <w:rsid w:val="006C20D7"/>
    <w:rsid w:val="006C22D3"/>
    <w:rsid w:val="006C558F"/>
    <w:rsid w:val="006C71D0"/>
    <w:rsid w:val="006C7F55"/>
    <w:rsid w:val="006D0439"/>
    <w:rsid w:val="006D15D0"/>
    <w:rsid w:val="006D231C"/>
    <w:rsid w:val="006D6B2D"/>
    <w:rsid w:val="006D7548"/>
    <w:rsid w:val="006E081C"/>
    <w:rsid w:val="006E13E8"/>
    <w:rsid w:val="006E18CF"/>
    <w:rsid w:val="006E2EEA"/>
    <w:rsid w:val="006E649C"/>
    <w:rsid w:val="006E6691"/>
    <w:rsid w:val="006E6B4D"/>
    <w:rsid w:val="006E7CF2"/>
    <w:rsid w:val="006F13F0"/>
    <w:rsid w:val="006F1F6E"/>
    <w:rsid w:val="006F4E34"/>
    <w:rsid w:val="006F5A36"/>
    <w:rsid w:val="006F622B"/>
    <w:rsid w:val="007001DC"/>
    <w:rsid w:val="00700591"/>
    <w:rsid w:val="007016A8"/>
    <w:rsid w:val="00701DB4"/>
    <w:rsid w:val="00705C04"/>
    <w:rsid w:val="00707C74"/>
    <w:rsid w:val="0071094E"/>
    <w:rsid w:val="00710A7C"/>
    <w:rsid w:val="007117E9"/>
    <w:rsid w:val="00712636"/>
    <w:rsid w:val="0071263F"/>
    <w:rsid w:val="00714235"/>
    <w:rsid w:val="00714348"/>
    <w:rsid w:val="007151D9"/>
    <w:rsid w:val="00721CC8"/>
    <w:rsid w:val="007254D4"/>
    <w:rsid w:val="00725CFC"/>
    <w:rsid w:val="007300EC"/>
    <w:rsid w:val="0073065B"/>
    <w:rsid w:val="00731179"/>
    <w:rsid w:val="00731A89"/>
    <w:rsid w:val="00733715"/>
    <w:rsid w:val="00733FE2"/>
    <w:rsid w:val="007351BD"/>
    <w:rsid w:val="0073715C"/>
    <w:rsid w:val="00741BEA"/>
    <w:rsid w:val="007423FC"/>
    <w:rsid w:val="007446C8"/>
    <w:rsid w:val="00747B79"/>
    <w:rsid w:val="00747CE4"/>
    <w:rsid w:val="00747EF0"/>
    <w:rsid w:val="00750BE7"/>
    <w:rsid w:val="007526C9"/>
    <w:rsid w:val="007532C4"/>
    <w:rsid w:val="0075569E"/>
    <w:rsid w:val="00756F43"/>
    <w:rsid w:val="0075723E"/>
    <w:rsid w:val="007602CC"/>
    <w:rsid w:val="00760C6F"/>
    <w:rsid w:val="00763748"/>
    <w:rsid w:val="00764CC1"/>
    <w:rsid w:val="0076550A"/>
    <w:rsid w:val="00772BAD"/>
    <w:rsid w:val="00772F0E"/>
    <w:rsid w:val="0077645D"/>
    <w:rsid w:val="007767BB"/>
    <w:rsid w:val="00780394"/>
    <w:rsid w:val="00781509"/>
    <w:rsid w:val="007853CF"/>
    <w:rsid w:val="007863AB"/>
    <w:rsid w:val="00791313"/>
    <w:rsid w:val="00791559"/>
    <w:rsid w:val="00794B24"/>
    <w:rsid w:val="00797607"/>
    <w:rsid w:val="00797F67"/>
    <w:rsid w:val="007A05B8"/>
    <w:rsid w:val="007A0A04"/>
    <w:rsid w:val="007A1412"/>
    <w:rsid w:val="007A2482"/>
    <w:rsid w:val="007A46C9"/>
    <w:rsid w:val="007A4C74"/>
    <w:rsid w:val="007A4EA4"/>
    <w:rsid w:val="007A78ED"/>
    <w:rsid w:val="007A7D74"/>
    <w:rsid w:val="007B02F9"/>
    <w:rsid w:val="007B0320"/>
    <w:rsid w:val="007B0711"/>
    <w:rsid w:val="007B0E5F"/>
    <w:rsid w:val="007B2946"/>
    <w:rsid w:val="007B35EE"/>
    <w:rsid w:val="007B40F2"/>
    <w:rsid w:val="007B4C2C"/>
    <w:rsid w:val="007B4F8B"/>
    <w:rsid w:val="007B61C6"/>
    <w:rsid w:val="007B648C"/>
    <w:rsid w:val="007C10B7"/>
    <w:rsid w:val="007C2CD2"/>
    <w:rsid w:val="007C43AF"/>
    <w:rsid w:val="007C43C6"/>
    <w:rsid w:val="007C50A0"/>
    <w:rsid w:val="007C6290"/>
    <w:rsid w:val="007C70EE"/>
    <w:rsid w:val="007C7694"/>
    <w:rsid w:val="007C7BB4"/>
    <w:rsid w:val="007C7F98"/>
    <w:rsid w:val="007D22B7"/>
    <w:rsid w:val="007D3447"/>
    <w:rsid w:val="007D45DC"/>
    <w:rsid w:val="007D53E1"/>
    <w:rsid w:val="007D69EC"/>
    <w:rsid w:val="007D7109"/>
    <w:rsid w:val="007E03EF"/>
    <w:rsid w:val="007E13F0"/>
    <w:rsid w:val="007E16FE"/>
    <w:rsid w:val="007E3A36"/>
    <w:rsid w:val="007E74FB"/>
    <w:rsid w:val="007F0203"/>
    <w:rsid w:val="007F1476"/>
    <w:rsid w:val="007F1732"/>
    <w:rsid w:val="007F32E4"/>
    <w:rsid w:val="007F382B"/>
    <w:rsid w:val="007F4A72"/>
    <w:rsid w:val="007F5289"/>
    <w:rsid w:val="007F640C"/>
    <w:rsid w:val="007F696D"/>
    <w:rsid w:val="007F75EE"/>
    <w:rsid w:val="00801203"/>
    <w:rsid w:val="00802F58"/>
    <w:rsid w:val="008036B2"/>
    <w:rsid w:val="00803747"/>
    <w:rsid w:val="00804354"/>
    <w:rsid w:val="0081366C"/>
    <w:rsid w:val="00815127"/>
    <w:rsid w:val="008153B8"/>
    <w:rsid w:val="0082025E"/>
    <w:rsid w:val="008208BC"/>
    <w:rsid w:val="0082110D"/>
    <w:rsid w:val="00821468"/>
    <w:rsid w:val="008215F6"/>
    <w:rsid w:val="00821C9E"/>
    <w:rsid w:val="00822147"/>
    <w:rsid w:val="00822AB2"/>
    <w:rsid w:val="008239E2"/>
    <w:rsid w:val="00823D9E"/>
    <w:rsid w:val="00824E97"/>
    <w:rsid w:val="00825AD7"/>
    <w:rsid w:val="00826664"/>
    <w:rsid w:val="0082703B"/>
    <w:rsid w:val="00827697"/>
    <w:rsid w:val="0082778A"/>
    <w:rsid w:val="0083107A"/>
    <w:rsid w:val="008316BE"/>
    <w:rsid w:val="0083351C"/>
    <w:rsid w:val="00834EB7"/>
    <w:rsid w:val="008368BB"/>
    <w:rsid w:val="00837EA2"/>
    <w:rsid w:val="0084225D"/>
    <w:rsid w:val="00842499"/>
    <w:rsid w:val="00842AA6"/>
    <w:rsid w:val="00845B12"/>
    <w:rsid w:val="00846FDD"/>
    <w:rsid w:val="008478DB"/>
    <w:rsid w:val="00851677"/>
    <w:rsid w:val="00851B7D"/>
    <w:rsid w:val="0085363F"/>
    <w:rsid w:val="00853ECD"/>
    <w:rsid w:val="00854838"/>
    <w:rsid w:val="00855023"/>
    <w:rsid w:val="00855FB4"/>
    <w:rsid w:val="00856B82"/>
    <w:rsid w:val="00857F9B"/>
    <w:rsid w:val="00860EC9"/>
    <w:rsid w:val="00860FD9"/>
    <w:rsid w:val="008616C1"/>
    <w:rsid w:val="00863C18"/>
    <w:rsid w:val="00865480"/>
    <w:rsid w:val="008669CF"/>
    <w:rsid w:val="0086706E"/>
    <w:rsid w:val="0086791D"/>
    <w:rsid w:val="00870C10"/>
    <w:rsid w:val="00871369"/>
    <w:rsid w:val="00872384"/>
    <w:rsid w:val="0087328F"/>
    <w:rsid w:val="008765D3"/>
    <w:rsid w:val="00876AE3"/>
    <w:rsid w:val="00880346"/>
    <w:rsid w:val="00880F30"/>
    <w:rsid w:val="00885D9D"/>
    <w:rsid w:val="008870E0"/>
    <w:rsid w:val="00890993"/>
    <w:rsid w:val="00891275"/>
    <w:rsid w:val="008916F1"/>
    <w:rsid w:val="00891852"/>
    <w:rsid w:val="0089225D"/>
    <w:rsid w:val="00894ECF"/>
    <w:rsid w:val="008951F3"/>
    <w:rsid w:val="0089546C"/>
    <w:rsid w:val="008963D2"/>
    <w:rsid w:val="00896472"/>
    <w:rsid w:val="008A1BE9"/>
    <w:rsid w:val="008A3284"/>
    <w:rsid w:val="008A3ECB"/>
    <w:rsid w:val="008A547A"/>
    <w:rsid w:val="008A5B3C"/>
    <w:rsid w:val="008A5BD3"/>
    <w:rsid w:val="008A620A"/>
    <w:rsid w:val="008A7016"/>
    <w:rsid w:val="008A763A"/>
    <w:rsid w:val="008B2A5F"/>
    <w:rsid w:val="008B3012"/>
    <w:rsid w:val="008B3F79"/>
    <w:rsid w:val="008B5C92"/>
    <w:rsid w:val="008B646F"/>
    <w:rsid w:val="008B6C06"/>
    <w:rsid w:val="008B799D"/>
    <w:rsid w:val="008B7DB9"/>
    <w:rsid w:val="008C02AE"/>
    <w:rsid w:val="008C055A"/>
    <w:rsid w:val="008C096D"/>
    <w:rsid w:val="008C5343"/>
    <w:rsid w:val="008D1820"/>
    <w:rsid w:val="008D1D7E"/>
    <w:rsid w:val="008D2D8A"/>
    <w:rsid w:val="008D30E8"/>
    <w:rsid w:val="008D46C7"/>
    <w:rsid w:val="008D52CE"/>
    <w:rsid w:val="008D77DF"/>
    <w:rsid w:val="008E30D9"/>
    <w:rsid w:val="008E3DE0"/>
    <w:rsid w:val="008E4EE9"/>
    <w:rsid w:val="008E62F5"/>
    <w:rsid w:val="008E6688"/>
    <w:rsid w:val="008E7091"/>
    <w:rsid w:val="008E7518"/>
    <w:rsid w:val="008E7B03"/>
    <w:rsid w:val="008F030C"/>
    <w:rsid w:val="008F5E72"/>
    <w:rsid w:val="008F7868"/>
    <w:rsid w:val="00900DA6"/>
    <w:rsid w:val="009010CC"/>
    <w:rsid w:val="00902838"/>
    <w:rsid w:val="00903B63"/>
    <w:rsid w:val="00911BD2"/>
    <w:rsid w:val="009153B6"/>
    <w:rsid w:val="00917076"/>
    <w:rsid w:val="009175D1"/>
    <w:rsid w:val="009201A5"/>
    <w:rsid w:val="00920E92"/>
    <w:rsid w:val="009269EF"/>
    <w:rsid w:val="0092732C"/>
    <w:rsid w:val="00932495"/>
    <w:rsid w:val="00936049"/>
    <w:rsid w:val="00936900"/>
    <w:rsid w:val="00936DC0"/>
    <w:rsid w:val="009405FE"/>
    <w:rsid w:val="0094095E"/>
    <w:rsid w:val="009435E2"/>
    <w:rsid w:val="00943A3B"/>
    <w:rsid w:val="00944BD1"/>
    <w:rsid w:val="00945994"/>
    <w:rsid w:val="00952833"/>
    <w:rsid w:val="00956A92"/>
    <w:rsid w:val="00957824"/>
    <w:rsid w:val="009630B3"/>
    <w:rsid w:val="009633E6"/>
    <w:rsid w:val="0096560E"/>
    <w:rsid w:val="00965D89"/>
    <w:rsid w:val="00973270"/>
    <w:rsid w:val="00981400"/>
    <w:rsid w:val="00982C9C"/>
    <w:rsid w:val="00985401"/>
    <w:rsid w:val="0098553C"/>
    <w:rsid w:val="00985936"/>
    <w:rsid w:val="00986592"/>
    <w:rsid w:val="00987059"/>
    <w:rsid w:val="0099198C"/>
    <w:rsid w:val="00991EB9"/>
    <w:rsid w:val="00994D92"/>
    <w:rsid w:val="00996AA5"/>
    <w:rsid w:val="00997695"/>
    <w:rsid w:val="00997BBA"/>
    <w:rsid w:val="009A160A"/>
    <w:rsid w:val="009A2569"/>
    <w:rsid w:val="009A569F"/>
    <w:rsid w:val="009A594C"/>
    <w:rsid w:val="009B3265"/>
    <w:rsid w:val="009B4588"/>
    <w:rsid w:val="009B4A6B"/>
    <w:rsid w:val="009B54F3"/>
    <w:rsid w:val="009B6B53"/>
    <w:rsid w:val="009C1D27"/>
    <w:rsid w:val="009C25B9"/>
    <w:rsid w:val="009C32D6"/>
    <w:rsid w:val="009C34A5"/>
    <w:rsid w:val="009C40ED"/>
    <w:rsid w:val="009C471A"/>
    <w:rsid w:val="009C682F"/>
    <w:rsid w:val="009D0A56"/>
    <w:rsid w:val="009D0D1A"/>
    <w:rsid w:val="009D1C00"/>
    <w:rsid w:val="009D4472"/>
    <w:rsid w:val="009D46A1"/>
    <w:rsid w:val="009D5AF4"/>
    <w:rsid w:val="009D65A9"/>
    <w:rsid w:val="009D6D2E"/>
    <w:rsid w:val="009D7347"/>
    <w:rsid w:val="009E13E3"/>
    <w:rsid w:val="009E3270"/>
    <w:rsid w:val="009E32C2"/>
    <w:rsid w:val="009E347F"/>
    <w:rsid w:val="009E3D87"/>
    <w:rsid w:val="009F0EC1"/>
    <w:rsid w:val="009F4DDF"/>
    <w:rsid w:val="009F68DE"/>
    <w:rsid w:val="009F7430"/>
    <w:rsid w:val="009F7AAC"/>
    <w:rsid w:val="00A006C1"/>
    <w:rsid w:val="00A0088B"/>
    <w:rsid w:val="00A012BE"/>
    <w:rsid w:val="00A01A59"/>
    <w:rsid w:val="00A03D62"/>
    <w:rsid w:val="00A04E89"/>
    <w:rsid w:val="00A103A2"/>
    <w:rsid w:val="00A10BA3"/>
    <w:rsid w:val="00A10F1E"/>
    <w:rsid w:val="00A1189F"/>
    <w:rsid w:val="00A13DED"/>
    <w:rsid w:val="00A14613"/>
    <w:rsid w:val="00A157DB"/>
    <w:rsid w:val="00A158FF"/>
    <w:rsid w:val="00A17205"/>
    <w:rsid w:val="00A17435"/>
    <w:rsid w:val="00A201B8"/>
    <w:rsid w:val="00A2181D"/>
    <w:rsid w:val="00A22D3A"/>
    <w:rsid w:val="00A233C1"/>
    <w:rsid w:val="00A3653A"/>
    <w:rsid w:val="00A41097"/>
    <w:rsid w:val="00A41879"/>
    <w:rsid w:val="00A43D43"/>
    <w:rsid w:val="00A45248"/>
    <w:rsid w:val="00A4527C"/>
    <w:rsid w:val="00A4578E"/>
    <w:rsid w:val="00A458EF"/>
    <w:rsid w:val="00A46BAD"/>
    <w:rsid w:val="00A47997"/>
    <w:rsid w:val="00A47A60"/>
    <w:rsid w:val="00A47CD4"/>
    <w:rsid w:val="00A510B8"/>
    <w:rsid w:val="00A518D6"/>
    <w:rsid w:val="00A5214A"/>
    <w:rsid w:val="00A549E8"/>
    <w:rsid w:val="00A54AB9"/>
    <w:rsid w:val="00A55190"/>
    <w:rsid w:val="00A55D37"/>
    <w:rsid w:val="00A576D2"/>
    <w:rsid w:val="00A57816"/>
    <w:rsid w:val="00A57E01"/>
    <w:rsid w:val="00A60DFA"/>
    <w:rsid w:val="00A60E1C"/>
    <w:rsid w:val="00A6121E"/>
    <w:rsid w:val="00A61786"/>
    <w:rsid w:val="00A62DF0"/>
    <w:rsid w:val="00A63E5B"/>
    <w:rsid w:val="00A6760F"/>
    <w:rsid w:val="00A7050D"/>
    <w:rsid w:val="00A71E37"/>
    <w:rsid w:val="00A75CCC"/>
    <w:rsid w:val="00A77498"/>
    <w:rsid w:val="00A80EE1"/>
    <w:rsid w:val="00A81C2B"/>
    <w:rsid w:val="00A82760"/>
    <w:rsid w:val="00A87E39"/>
    <w:rsid w:val="00A90BE1"/>
    <w:rsid w:val="00A90C5E"/>
    <w:rsid w:val="00A91442"/>
    <w:rsid w:val="00A93A5E"/>
    <w:rsid w:val="00A93BCB"/>
    <w:rsid w:val="00A9532F"/>
    <w:rsid w:val="00A95A1E"/>
    <w:rsid w:val="00A96AE2"/>
    <w:rsid w:val="00A96E7C"/>
    <w:rsid w:val="00AA12C5"/>
    <w:rsid w:val="00AA1CD1"/>
    <w:rsid w:val="00AA210F"/>
    <w:rsid w:val="00AA44F8"/>
    <w:rsid w:val="00AA48D9"/>
    <w:rsid w:val="00AA6567"/>
    <w:rsid w:val="00AA6593"/>
    <w:rsid w:val="00AB1071"/>
    <w:rsid w:val="00AB19BE"/>
    <w:rsid w:val="00AB1ADC"/>
    <w:rsid w:val="00AB1E95"/>
    <w:rsid w:val="00AB292E"/>
    <w:rsid w:val="00AB5EDC"/>
    <w:rsid w:val="00AB6742"/>
    <w:rsid w:val="00AB67D5"/>
    <w:rsid w:val="00AB6C0F"/>
    <w:rsid w:val="00AB750E"/>
    <w:rsid w:val="00AC005C"/>
    <w:rsid w:val="00AC00E3"/>
    <w:rsid w:val="00AC0515"/>
    <w:rsid w:val="00AC216A"/>
    <w:rsid w:val="00AC3AAA"/>
    <w:rsid w:val="00AC4CE6"/>
    <w:rsid w:val="00AC6560"/>
    <w:rsid w:val="00AC6B92"/>
    <w:rsid w:val="00AC747E"/>
    <w:rsid w:val="00AD0D18"/>
    <w:rsid w:val="00AD1775"/>
    <w:rsid w:val="00AD188F"/>
    <w:rsid w:val="00AD4050"/>
    <w:rsid w:val="00AD4BAF"/>
    <w:rsid w:val="00AD7604"/>
    <w:rsid w:val="00AD7A5F"/>
    <w:rsid w:val="00AE0F90"/>
    <w:rsid w:val="00AE100E"/>
    <w:rsid w:val="00AE4666"/>
    <w:rsid w:val="00AE53DD"/>
    <w:rsid w:val="00AF23D3"/>
    <w:rsid w:val="00AF2F77"/>
    <w:rsid w:val="00AF5FF8"/>
    <w:rsid w:val="00AF6D0F"/>
    <w:rsid w:val="00B005D9"/>
    <w:rsid w:val="00B01D44"/>
    <w:rsid w:val="00B0228C"/>
    <w:rsid w:val="00B02D84"/>
    <w:rsid w:val="00B04792"/>
    <w:rsid w:val="00B05377"/>
    <w:rsid w:val="00B05390"/>
    <w:rsid w:val="00B05D1A"/>
    <w:rsid w:val="00B0750A"/>
    <w:rsid w:val="00B077C7"/>
    <w:rsid w:val="00B07BE2"/>
    <w:rsid w:val="00B134F6"/>
    <w:rsid w:val="00B1361C"/>
    <w:rsid w:val="00B13F96"/>
    <w:rsid w:val="00B1410C"/>
    <w:rsid w:val="00B17562"/>
    <w:rsid w:val="00B21391"/>
    <w:rsid w:val="00B22BF8"/>
    <w:rsid w:val="00B25967"/>
    <w:rsid w:val="00B268D0"/>
    <w:rsid w:val="00B2691A"/>
    <w:rsid w:val="00B27517"/>
    <w:rsid w:val="00B27F84"/>
    <w:rsid w:val="00B32739"/>
    <w:rsid w:val="00B332FE"/>
    <w:rsid w:val="00B3354A"/>
    <w:rsid w:val="00B34326"/>
    <w:rsid w:val="00B3495B"/>
    <w:rsid w:val="00B37E20"/>
    <w:rsid w:val="00B423DB"/>
    <w:rsid w:val="00B43032"/>
    <w:rsid w:val="00B45F5B"/>
    <w:rsid w:val="00B46C62"/>
    <w:rsid w:val="00B47D69"/>
    <w:rsid w:val="00B50261"/>
    <w:rsid w:val="00B51189"/>
    <w:rsid w:val="00B55516"/>
    <w:rsid w:val="00B579FB"/>
    <w:rsid w:val="00B57C3E"/>
    <w:rsid w:val="00B60221"/>
    <w:rsid w:val="00B60BE5"/>
    <w:rsid w:val="00B610B4"/>
    <w:rsid w:val="00B61C57"/>
    <w:rsid w:val="00B6202A"/>
    <w:rsid w:val="00B67C99"/>
    <w:rsid w:val="00B71BDA"/>
    <w:rsid w:val="00B72344"/>
    <w:rsid w:val="00B733B6"/>
    <w:rsid w:val="00B734A4"/>
    <w:rsid w:val="00B74559"/>
    <w:rsid w:val="00B7525D"/>
    <w:rsid w:val="00B75FC2"/>
    <w:rsid w:val="00B808E8"/>
    <w:rsid w:val="00B80B41"/>
    <w:rsid w:val="00B8197F"/>
    <w:rsid w:val="00B83244"/>
    <w:rsid w:val="00B84743"/>
    <w:rsid w:val="00B85E16"/>
    <w:rsid w:val="00B864AB"/>
    <w:rsid w:val="00B947F1"/>
    <w:rsid w:val="00B94B67"/>
    <w:rsid w:val="00BA05AA"/>
    <w:rsid w:val="00BA373C"/>
    <w:rsid w:val="00BA46DC"/>
    <w:rsid w:val="00BB248A"/>
    <w:rsid w:val="00BB435F"/>
    <w:rsid w:val="00BB7098"/>
    <w:rsid w:val="00BC2142"/>
    <w:rsid w:val="00BC314E"/>
    <w:rsid w:val="00BC357D"/>
    <w:rsid w:val="00BC3E30"/>
    <w:rsid w:val="00BC440C"/>
    <w:rsid w:val="00BC44A4"/>
    <w:rsid w:val="00BC4F74"/>
    <w:rsid w:val="00BC5129"/>
    <w:rsid w:val="00BC5C02"/>
    <w:rsid w:val="00BC62D0"/>
    <w:rsid w:val="00BD0BB1"/>
    <w:rsid w:val="00BD0CEE"/>
    <w:rsid w:val="00BD19AD"/>
    <w:rsid w:val="00BD2CE2"/>
    <w:rsid w:val="00BD389D"/>
    <w:rsid w:val="00BD6EAE"/>
    <w:rsid w:val="00BE3A74"/>
    <w:rsid w:val="00BE3AE4"/>
    <w:rsid w:val="00BE4C99"/>
    <w:rsid w:val="00BE667E"/>
    <w:rsid w:val="00BE6FF0"/>
    <w:rsid w:val="00BE77E6"/>
    <w:rsid w:val="00BE7A9E"/>
    <w:rsid w:val="00BE7D50"/>
    <w:rsid w:val="00BE7DA7"/>
    <w:rsid w:val="00BF0036"/>
    <w:rsid w:val="00BF200B"/>
    <w:rsid w:val="00BF24E0"/>
    <w:rsid w:val="00BF450F"/>
    <w:rsid w:val="00BF4A20"/>
    <w:rsid w:val="00BF6A7B"/>
    <w:rsid w:val="00BF72DC"/>
    <w:rsid w:val="00C00011"/>
    <w:rsid w:val="00C01957"/>
    <w:rsid w:val="00C032DE"/>
    <w:rsid w:val="00C057C8"/>
    <w:rsid w:val="00C10060"/>
    <w:rsid w:val="00C12AD3"/>
    <w:rsid w:val="00C15066"/>
    <w:rsid w:val="00C1593F"/>
    <w:rsid w:val="00C20712"/>
    <w:rsid w:val="00C22B7D"/>
    <w:rsid w:val="00C23A56"/>
    <w:rsid w:val="00C23AE8"/>
    <w:rsid w:val="00C242E3"/>
    <w:rsid w:val="00C24813"/>
    <w:rsid w:val="00C24CC1"/>
    <w:rsid w:val="00C24CDE"/>
    <w:rsid w:val="00C2677C"/>
    <w:rsid w:val="00C26D49"/>
    <w:rsid w:val="00C2743E"/>
    <w:rsid w:val="00C27A9C"/>
    <w:rsid w:val="00C34ADF"/>
    <w:rsid w:val="00C36F92"/>
    <w:rsid w:val="00C378B5"/>
    <w:rsid w:val="00C401C7"/>
    <w:rsid w:val="00C4076D"/>
    <w:rsid w:val="00C40C03"/>
    <w:rsid w:val="00C415B2"/>
    <w:rsid w:val="00C41A99"/>
    <w:rsid w:val="00C41ECD"/>
    <w:rsid w:val="00C42077"/>
    <w:rsid w:val="00C4341C"/>
    <w:rsid w:val="00C43C5B"/>
    <w:rsid w:val="00C461F2"/>
    <w:rsid w:val="00C51E77"/>
    <w:rsid w:val="00C52D1E"/>
    <w:rsid w:val="00C53AF0"/>
    <w:rsid w:val="00C544ED"/>
    <w:rsid w:val="00C549B6"/>
    <w:rsid w:val="00C605E8"/>
    <w:rsid w:val="00C6152C"/>
    <w:rsid w:val="00C61CBA"/>
    <w:rsid w:val="00C6234D"/>
    <w:rsid w:val="00C62D9A"/>
    <w:rsid w:val="00C632EB"/>
    <w:rsid w:val="00C66635"/>
    <w:rsid w:val="00C715C1"/>
    <w:rsid w:val="00C7420A"/>
    <w:rsid w:val="00C75DEE"/>
    <w:rsid w:val="00C764F7"/>
    <w:rsid w:val="00C76E19"/>
    <w:rsid w:val="00C8123B"/>
    <w:rsid w:val="00C815E6"/>
    <w:rsid w:val="00C839E4"/>
    <w:rsid w:val="00C850DC"/>
    <w:rsid w:val="00C85192"/>
    <w:rsid w:val="00C867A7"/>
    <w:rsid w:val="00C86C85"/>
    <w:rsid w:val="00C875E7"/>
    <w:rsid w:val="00C90258"/>
    <w:rsid w:val="00C907EE"/>
    <w:rsid w:val="00C914E0"/>
    <w:rsid w:val="00C916FE"/>
    <w:rsid w:val="00C91F46"/>
    <w:rsid w:val="00C934B1"/>
    <w:rsid w:val="00C9449C"/>
    <w:rsid w:val="00C946A6"/>
    <w:rsid w:val="00C95CB2"/>
    <w:rsid w:val="00C96753"/>
    <w:rsid w:val="00CA0B3C"/>
    <w:rsid w:val="00CA0BD1"/>
    <w:rsid w:val="00CA2DEB"/>
    <w:rsid w:val="00CA5B02"/>
    <w:rsid w:val="00CA5FA9"/>
    <w:rsid w:val="00CB010A"/>
    <w:rsid w:val="00CB3FEE"/>
    <w:rsid w:val="00CB5ACD"/>
    <w:rsid w:val="00CB7252"/>
    <w:rsid w:val="00CB73FF"/>
    <w:rsid w:val="00CC0EF3"/>
    <w:rsid w:val="00CC1F15"/>
    <w:rsid w:val="00CC3AF5"/>
    <w:rsid w:val="00CC3BEF"/>
    <w:rsid w:val="00CC4DD0"/>
    <w:rsid w:val="00CC7D35"/>
    <w:rsid w:val="00CD06B3"/>
    <w:rsid w:val="00CD16F4"/>
    <w:rsid w:val="00CD3D0F"/>
    <w:rsid w:val="00CD3E62"/>
    <w:rsid w:val="00CD40EC"/>
    <w:rsid w:val="00CD6231"/>
    <w:rsid w:val="00CE000A"/>
    <w:rsid w:val="00CE0814"/>
    <w:rsid w:val="00CE1CE9"/>
    <w:rsid w:val="00CE2C22"/>
    <w:rsid w:val="00CE4170"/>
    <w:rsid w:val="00CE5307"/>
    <w:rsid w:val="00CE5FD2"/>
    <w:rsid w:val="00CE7FB1"/>
    <w:rsid w:val="00CF0D90"/>
    <w:rsid w:val="00CF22BA"/>
    <w:rsid w:val="00CF462B"/>
    <w:rsid w:val="00D01837"/>
    <w:rsid w:val="00D0205F"/>
    <w:rsid w:val="00D0271D"/>
    <w:rsid w:val="00D03225"/>
    <w:rsid w:val="00D04636"/>
    <w:rsid w:val="00D05FD2"/>
    <w:rsid w:val="00D10A5C"/>
    <w:rsid w:val="00D129C3"/>
    <w:rsid w:val="00D12FB1"/>
    <w:rsid w:val="00D15F93"/>
    <w:rsid w:val="00D23362"/>
    <w:rsid w:val="00D25095"/>
    <w:rsid w:val="00D25146"/>
    <w:rsid w:val="00D25232"/>
    <w:rsid w:val="00D2596D"/>
    <w:rsid w:val="00D25F41"/>
    <w:rsid w:val="00D26ECD"/>
    <w:rsid w:val="00D30202"/>
    <w:rsid w:val="00D30BA3"/>
    <w:rsid w:val="00D32A97"/>
    <w:rsid w:val="00D34A04"/>
    <w:rsid w:val="00D357DE"/>
    <w:rsid w:val="00D373F5"/>
    <w:rsid w:val="00D3790B"/>
    <w:rsid w:val="00D37B0D"/>
    <w:rsid w:val="00D41623"/>
    <w:rsid w:val="00D41D24"/>
    <w:rsid w:val="00D42F38"/>
    <w:rsid w:val="00D4383C"/>
    <w:rsid w:val="00D43BEA"/>
    <w:rsid w:val="00D44A99"/>
    <w:rsid w:val="00D44B8F"/>
    <w:rsid w:val="00D46CDD"/>
    <w:rsid w:val="00D46ED8"/>
    <w:rsid w:val="00D479D9"/>
    <w:rsid w:val="00D51B10"/>
    <w:rsid w:val="00D52549"/>
    <w:rsid w:val="00D5350F"/>
    <w:rsid w:val="00D54F98"/>
    <w:rsid w:val="00D554DA"/>
    <w:rsid w:val="00D55587"/>
    <w:rsid w:val="00D56B6C"/>
    <w:rsid w:val="00D63E5D"/>
    <w:rsid w:val="00D646C4"/>
    <w:rsid w:val="00D647BA"/>
    <w:rsid w:val="00D70E09"/>
    <w:rsid w:val="00D7217A"/>
    <w:rsid w:val="00D723D1"/>
    <w:rsid w:val="00D727F8"/>
    <w:rsid w:val="00D740BE"/>
    <w:rsid w:val="00D7410A"/>
    <w:rsid w:val="00D81ED9"/>
    <w:rsid w:val="00D84298"/>
    <w:rsid w:val="00D84A19"/>
    <w:rsid w:val="00D901A2"/>
    <w:rsid w:val="00D91C9E"/>
    <w:rsid w:val="00D927E8"/>
    <w:rsid w:val="00D92D6C"/>
    <w:rsid w:val="00D92EC5"/>
    <w:rsid w:val="00D942AD"/>
    <w:rsid w:val="00D948B9"/>
    <w:rsid w:val="00D94CAE"/>
    <w:rsid w:val="00D97269"/>
    <w:rsid w:val="00D972AF"/>
    <w:rsid w:val="00DA5C48"/>
    <w:rsid w:val="00DB02F3"/>
    <w:rsid w:val="00DB1613"/>
    <w:rsid w:val="00DB172B"/>
    <w:rsid w:val="00DB2663"/>
    <w:rsid w:val="00DB3C63"/>
    <w:rsid w:val="00DB5202"/>
    <w:rsid w:val="00DC0EFD"/>
    <w:rsid w:val="00DC1DD3"/>
    <w:rsid w:val="00DC20FA"/>
    <w:rsid w:val="00DC2A15"/>
    <w:rsid w:val="00DC390C"/>
    <w:rsid w:val="00DC7F4E"/>
    <w:rsid w:val="00DD0D57"/>
    <w:rsid w:val="00DD0DB6"/>
    <w:rsid w:val="00DD0F96"/>
    <w:rsid w:val="00DD12E8"/>
    <w:rsid w:val="00DD1AD5"/>
    <w:rsid w:val="00DD2AF3"/>
    <w:rsid w:val="00DD44F6"/>
    <w:rsid w:val="00DD4BBE"/>
    <w:rsid w:val="00DD50B5"/>
    <w:rsid w:val="00DD7131"/>
    <w:rsid w:val="00DD7FD3"/>
    <w:rsid w:val="00DE0064"/>
    <w:rsid w:val="00DE03B1"/>
    <w:rsid w:val="00DE03F1"/>
    <w:rsid w:val="00DE1238"/>
    <w:rsid w:val="00DE39F5"/>
    <w:rsid w:val="00DE4383"/>
    <w:rsid w:val="00DE4B02"/>
    <w:rsid w:val="00DE65BA"/>
    <w:rsid w:val="00DE662B"/>
    <w:rsid w:val="00DE7CC4"/>
    <w:rsid w:val="00DF0607"/>
    <w:rsid w:val="00DF06EB"/>
    <w:rsid w:val="00DF3A35"/>
    <w:rsid w:val="00DF453C"/>
    <w:rsid w:val="00DF5F8A"/>
    <w:rsid w:val="00E00392"/>
    <w:rsid w:val="00E00B0D"/>
    <w:rsid w:val="00E01E9C"/>
    <w:rsid w:val="00E0670D"/>
    <w:rsid w:val="00E07036"/>
    <w:rsid w:val="00E07FB3"/>
    <w:rsid w:val="00E1153C"/>
    <w:rsid w:val="00E128C5"/>
    <w:rsid w:val="00E14191"/>
    <w:rsid w:val="00E15879"/>
    <w:rsid w:val="00E17EFE"/>
    <w:rsid w:val="00E20680"/>
    <w:rsid w:val="00E20944"/>
    <w:rsid w:val="00E209F8"/>
    <w:rsid w:val="00E21D1F"/>
    <w:rsid w:val="00E225EC"/>
    <w:rsid w:val="00E230A6"/>
    <w:rsid w:val="00E23B2C"/>
    <w:rsid w:val="00E24053"/>
    <w:rsid w:val="00E25F57"/>
    <w:rsid w:val="00E26394"/>
    <w:rsid w:val="00E2660C"/>
    <w:rsid w:val="00E27CC7"/>
    <w:rsid w:val="00E31235"/>
    <w:rsid w:val="00E312F6"/>
    <w:rsid w:val="00E32332"/>
    <w:rsid w:val="00E36387"/>
    <w:rsid w:val="00E36624"/>
    <w:rsid w:val="00E41723"/>
    <w:rsid w:val="00E423EE"/>
    <w:rsid w:val="00E42E13"/>
    <w:rsid w:val="00E451C4"/>
    <w:rsid w:val="00E47AE4"/>
    <w:rsid w:val="00E56842"/>
    <w:rsid w:val="00E579D8"/>
    <w:rsid w:val="00E620EE"/>
    <w:rsid w:val="00E637E3"/>
    <w:rsid w:val="00E64131"/>
    <w:rsid w:val="00E65468"/>
    <w:rsid w:val="00E6671B"/>
    <w:rsid w:val="00E66CDF"/>
    <w:rsid w:val="00E70DD1"/>
    <w:rsid w:val="00E716A9"/>
    <w:rsid w:val="00E7322B"/>
    <w:rsid w:val="00E73E94"/>
    <w:rsid w:val="00E74118"/>
    <w:rsid w:val="00E74979"/>
    <w:rsid w:val="00E74BBE"/>
    <w:rsid w:val="00E759E1"/>
    <w:rsid w:val="00E760CB"/>
    <w:rsid w:val="00E80D43"/>
    <w:rsid w:val="00E81214"/>
    <w:rsid w:val="00E81D99"/>
    <w:rsid w:val="00E847C4"/>
    <w:rsid w:val="00E84DFC"/>
    <w:rsid w:val="00E84E9C"/>
    <w:rsid w:val="00E86281"/>
    <w:rsid w:val="00E86968"/>
    <w:rsid w:val="00E86B2F"/>
    <w:rsid w:val="00E9091D"/>
    <w:rsid w:val="00E92303"/>
    <w:rsid w:val="00E94836"/>
    <w:rsid w:val="00E94D64"/>
    <w:rsid w:val="00E95460"/>
    <w:rsid w:val="00E966DD"/>
    <w:rsid w:val="00EA1C63"/>
    <w:rsid w:val="00EA2253"/>
    <w:rsid w:val="00EA2CA7"/>
    <w:rsid w:val="00EA30F1"/>
    <w:rsid w:val="00EA3661"/>
    <w:rsid w:val="00EA4B91"/>
    <w:rsid w:val="00EA4FE8"/>
    <w:rsid w:val="00EA69D0"/>
    <w:rsid w:val="00EA7841"/>
    <w:rsid w:val="00EB08D3"/>
    <w:rsid w:val="00EB1656"/>
    <w:rsid w:val="00EB1E5D"/>
    <w:rsid w:val="00EB2FD9"/>
    <w:rsid w:val="00EB366C"/>
    <w:rsid w:val="00EB4D1C"/>
    <w:rsid w:val="00EB5190"/>
    <w:rsid w:val="00EB59A5"/>
    <w:rsid w:val="00EB6722"/>
    <w:rsid w:val="00EB674B"/>
    <w:rsid w:val="00EB7CEE"/>
    <w:rsid w:val="00EC0595"/>
    <w:rsid w:val="00EC0BAF"/>
    <w:rsid w:val="00EC399F"/>
    <w:rsid w:val="00EC4CDB"/>
    <w:rsid w:val="00EC5215"/>
    <w:rsid w:val="00EC58AF"/>
    <w:rsid w:val="00ED0C16"/>
    <w:rsid w:val="00ED176C"/>
    <w:rsid w:val="00ED1D5A"/>
    <w:rsid w:val="00ED23E1"/>
    <w:rsid w:val="00ED25B1"/>
    <w:rsid w:val="00ED25EB"/>
    <w:rsid w:val="00ED4EB3"/>
    <w:rsid w:val="00ED7E46"/>
    <w:rsid w:val="00EE00B1"/>
    <w:rsid w:val="00EE3AF5"/>
    <w:rsid w:val="00EE3F0E"/>
    <w:rsid w:val="00EE5A47"/>
    <w:rsid w:val="00EE5F3F"/>
    <w:rsid w:val="00EE6296"/>
    <w:rsid w:val="00EE7AA6"/>
    <w:rsid w:val="00EF16A7"/>
    <w:rsid w:val="00EF33D2"/>
    <w:rsid w:val="00EF3BED"/>
    <w:rsid w:val="00EF52CE"/>
    <w:rsid w:val="00EF652A"/>
    <w:rsid w:val="00EF74D1"/>
    <w:rsid w:val="00EF7DFA"/>
    <w:rsid w:val="00F021F4"/>
    <w:rsid w:val="00F02E05"/>
    <w:rsid w:val="00F05297"/>
    <w:rsid w:val="00F07DC3"/>
    <w:rsid w:val="00F123F9"/>
    <w:rsid w:val="00F12CF7"/>
    <w:rsid w:val="00F13D1F"/>
    <w:rsid w:val="00F14685"/>
    <w:rsid w:val="00F14B76"/>
    <w:rsid w:val="00F21A2E"/>
    <w:rsid w:val="00F23CAF"/>
    <w:rsid w:val="00F25820"/>
    <w:rsid w:val="00F25BAF"/>
    <w:rsid w:val="00F2676E"/>
    <w:rsid w:val="00F2734A"/>
    <w:rsid w:val="00F3178B"/>
    <w:rsid w:val="00F32152"/>
    <w:rsid w:val="00F3454E"/>
    <w:rsid w:val="00F35021"/>
    <w:rsid w:val="00F35177"/>
    <w:rsid w:val="00F368CE"/>
    <w:rsid w:val="00F43282"/>
    <w:rsid w:val="00F44C7A"/>
    <w:rsid w:val="00F5294A"/>
    <w:rsid w:val="00F52ABB"/>
    <w:rsid w:val="00F52AC9"/>
    <w:rsid w:val="00F546FF"/>
    <w:rsid w:val="00F54774"/>
    <w:rsid w:val="00F54780"/>
    <w:rsid w:val="00F563BD"/>
    <w:rsid w:val="00F567D2"/>
    <w:rsid w:val="00F604C5"/>
    <w:rsid w:val="00F60F30"/>
    <w:rsid w:val="00F63D68"/>
    <w:rsid w:val="00F64690"/>
    <w:rsid w:val="00F66166"/>
    <w:rsid w:val="00F66900"/>
    <w:rsid w:val="00F67EF9"/>
    <w:rsid w:val="00F7006C"/>
    <w:rsid w:val="00F70671"/>
    <w:rsid w:val="00F7124B"/>
    <w:rsid w:val="00F713D2"/>
    <w:rsid w:val="00F71F04"/>
    <w:rsid w:val="00F755F9"/>
    <w:rsid w:val="00F75E11"/>
    <w:rsid w:val="00F75E48"/>
    <w:rsid w:val="00F7747E"/>
    <w:rsid w:val="00F812F6"/>
    <w:rsid w:val="00F816F2"/>
    <w:rsid w:val="00F819B2"/>
    <w:rsid w:val="00F82003"/>
    <w:rsid w:val="00F83E7B"/>
    <w:rsid w:val="00F916F7"/>
    <w:rsid w:val="00F91FAD"/>
    <w:rsid w:val="00F93BA1"/>
    <w:rsid w:val="00F97B5C"/>
    <w:rsid w:val="00F97F99"/>
    <w:rsid w:val="00FA08DA"/>
    <w:rsid w:val="00FA0BF8"/>
    <w:rsid w:val="00FA2A15"/>
    <w:rsid w:val="00FA2C03"/>
    <w:rsid w:val="00FA4069"/>
    <w:rsid w:val="00FA5A41"/>
    <w:rsid w:val="00FA5B90"/>
    <w:rsid w:val="00FA6556"/>
    <w:rsid w:val="00FA7F56"/>
    <w:rsid w:val="00FB0633"/>
    <w:rsid w:val="00FB0C11"/>
    <w:rsid w:val="00FB1922"/>
    <w:rsid w:val="00FB1BEB"/>
    <w:rsid w:val="00FB24E7"/>
    <w:rsid w:val="00FC0AC8"/>
    <w:rsid w:val="00FC3703"/>
    <w:rsid w:val="00FC3767"/>
    <w:rsid w:val="00FC3DED"/>
    <w:rsid w:val="00FC4F77"/>
    <w:rsid w:val="00FC57FC"/>
    <w:rsid w:val="00FC6CBB"/>
    <w:rsid w:val="00FC7E4F"/>
    <w:rsid w:val="00FD34C3"/>
    <w:rsid w:val="00FD3B85"/>
    <w:rsid w:val="00FD4B89"/>
    <w:rsid w:val="00FD553A"/>
    <w:rsid w:val="00FD5A25"/>
    <w:rsid w:val="00FE081C"/>
    <w:rsid w:val="00FE1901"/>
    <w:rsid w:val="00FE4D51"/>
    <w:rsid w:val="00FE574B"/>
    <w:rsid w:val="00FE6AA4"/>
    <w:rsid w:val="00FE6F09"/>
    <w:rsid w:val="00FF0CA9"/>
    <w:rsid w:val="00FF0DD5"/>
    <w:rsid w:val="00FF1848"/>
    <w:rsid w:val="00FF2140"/>
    <w:rsid w:val="00FF7F3B"/>
  </w:rsids>
  <m:mathPr>
    <m:mathFont m:val="Cambria Math"/>
    <m:brkBin m:val="before"/>
    <m:brkBinSub m:val="--"/>
    <m:smallFrac/>
    <m:dispDef/>
    <m:lMargin m:val="0"/>
    <m:rMargin m:val="0"/>
    <m:defJc m:val="centerGroup"/>
    <m:wrapIndent m:val="1440"/>
    <m:intLim m:val="subSup"/>
    <m:naryLim m:val="undOvr"/>
  </m:mathPr>
  <w:themeFontLang w:val="en-IN"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2F866C5E"/>
  <w15:docId w15:val="{8051C131-A699-407A-9D70-C300FC4CEE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rsid w:val="00C867A7"/>
    <w:rPr>
      <w:rFonts w:ascii="Arial" w:hAnsi="Arial" w:cs="Arial"/>
      <w:color w:val="808080"/>
      <w:sz w:val="17"/>
    </w:rPr>
  </w:style>
  <w:style w:type="character" w:styleId="FootnoteReference">
    <w:name w:val="footnote reference"/>
    <w:basedOn w:val="DefaultParagraphFont"/>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E209F8"/>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6239D9"/>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E209F8"/>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paragraph" w:customStyle="1" w:styleId="ColorfulList-Accent11">
    <w:name w:val="Colorful List - Accent 11"/>
    <w:basedOn w:val="Normal"/>
    <w:uiPriority w:val="34"/>
    <w:rsid w:val="00367846"/>
    <w:pPr>
      <w:spacing w:before="0" w:after="200"/>
      <w:ind w:left="720"/>
      <w:contextualSpacing/>
      <w:jc w:val="both"/>
    </w:pPr>
    <w:rPr>
      <w:rFonts w:ascii="Cambria" w:eastAsia="Times New Roman" w:hAnsi="Cambria" w:cs="Times New Roman"/>
      <w:lang w:eastAsia="en-GB"/>
    </w:rPr>
  </w:style>
  <w:style w:type="character" w:customStyle="1" w:styleId="apple-converted-space">
    <w:name w:val="apple-converted-space"/>
    <w:basedOn w:val="DefaultParagraphFont"/>
    <w:rsid w:val="002F06ED"/>
  </w:style>
  <w:style w:type="table" w:customStyle="1" w:styleId="SubSectionIndicatorTableMANDATORY1">
    <w:name w:val="Sub Section Indicator Table MANDATORY1"/>
    <w:basedOn w:val="TableNormal"/>
    <w:uiPriority w:val="99"/>
    <w:rsid w:val="00BC357D"/>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character" w:styleId="FollowedHyperlink">
    <w:name w:val="FollowedHyperlink"/>
    <w:basedOn w:val="DefaultParagraphFont"/>
    <w:uiPriority w:val="99"/>
    <w:semiHidden/>
    <w:unhideWhenUsed/>
    <w:rsid w:val="00580CA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76177288">
      <w:bodyDiv w:val="1"/>
      <w:marLeft w:val="0"/>
      <w:marRight w:val="0"/>
      <w:marTop w:val="0"/>
      <w:marBottom w:val="0"/>
      <w:divBdr>
        <w:top w:val="none" w:sz="0" w:space="0" w:color="auto"/>
        <w:left w:val="none" w:sz="0" w:space="0" w:color="auto"/>
        <w:bottom w:val="none" w:sz="0" w:space="0" w:color="auto"/>
        <w:right w:val="none" w:sz="0" w:space="0" w:color="auto"/>
      </w:divBdr>
    </w:div>
    <w:div w:id="219708601">
      <w:bodyDiv w:val="1"/>
      <w:marLeft w:val="0"/>
      <w:marRight w:val="0"/>
      <w:marTop w:val="0"/>
      <w:marBottom w:val="0"/>
      <w:divBdr>
        <w:top w:val="none" w:sz="0" w:space="0" w:color="auto"/>
        <w:left w:val="none" w:sz="0" w:space="0" w:color="auto"/>
        <w:bottom w:val="none" w:sz="0" w:space="0" w:color="auto"/>
        <w:right w:val="none" w:sz="0" w:space="0" w:color="auto"/>
      </w:divBdr>
    </w:div>
    <w:div w:id="254442933">
      <w:bodyDiv w:val="1"/>
      <w:marLeft w:val="0"/>
      <w:marRight w:val="0"/>
      <w:marTop w:val="0"/>
      <w:marBottom w:val="0"/>
      <w:divBdr>
        <w:top w:val="none" w:sz="0" w:space="0" w:color="auto"/>
        <w:left w:val="none" w:sz="0" w:space="0" w:color="auto"/>
        <w:bottom w:val="none" w:sz="0" w:space="0" w:color="auto"/>
        <w:right w:val="none" w:sz="0" w:space="0" w:color="auto"/>
      </w:divBdr>
    </w:div>
    <w:div w:id="297145219">
      <w:bodyDiv w:val="1"/>
      <w:marLeft w:val="0"/>
      <w:marRight w:val="0"/>
      <w:marTop w:val="0"/>
      <w:marBottom w:val="0"/>
      <w:divBdr>
        <w:top w:val="none" w:sz="0" w:space="0" w:color="auto"/>
        <w:left w:val="none" w:sz="0" w:space="0" w:color="auto"/>
        <w:bottom w:val="none" w:sz="0" w:space="0" w:color="auto"/>
        <w:right w:val="none" w:sz="0" w:space="0" w:color="auto"/>
      </w:divBdr>
    </w:div>
    <w:div w:id="351804280">
      <w:bodyDiv w:val="1"/>
      <w:marLeft w:val="0"/>
      <w:marRight w:val="0"/>
      <w:marTop w:val="0"/>
      <w:marBottom w:val="0"/>
      <w:divBdr>
        <w:top w:val="none" w:sz="0" w:space="0" w:color="auto"/>
        <w:left w:val="none" w:sz="0" w:space="0" w:color="auto"/>
        <w:bottom w:val="none" w:sz="0" w:space="0" w:color="auto"/>
        <w:right w:val="none" w:sz="0" w:space="0" w:color="auto"/>
      </w:divBdr>
      <w:divsChild>
        <w:div w:id="254553659">
          <w:marLeft w:val="0"/>
          <w:marRight w:val="0"/>
          <w:marTop w:val="150"/>
          <w:marBottom w:val="150"/>
          <w:divBdr>
            <w:top w:val="none" w:sz="0" w:space="0" w:color="auto"/>
            <w:left w:val="none" w:sz="0" w:space="0" w:color="auto"/>
            <w:bottom w:val="none" w:sz="0" w:space="0" w:color="auto"/>
            <w:right w:val="none" w:sz="0" w:space="0" w:color="auto"/>
          </w:divBdr>
          <w:divsChild>
            <w:div w:id="1828858877">
              <w:marLeft w:val="0"/>
              <w:marRight w:val="0"/>
              <w:marTop w:val="0"/>
              <w:marBottom w:val="0"/>
              <w:divBdr>
                <w:top w:val="none" w:sz="0" w:space="0" w:color="auto"/>
                <w:left w:val="none" w:sz="0" w:space="0" w:color="auto"/>
                <w:bottom w:val="none" w:sz="0" w:space="0" w:color="auto"/>
                <w:right w:val="none" w:sz="0" w:space="0" w:color="auto"/>
              </w:divBdr>
            </w:div>
          </w:divsChild>
        </w:div>
        <w:div w:id="439690249">
          <w:marLeft w:val="0"/>
          <w:marRight w:val="0"/>
          <w:marTop w:val="150"/>
          <w:marBottom w:val="150"/>
          <w:divBdr>
            <w:top w:val="none" w:sz="0" w:space="0" w:color="auto"/>
            <w:left w:val="none" w:sz="0" w:space="0" w:color="auto"/>
            <w:bottom w:val="none" w:sz="0" w:space="0" w:color="auto"/>
            <w:right w:val="none" w:sz="0" w:space="0" w:color="auto"/>
          </w:divBdr>
          <w:divsChild>
            <w:div w:id="1428498449">
              <w:marLeft w:val="0"/>
              <w:marRight w:val="0"/>
              <w:marTop w:val="0"/>
              <w:marBottom w:val="0"/>
              <w:divBdr>
                <w:top w:val="none" w:sz="0" w:space="0" w:color="auto"/>
                <w:left w:val="none" w:sz="0" w:space="0" w:color="auto"/>
                <w:bottom w:val="none" w:sz="0" w:space="0" w:color="auto"/>
                <w:right w:val="none" w:sz="0" w:space="0" w:color="auto"/>
              </w:divBdr>
            </w:div>
          </w:divsChild>
        </w:div>
        <w:div w:id="842665691">
          <w:marLeft w:val="0"/>
          <w:marRight w:val="0"/>
          <w:marTop w:val="150"/>
          <w:marBottom w:val="150"/>
          <w:divBdr>
            <w:top w:val="none" w:sz="0" w:space="0" w:color="auto"/>
            <w:left w:val="none" w:sz="0" w:space="0" w:color="auto"/>
            <w:bottom w:val="none" w:sz="0" w:space="0" w:color="auto"/>
            <w:right w:val="none" w:sz="0" w:space="0" w:color="auto"/>
          </w:divBdr>
          <w:divsChild>
            <w:div w:id="1955822742">
              <w:marLeft w:val="0"/>
              <w:marRight w:val="0"/>
              <w:marTop w:val="0"/>
              <w:marBottom w:val="0"/>
              <w:divBdr>
                <w:top w:val="none" w:sz="0" w:space="0" w:color="auto"/>
                <w:left w:val="none" w:sz="0" w:space="0" w:color="auto"/>
                <w:bottom w:val="none" w:sz="0" w:space="0" w:color="auto"/>
                <w:right w:val="none" w:sz="0" w:space="0" w:color="auto"/>
              </w:divBdr>
            </w:div>
          </w:divsChild>
        </w:div>
        <w:div w:id="1434352922">
          <w:marLeft w:val="0"/>
          <w:marRight w:val="0"/>
          <w:marTop w:val="150"/>
          <w:marBottom w:val="150"/>
          <w:divBdr>
            <w:top w:val="none" w:sz="0" w:space="0" w:color="auto"/>
            <w:left w:val="none" w:sz="0" w:space="0" w:color="auto"/>
            <w:bottom w:val="none" w:sz="0" w:space="0" w:color="auto"/>
            <w:right w:val="none" w:sz="0" w:space="0" w:color="auto"/>
          </w:divBdr>
          <w:divsChild>
            <w:div w:id="2043238999">
              <w:marLeft w:val="0"/>
              <w:marRight w:val="0"/>
              <w:marTop w:val="0"/>
              <w:marBottom w:val="0"/>
              <w:divBdr>
                <w:top w:val="none" w:sz="0" w:space="0" w:color="auto"/>
                <w:left w:val="none" w:sz="0" w:space="0" w:color="auto"/>
                <w:bottom w:val="none" w:sz="0" w:space="0" w:color="auto"/>
                <w:right w:val="none" w:sz="0" w:space="0" w:color="auto"/>
              </w:divBdr>
            </w:div>
          </w:divsChild>
        </w:div>
        <w:div w:id="1825587451">
          <w:marLeft w:val="0"/>
          <w:marRight w:val="0"/>
          <w:marTop w:val="150"/>
          <w:marBottom w:val="150"/>
          <w:divBdr>
            <w:top w:val="none" w:sz="0" w:space="0" w:color="auto"/>
            <w:left w:val="none" w:sz="0" w:space="0" w:color="auto"/>
            <w:bottom w:val="none" w:sz="0" w:space="0" w:color="auto"/>
            <w:right w:val="none" w:sz="0" w:space="0" w:color="auto"/>
          </w:divBdr>
          <w:divsChild>
            <w:div w:id="1803501488">
              <w:marLeft w:val="0"/>
              <w:marRight w:val="0"/>
              <w:marTop w:val="0"/>
              <w:marBottom w:val="0"/>
              <w:divBdr>
                <w:top w:val="none" w:sz="0" w:space="0" w:color="auto"/>
                <w:left w:val="none" w:sz="0" w:space="0" w:color="auto"/>
                <w:bottom w:val="none" w:sz="0" w:space="0" w:color="auto"/>
                <w:right w:val="none" w:sz="0" w:space="0" w:color="auto"/>
              </w:divBdr>
            </w:div>
          </w:divsChild>
        </w:div>
        <w:div w:id="2141652211">
          <w:marLeft w:val="0"/>
          <w:marRight w:val="0"/>
          <w:marTop w:val="150"/>
          <w:marBottom w:val="150"/>
          <w:divBdr>
            <w:top w:val="none" w:sz="0" w:space="0" w:color="auto"/>
            <w:left w:val="none" w:sz="0" w:space="0" w:color="auto"/>
            <w:bottom w:val="none" w:sz="0" w:space="0" w:color="auto"/>
            <w:right w:val="none" w:sz="0" w:space="0" w:color="auto"/>
          </w:divBdr>
          <w:divsChild>
            <w:div w:id="172428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771738">
      <w:bodyDiv w:val="1"/>
      <w:marLeft w:val="0"/>
      <w:marRight w:val="0"/>
      <w:marTop w:val="0"/>
      <w:marBottom w:val="0"/>
      <w:divBdr>
        <w:top w:val="none" w:sz="0" w:space="0" w:color="auto"/>
        <w:left w:val="none" w:sz="0" w:space="0" w:color="auto"/>
        <w:bottom w:val="none" w:sz="0" w:space="0" w:color="auto"/>
        <w:right w:val="none" w:sz="0" w:space="0" w:color="auto"/>
      </w:divBdr>
    </w:div>
    <w:div w:id="382028437">
      <w:bodyDiv w:val="1"/>
      <w:marLeft w:val="0"/>
      <w:marRight w:val="0"/>
      <w:marTop w:val="0"/>
      <w:marBottom w:val="0"/>
      <w:divBdr>
        <w:top w:val="none" w:sz="0" w:space="0" w:color="auto"/>
        <w:left w:val="none" w:sz="0" w:space="0" w:color="auto"/>
        <w:bottom w:val="none" w:sz="0" w:space="0" w:color="auto"/>
        <w:right w:val="none" w:sz="0" w:space="0" w:color="auto"/>
      </w:divBdr>
    </w:div>
    <w:div w:id="467823938">
      <w:bodyDiv w:val="1"/>
      <w:marLeft w:val="0"/>
      <w:marRight w:val="0"/>
      <w:marTop w:val="0"/>
      <w:marBottom w:val="0"/>
      <w:divBdr>
        <w:top w:val="none" w:sz="0" w:space="0" w:color="auto"/>
        <w:left w:val="none" w:sz="0" w:space="0" w:color="auto"/>
        <w:bottom w:val="none" w:sz="0" w:space="0" w:color="auto"/>
        <w:right w:val="none" w:sz="0" w:space="0" w:color="auto"/>
      </w:divBdr>
    </w:div>
    <w:div w:id="510611968">
      <w:bodyDiv w:val="1"/>
      <w:marLeft w:val="0"/>
      <w:marRight w:val="0"/>
      <w:marTop w:val="0"/>
      <w:marBottom w:val="0"/>
      <w:divBdr>
        <w:top w:val="none" w:sz="0" w:space="0" w:color="auto"/>
        <w:left w:val="none" w:sz="0" w:space="0" w:color="auto"/>
        <w:bottom w:val="none" w:sz="0" w:space="0" w:color="auto"/>
        <w:right w:val="none" w:sz="0" w:space="0" w:color="auto"/>
      </w:divBdr>
    </w:div>
    <w:div w:id="566453002">
      <w:bodyDiv w:val="1"/>
      <w:marLeft w:val="0"/>
      <w:marRight w:val="0"/>
      <w:marTop w:val="0"/>
      <w:marBottom w:val="0"/>
      <w:divBdr>
        <w:top w:val="none" w:sz="0" w:space="0" w:color="auto"/>
        <w:left w:val="none" w:sz="0" w:space="0" w:color="auto"/>
        <w:bottom w:val="none" w:sz="0" w:space="0" w:color="auto"/>
        <w:right w:val="none" w:sz="0" w:space="0" w:color="auto"/>
      </w:divBdr>
    </w:div>
    <w:div w:id="579751855">
      <w:bodyDiv w:val="1"/>
      <w:marLeft w:val="0"/>
      <w:marRight w:val="0"/>
      <w:marTop w:val="0"/>
      <w:marBottom w:val="0"/>
      <w:divBdr>
        <w:top w:val="none" w:sz="0" w:space="0" w:color="auto"/>
        <w:left w:val="none" w:sz="0" w:space="0" w:color="auto"/>
        <w:bottom w:val="none" w:sz="0" w:space="0" w:color="auto"/>
        <w:right w:val="none" w:sz="0" w:space="0" w:color="auto"/>
      </w:divBdr>
    </w:div>
    <w:div w:id="614485971">
      <w:bodyDiv w:val="1"/>
      <w:marLeft w:val="0"/>
      <w:marRight w:val="0"/>
      <w:marTop w:val="0"/>
      <w:marBottom w:val="0"/>
      <w:divBdr>
        <w:top w:val="none" w:sz="0" w:space="0" w:color="auto"/>
        <w:left w:val="none" w:sz="0" w:space="0" w:color="auto"/>
        <w:bottom w:val="none" w:sz="0" w:space="0" w:color="auto"/>
        <w:right w:val="none" w:sz="0" w:space="0" w:color="auto"/>
      </w:divBdr>
    </w:div>
    <w:div w:id="644161822">
      <w:bodyDiv w:val="1"/>
      <w:marLeft w:val="0"/>
      <w:marRight w:val="0"/>
      <w:marTop w:val="0"/>
      <w:marBottom w:val="0"/>
      <w:divBdr>
        <w:top w:val="none" w:sz="0" w:space="0" w:color="auto"/>
        <w:left w:val="none" w:sz="0" w:space="0" w:color="auto"/>
        <w:bottom w:val="none" w:sz="0" w:space="0" w:color="auto"/>
        <w:right w:val="none" w:sz="0" w:space="0" w:color="auto"/>
      </w:divBdr>
    </w:div>
    <w:div w:id="689992470">
      <w:bodyDiv w:val="1"/>
      <w:marLeft w:val="0"/>
      <w:marRight w:val="0"/>
      <w:marTop w:val="0"/>
      <w:marBottom w:val="0"/>
      <w:divBdr>
        <w:top w:val="none" w:sz="0" w:space="0" w:color="auto"/>
        <w:left w:val="none" w:sz="0" w:space="0" w:color="auto"/>
        <w:bottom w:val="none" w:sz="0" w:space="0" w:color="auto"/>
        <w:right w:val="none" w:sz="0" w:space="0" w:color="auto"/>
      </w:divBdr>
    </w:div>
    <w:div w:id="770248409">
      <w:bodyDiv w:val="1"/>
      <w:marLeft w:val="0"/>
      <w:marRight w:val="0"/>
      <w:marTop w:val="0"/>
      <w:marBottom w:val="0"/>
      <w:divBdr>
        <w:top w:val="none" w:sz="0" w:space="0" w:color="auto"/>
        <w:left w:val="none" w:sz="0" w:space="0" w:color="auto"/>
        <w:bottom w:val="none" w:sz="0" w:space="0" w:color="auto"/>
        <w:right w:val="none" w:sz="0" w:space="0" w:color="auto"/>
      </w:divBdr>
    </w:div>
    <w:div w:id="865338759">
      <w:bodyDiv w:val="1"/>
      <w:marLeft w:val="0"/>
      <w:marRight w:val="0"/>
      <w:marTop w:val="0"/>
      <w:marBottom w:val="0"/>
      <w:divBdr>
        <w:top w:val="none" w:sz="0" w:space="0" w:color="auto"/>
        <w:left w:val="none" w:sz="0" w:space="0" w:color="auto"/>
        <w:bottom w:val="none" w:sz="0" w:space="0" w:color="auto"/>
        <w:right w:val="none" w:sz="0" w:space="0" w:color="auto"/>
      </w:divBdr>
    </w:div>
    <w:div w:id="947349776">
      <w:bodyDiv w:val="1"/>
      <w:marLeft w:val="0"/>
      <w:marRight w:val="0"/>
      <w:marTop w:val="0"/>
      <w:marBottom w:val="0"/>
      <w:divBdr>
        <w:top w:val="none" w:sz="0" w:space="0" w:color="auto"/>
        <w:left w:val="none" w:sz="0" w:space="0" w:color="auto"/>
        <w:bottom w:val="none" w:sz="0" w:space="0" w:color="auto"/>
        <w:right w:val="none" w:sz="0" w:space="0" w:color="auto"/>
      </w:divBdr>
    </w:div>
    <w:div w:id="1110319133">
      <w:bodyDiv w:val="1"/>
      <w:marLeft w:val="0"/>
      <w:marRight w:val="0"/>
      <w:marTop w:val="0"/>
      <w:marBottom w:val="0"/>
      <w:divBdr>
        <w:top w:val="none" w:sz="0" w:space="0" w:color="auto"/>
        <w:left w:val="none" w:sz="0" w:space="0" w:color="auto"/>
        <w:bottom w:val="none" w:sz="0" w:space="0" w:color="auto"/>
        <w:right w:val="none" w:sz="0" w:space="0" w:color="auto"/>
      </w:divBdr>
    </w:div>
    <w:div w:id="1113672088">
      <w:bodyDiv w:val="1"/>
      <w:marLeft w:val="0"/>
      <w:marRight w:val="0"/>
      <w:marTop w:val="0"/>
      <w:marBottom w:val="0"/>
      <w:divBdr>
        <w:top w:val="none" w:sz="0" w:space="0" w:color="auto"/>
        <w:left w:val="none" w:sz="0" w:space="0" w:color="auto"/>
        <w:bottom w:val="none" w:sz="0" w:space="0" w:color="auto"/>
        <w:right w:val="none" w:sz="0" w:space="0" w:color="auto"/>
      </w:divBdr>
    </w:div>
    <w:div w:id="1116101838">
      <w:bodyDiv w:val="1"/>
      <w:marLeft w:val="0"/>
      <w:marRight w:val="0"/>
      <w:marTop w:val="0"/>
      <w:marBottom w:val="0"/>
      <w:divBdr>
        <w:top w:val="none" w:sz="0" w:space="0" w:color="auto"/>
        <w:left w:val="none" w:sz="0" w:space="0" w:color="auto"/>
        <w:bottom w:val="none" w:sz="0" w:space="0" w:color="auto"/>
        <w:right w:val="none" w:sz="0" w:space="0" w:color="auto"/>
      </w:divBdr>
    </w:div>
    <w:div w:id="1117942786">
      <w:bodyDiv w:val="1"/>
      <w:marLeft w:val="0"/>
      <w:marRight w:val="0"/>
      <w:marTop w:val="0"/>
      <w:marBottom w:val="0"/>
      <w:divBdr>
        <w:top w:val="none" w:sz="0" w:space="0" w:color="auto"/>
        <w:left w:val="none" w:sz="0" w:space="0" w:color="auto"/>
        <w:bottom w:val="none" w:sz="0" w:space="0" w:color="auto"/>
        <w:right w:val="none" w:sz="0" w:space="0" w:color="auto"/>
      </w:divBdr>
    </w:div>
    <w:div w:id="1160005928">
      <w:bodyDiv w:val="1"/>
      <w:marLeft w:val="0"/>
      <w:marRight w:val="0"/>
      <w:marTop w:val="0"/>
      <w:marBottom w:val="0"/>
      <w:divBdr>
        <w:top w:val="none" w:sz="0" w:space="0" w:color="auto"/>
        <w:left w:val="none" w:sz="0" w:space="0" w:color="auto"/>
        <w:bottom w:val="none" w:sz="0" w:space="0" w:color="auto"/>
        <w:right w:val="none" w:sz="0" w:space="0" w:color="auto"/>
      </w:divBdr>
    </w:div>
    <w:div w:id="1187334525">
      <w:bodyDiv w:val="1"/>
      <w:marLeft w:val="0"/>
      <w:marRight w:val="0"/>
      <w:marTop w:val="0"/>
      <w:marBottom w:val="0"/>
      <w:divBdr>
        <w:top w:val="none" w:sz="0" w:space="0" w:color="auto"/>
        <w:left w:val="none" w:sz="0" w:space="0" w:color="auto"/>
        <w:bottom w:val="none" w:sz="0" w:space="0" w:color="auto"/>
        <w:right w:val="none" w:sz="0" w:space="0" w:color="auto"/>
      </w:divBdr>
    </w:div>
    <w:div w:id="1213423873">
      <w:bodyDiv w:val="1"/>
      <w:marLeft w:val="0"/>
      <w:marRight w:val="0"/>
      <w:marTop w:val="0"/>
      <w:marBottom w:val="0"/>
      <w:divBdr>
        <w:top w:val="none" w:sz="0" w:space="0" w:color="auto"/>
        <w:left w:val="none" w:sz="0" w:space="0" w:color="auto"/>
        <w:bottom w:val="none" w:sz="0" w:space="0" w:color="auto"/>
        <w:right w:val="none" w:sz="0" w:space="0" w:color="auto"/>
      </w:divBdr>
    </w:div>
    <w:div w:id="1282155310">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339426922">
      <w:bodyDiv w:val="1"/>
      <w:marLeft w:val="0"/>
      <w:marRight w:val="0"/>
      <w:marTop w:val="0"/>
      <w:marBottom w:val="0"/>
      <w:divBdr>
        <w:top w:val="none" w:sz="0" w:space="0" w:color="auto"/>
        <w:left w:val="none" w:sz="0" w:space="0" w:color="auto"/>
        <w:bottom w:val="none" w:sz="0" w:space="0" w:color="auto"/>
        <w:right w:val="none" w:sz="0" w:space="0" w:color="auto"/>
      </w:divBdr>
    </w:div>
    <w:div w:id="1362822875">
      <w:bodyDiv w:val="1"/>
      <w:marLeft w:val="0"/>
      <w:marRight w:val="0"/>
      <w:marTop w:val="0"/>
      <w:marBottom w:val="0"/>
      <w:divBdr>
        <w:top w:val="none" w:sz="0" w:space="0" w:color="auto"/>
        <w:left w:val="none" w:sz="0" w:space="0" w:color="auto"/>
        <w:bottom w:val="none" w:sz="0" w:space="0" w:color="auto"/>
        <w:right w:val="none" w:sz="0" w:space="0" w:color="auto"/>
      </w:divBdr>
    </w:div>
    <w:div w:id="1374036249">
      <w:bodyDiv w:val="1"/>
      <w:marLeft w:val="0"/>
      <w:marRight w:val="0"/>
      <w:marTop w:val="0"/>
      <w:marBottom w:val="0"/>
      <w:divBdr>
        <w:top w:val="none" w:sz="0" w:space="0" w:color="auto"/>
        <w:left w:val="none" w:sz="0" w:space="0" w:color="auto"/>
        <w:bottom w:val="none" w:sz="0" w:space="0" w:color="auto"/>
        <w:right w:val="none" w:sz="0" w:space="0" w:color="auto"/>
      </w:divBdr>
    </w:div>
    <w:div w:id="1390958887">
      <w:bodyDiv w:val="1"/>
      <w:marLeft w:val="0"/>
      <w:marRight w:val="0"/>
      <w:marTop w:val="0"/>
      <w:marBottom w:val="0"/>
      <w:divBdr>
        <w:top w:val="none" w:sz="0" w:space="0" w:color="auto"/>
        <w:left w:val="none" w:sz="0" w:space="0" w:color="auto"/>
        <w:bottom w:val="none" w:sz="0" w:space="0" w:color="auto"/>
        <w:right w:val="none" w:sz="0" w:space="0" w:color="auto"/>
      </w:divBdr>
    </w:div>
    <w:div w:id="1463421245">
      <w:bodyDiv w:val="1"/>
      <w:marLeft w:val="0"/>
      <w:marRight w:val="0"/>
      <w:marTop w:val="0"/>
      <w:marBottom w:val="0"/>
      <w:divBdr>
        <w:top w:val="none" w:sz="0" w:space="0" w:color="auto"/>
        <w:left w:val="none" w:sz="0" w:space="0" w:color="auto"/>
        <w:bottom w:val="none" w:sz="0" w:space="0" w:color="auto"/>
        <w:right w:val="none" w:sz="0" w:space="0" w:color="auto"/>
      </w:divBdr>
    </w:div>
    <w:div w:id="1491410586">
      <w:bodyDiv w:val="1"/>
      <w:marLeft w:val="0"/>
      <w:marRight w:val="0"/>
      <w:marTop w:val="0"/>
      <w:marBottom w:val="0"/>
      <w:divBdr>
        <w:top w:val="none" w:sz="0" w:space="0" w:color="auto"/>
        <w:left w:val="none" w:sz="0" w:space="0" w:color="auto"/>
        <w:bottom w:val="none" w:sz="0" w:space="0" w:color="auto"/>
        <w:right w:val="none" w:sz="0" w:space="0" w:color="auto"/>
      </w:divBdr>
    </w:div>
    <w:div w:id="1623876573">
      <w:bodyDiv w:val="1"/>
      <w:marLeft w:val="0"/>
      <w:marRight w:val="0"/>
      <w:marTop w:val="0"/>
      <w:marBottom w:val="0"/>
      <w:divBdr>
        <w:top w:val="none" w:sz="0" w:space="0" w:color="auto"/>
        <w:left w:val="none" w:sz="0" w:space="0" w:color="auto"/>
        <w:bottom w:val="none" w:sz="0" w:space="0" w:color="auto"/>
        <w:right w:val="none" w:sz="0" w:space="0" w:color="auto"/>
      </w:divBdr>
    </w:div>
    <w:div w:id="1630355752">
      <w:bodyDiv w:val="1"/>
      <w:marLeft w:val="0"/>
      <w:marRight w:val="0"/>
      <w:marTop w:val="0"/>
      <w:marBottom w:val="0"/>
      <w:divBdr>
        <w:top w:val="none" w:sz="0" w:space="0" w:color="auto"/>
        <w:left w:val="none" w:sz="0" w:space="0" w:color="auto"/>
        <w:bottom w:val="none" w:sz="0" w:space="0" w:color="auto"/>
        <w:right w:val="none" w:sz="0" w:space="0" w:color="auto"/>
      </w:divBdr>
    </w:div>
    <w:div w:id="1635215086">
      <w:bodyDiv w:val="1"/>
      <w:marLeft w:val="0"/>
      <w:marRight w:val="0"/>
      <w:marTop w:val="0"/>
      <w:marBottom w:val="0"/>
      <w:divBdr>
        <w:top w:val="none" w:sz="0" w:space="0" w:color="auto"/>
        <w:left w:val="none" w:sz="0" w:space="0" w:color="auto"/>
        <w:bottom w:val="none" w:sz="0" w:space="0" w:color="auto"/>
        <w:right w:val="none" w:sz="0" w:space="0" w:color="auto"/>
      </w:divBdr>
    </w:div>
    <w:div w:id="1787507554">
      <w:bodyDiv w:val="1"/>
      <w:marLeft w:val="0"/>
      <w:marRight w:val="0"/>
      <w:marTop w:val="0"/>
      <w:marBottom w:val="0"/>
      <w:divBdr>
        <w:top w:val="none" w:sz="0" w:space="0" w:color="auto"/>
        <w:left w:val="none" w:sz="0" w:space="0" w:color="auto"/>
        <w:bottom w:val="none" w:sz="0" w:space="0" w:color="auto"/>
        <w:right w:val="none" w:sz="0" w:space="0" w:color="auto"/>
      </w:divBdr>
    </w:div>
    <w:div w:id="1828787822">
      <w:bodyDiv w:val="1"/>
      <w:marLeft w:val="0"/>
      <w:marRight w:val="0"/>
      <w:marTop w:val="0"/>
      <w:marBottom w:val="0"/>
      <w:divBdr>
        <w:top w:val="none" w:sz="0" w:space="0" w:color="auto"/>
        <w:left w:val="none" w:sz="0" w:space="0" w:color="auto"/>
        <w:bottom w:val="none" w:sz="0" w:space="0" w:color="auto"/>
        <w:right w:val="none" w:sz="0" w:space="0" w:color="auto"/>
      </w:divBdr>
    </w:div>
    <w:div w:id="1837913547">
      <w:bodyDiv w:val="1"/>
      <w:marLeft w:val="0"/>
      <w:marRight w:val="0"/>
      <w:marTop w:val="0"/>
      <w:marBottom w:val="0"/>
      <w:divBdr>
        <w:top w:val="none" w:sz="0" w:space="0" w:color="auto"/>
        <w:left w:val="none" w:sz="0" w:space="0" w:color="auto"/>
        <w:bottom w:val="none" w:sz="0" w:space="0" w:color="auto"/>
        <w:right w:val="none" w:sz="0" w:space="0" w:color="auto"/>
      </w:divBdr>
    </w:div>
    <w:div w:id="1929734426">
      <w:bodyDiv w:val="1"/>
      <w:marLeft w:val="0"/>
      <w:marRight w:val="0"/>
      <w:marTop w:val="0"/>
      <w:marBottom w:val="0"/>
      <w:divBdr>
        <w:top w:val="none" w:sz="0" w:space="0" w:color="auto"/>
        <w:left w:val="none" w:sz="0" w:space="0" w:color="auto"/>
        <w:bottom w:val="none" w:sz="0" w:space="0" w:color="auto"/>
        <w:right w:val="none" w:sz="0" w:space="0" w:color="auto"/>
      </w:divBdr>
    </w:div>
    <w:div w:id="1930190460">
      <w:bodyDiv w:val="1"/>
      <w:marLeft w:val="0"/>
      <w:marRight w:val="0"/>
      <w:marTop w:val="0"/>
      <w:marBottom w:val="0"/>
      <w:divBdr>
        <w:top w:val="none" w:sz="0" w:space="0" w:color="auto"/>
        <w:left w:val="none" w:sz="0" w:space="0" w:color="auto"/>
        <w:bottom w:val="none" w:sz="0" w:space="0" w:color="auto"/>
        <w:right w:val="none" w:sz="0" w:space="0" w:color="auto"/>
      </w:divBdr>
    </w:div>
    <w:div w:id="1961840802">
      <w:bodyDiv w:val="1"/>
      <w:marLeft w:val="0"/>
      <w:marRight w:val="0"/>
      <w:marTop w:val="0"/>
      <w:marBottom w:val="0"/>
      <w:divBdr>
        <w:top w:val="none" w:sz="0" w:space="0" w:color="auto"/>
        <w:left w:val="none" w:sz="0" w:space="0" w:color="auto"/>
        <w:bottom w:val="none" w:sz="0" w:space="0" w:color="auto"/>
        <w:right w:val="none" w:sz="0" w:space="0" w:color="auto"/>
      </w:divBdr>
    </w:div>
    <w:div w:id="2008433366">
      <w:bodyDiv w:val="1"/>
      <w:marLeft w:val="0"/>
      <w:marRight w:val="0"/>
      <w:marTop w:val="0"/>
      <w:marBottom w:val="0"/>
      <w:divBdr>
        <w:top w:val="none" w:sz="0" w:space="0" w:color="auto"/>
        <w:left w:val="none" w:sz="0" w:space="0" w:color="auto"/>
        <w:bottom w:val="none" w:sz="0" w:space="0" w:color="auto"/>
        <w:right w:val="none" w:sz="0" w:space="0" w:color="auto"/>
      </w:divBdr>
    </w:div>
    <w:div w:id="2013798816">
      <w:bodyDiv w:val="1"/>
      <w:marLeft w:val="0"/>
      <w:marRight w:val="0"/>
      <w:marTop w:val="0"/>
      <w:marBottom w:val="0"/>
      <w:divBdr>
        <w:top w:val="none" w:sz="0" w:space="0" w:color="auto"/>
        <w:left w:val="none" w:sz="0" w:space="0" w:color="auto"/>
        <w:bottom w:val="none" w:sz="0" w:space="0" w:color="auto"/>
        <w:right w:val="none" w:sz="0" w:space="0" w:color="auto"/>
      </w:divBdr>
    </w:div>
    <w:div w:id="2015834811">
      <w:bodyDiv w:val="1"/>
      <w:marLeft w:val="0"/>
      <w:marRight w:val="0"/>
      <w:marTop w:val="0"/>
      <w:marBottom w:val="0"/>
      <w:divBdr>
        <w:top w:val="none" w:sz="0" w:space="0" w:color="auto"/>
        <w:left w:val="none" w:sz="0" w:space="0" w:color="auto"/>
        <w:bottom w:val="none" w:sz="0" w:space="0" w:color="auto"/>
        <w:right w:val="none" w:sz="0" w:space="0" w:color="auto"/>
      </w:divBdr>
    </w:div>
    <w:div w:id="2021927053">
      <w:bodyDiv w:val="1"/>
      <w:marLeft w:val="0"/>
      <w:marRight w:val="0"/>
      <w:marTop w:val="0"/>
      <w:marBottom w:val="0"/>
      <w:divBdr>
        <w:top w:val="none" w:sz="0" w:space="0" w:color="auto"/>
        <w:left w:val="none" w:sz="0" w:space="0" w:color="auto"/>
        <w:bottom w:val="none" w:sz="0" w:space="0" w:color="auto"/>
        <w:right w:val="none" w:sz="0" w:space="0" w:color="auto"/>
      </w:divBdr>
    </w:div>
    <w:div w:id="2082288194">
      <w:bodyDiv w:val="1"/>
      <w:marLeft w:val="0"/>
      <w:marRight w:val="0"/>
      <w:marTop w:val="0"/>
      <w:marBottom w:val="0"/>
      <w:divBdr>
        <w:top w:val="none" w:sz="0" w:space="0" w:color="auto"/>
        <w:left w:val="none" w:sz="0" w:space="0" w:color="auto"/>
        <w:bottom w:val="none" w:sz="0" w:space="0" w:color="auto"/>
        <w:right w:val="none" w:sz="0" w:space="0" w:color="auto"/>
      </w:divBdr>
    </w:div>
    <w:div w:id="20914670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footer" Target="footer1.xml"/><Relationship Id="rId26" Type="http://schemas.openxmlformats.org/officeDocument/2006/relationships/image" Target="media/image10.png"/><Relationship Id="rId39" Type="http://schemas.openxmlformats.org/officeDocument/2006/relationships/hyperlink" Target="http://www.povertytools.org/" TargetMode="External"/><Relationship Id="rId21" Type="http://schemas.openxmlformats.org/officeDocument/2006/relationships/footer" Target="footer3.xml"/><Relationship Id="rId34" Type="http://schemas.openxmlformats.org/officeDocument/2006/relationships/header" Target="header8.xml"/><Relationship Id="rId42" Type="http://schemas.openxmlformats.org/officeDocument/2006/relationships/header" Target="header12.xml"/><Relationship Id="rId47" Type="http://schemas.openxmlformats.org/officeDocument/2006/relationships/header" Target="header15.xml"/><Relationship Id="rId50" Type="http://schemas.openxmlformats.org/officeDocument/2006/relationships/hyperlink" Target="http://intranet.unpri.org/resources/files/2012_12_21_Proposal_of_a_Set_of_Reasonable_Financial_Covenants_and_Social_Representations_for_Debt_Funding.pdf" TargetMode="External"/><Relationship Id="rId55" Type="http://schemas.openxmlformats.org/officeDocument/2006/relationships/header" Target="header18.xml"/><Relationship Id="rId63" Type="http://schemas.openxmlformats.org/officeDocument/2006/relationships/header" Target="header22.xml"/><Relationship Id="rId68" Type="http://schemas.openxmlformats.org/officeDocument/2006/relationships/hyperlink" Target="http://www.unpri.org/wp-content/uploads/2012-11Reponsibleinvestmentinitiativesaccompanyingbriefing.pdf" TargetMode="External"/><Relationship Id="rId76"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www.themix.org/social-performance/Indicators" TargetMode="External"/><Relationship Id="rId2" Type="http://schemas.openxmlformats.org/officeDocument/2006/relationships/customXml" Target="../customXml/item2.xml"/><Relationship Id="rId16" Type="http://schemas.openxmlformats.org/officeDocument/2006/relationships/header" Target="header1.xml"/><Relationship Id="rId29" Type="http://schemas.openxmlformats.org/officeDocument/2006/relationships/header" Target="header5.xml"/><Relationship Id="rId11" Type="http://schemas.openxmlformats.org/officeDocument/2006/relationships/image" Target="media/image1.jpeg"/><Relationship Id="rId24" Type="http://schemas.openxmlformats.org/officeDocument/2006/relationships/image" Target="media/image8.png"/><Relationship Id="rId32" Type="http://schemas.openxmlformats.org/officeDocument/2006/relationships/header" Target="header7.xml"/><Relationship Id="rId37" Type="http://schemas.openxmlformats.org/officeDocument/2006/relationships/header" Target="header10.xml"/><Relationship Id="rId40" Type="http://schemas.openxmlformats.org/officeDocument/2006/relationships/hyperlink" Target="http://www.povertytools.org/" TargetMode="External"/><Relationship Id="rId45" Type="http://schemas.openxmlformats.org/officeDocument/2006/relationships/hyperlink" Target="http://smartcampaign.org/certification" TargetMode="External"/><Relationship Id="rId53" Type="http://schemas.openxmlformats.org/officeDocument/2006/relationships/hyperlink" Target="http://www.sptf.info/spmstandards/universal-standards" TargetMode="External"/><Relationship Id="rId58" Type="http://schemas.openxmlformats.org/officeDocument/2006/relationships/footer" Target="footer9.xml"/><Relationship Id="rId66" Type="http://schemas.openxmlformats.org/officeDocument/2006/relationships/hyperlink" Target="http://www.unpri.org/wp-content/uploads/2012-11Reponsibleinvestmentinitiativesaccompanyingbriefing.pdf" TargetMode="External"/><Relationship Id="rId74" Type="http://schemas.openxmlformats.org/officeDocument/2006/relationships/header" Target="header24.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image" Target="media/image7.png"/><Relationship Id="rId28" Type="http://schemas.openxmlformats.org/officeDocument/2006/relationships/footer" Target="footer4.xml"/><Relationship Id="rId36" Type="http://schemas.openxmlformats.org/officeDocument/2006/relationships/image" Target="media/image12.wmf"/><Relationship Id="rId49" Type="http://schemas.openxmlformats.org/officeDocument/2006/relationships/header" Target="header17.xml"/><Relationship Id="rId57" Type="http://schemas.openxmlformats.org/officeDocument/2006/relationships/header" Target="header19.xml"/><Relationship Id="rId61" Type="http://schemas.openxmlformats.org/officeDocument/2006/relationships/header" Target="header20.xml"/><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header" Target="header6.xml"/><Relationship Id="rId44" Type="http://schemas.openxmlformats.org/officeDocument/2006/relationships/hyperlink" Target="http://www.smartcampaign.org/" TargetMode="External"/><Relationship Id="rId52" Type="http://schemas.openxmlformats.org/officeDocument/2006/relationships/footer" Target="footer7.xml"/><Relationship Id="rId60" Type="http://schemas.openxmlformats.org/officeDocument/2006/relationships/hyperlink" Target="http://iris.thegiin.org/" TargetMode="External"/><Relationship Id="rId65" Type="http://schemas.openxmlformats.org/officeDocument/2006/relationships/hyperlink" Target="http://www.unpri.org/wp-content/uploads/RIinitiativesinmicrofinance.pdf" TargetMode="External"/><Relationship Id="rId73" Type="http://schemas.openxmlformats.org/officeDocument/2006/relationships/hyperlink" Target="http://sptf.info/spstandards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6.png"/><Relationship Id="rId27" Type="http://schemas.openxmlformats.org/officeDocument/2006/relationships/header" Target="header4.xml"/><Relationship Id="rId30" Type="http://schemas.openxmlformats.org/officeDocument/2006/relationships/footer" Target="footer5.xml"/><Relationship Id="rId35" Type="http://schemas.openxmlformats.org/officeDocument/2006/relationships/header" Target="header9.xml"/><Relationship Id="rId43" Type="http://schemas.openxmlformats.org/officeDocument/2006/relationships/header" Target="header13.xml"/><Relationship Id="rId48" Type="http://schemas.openxmlformats.org/officeDocument/2006/relationships/header" Target="header16.xml"/><Relationship Id="rId56" Type="http://schemas.openxmlformats.org/officeDocument/2006/relationships/footer" Target="footer8.xml"/><Relationship Id="rId64" Type="http://schemas.openxmlformats.org/officeDocument/2006/relationships/header" Target="header23.xml"/><Relationship Id="rId69" Type="http://schemas.openxmlformats.org/officeDocument/2006/relationships/hyperlink" Target="http://www.mixmarket.org/" TargetMode="External"/><Relationship Id="rId77"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footer" Target="footer6.xml"/><Relationship Id="rId72" Type="http://schemas.openxmlformats.org/officeDocument/2006/relationships/hyperlink" Target="http://www.mftransparency.org/"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eader" Target="header2.xml"/><Relationship Id="rId25" Type="http://schemas.openxmlformats.org/officeDocument/2006/relationships/image" Target="media/image9.png"/><Relationship Id="rId33" Type="http://schemas.openxmlformats.org/officeDocument/2006/relationships/hyperlink" Target="http://www.sptf.info/hp-what-is-sp." TargetMode="External"/><Relationship Id="rId38" Type="http://schemas.openxmlformats.org/officeDocument/2006/relationships/header" Target="header11.xml"/><Relationship Id="rId46" Type="http://schemas.openxmlformats.org/officeDocument/2006/relationships/header" Target="header14.xml"/><Relationship Id="rId59" Type="http://schemas.openxmlformats.org/officeDocument/2006/relationships/hyperlink" Target="http://www.cgap.org/gm/document-1.9.47636/CG_MIV_Rev.pdf" TargetMode="External"/><Relationship Id="rId67" Type="http://schemas.openxmlformats.org/officeDocument/2006/relationships/hyperlink" Target="http://www.unpri.org/wp-content/uploads/RIinitiativesinmicrofinance.pdf" TargetMode="External"/><Relationship Id="rId20" Type="http://schemas.openxmlformats.org/officeDocument/2006/relationships/header" Target="header3.xml"/><Relationship Id="rId41" Type="http://schemas.openxmlformats.org/officeDocument/2006/relationships/hyperlink" Target="http://www.povertytools.org/" TargetMode="External"/><Relationship Id="rId54" Type="http://schemas.openxmlformats.org/officeDocument/2006/relationships/hyperlink" Target="http://www.ratinginitiative.org/" TargetMode="External"/><Relationship Id="rId62" Type="http://schemas.openxmlformats.org/officeDocument/2006/relationships/header" Target="header21.xml"/><Relationship Id="rId70" Type="http://schemas.openxmlformats.org/officeDocument/2006/relationships/hyperlink" Target="http://www.mixmarket.org/contribute-data" TargetMode="External"/><Relationship Id="rId75" Type="http://schemas.openxmlformats.org/officeDocument/2006/relationships/header" Target="header25.xml"/><Relationship Id="rId1" Type="http://schemas.openxmlformats.org/officeDocument/2006/relationships/customXml" Target="../customXml/item1.xml"/><Relationship Id="rId6"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5.jpg"/><Relationship Id="rId1" Type="http://schemas.openxmlformats.org/officeDocument/2006/relationships/image" Target="media/image4.jpg"/><Relationship Id="rId4" Type="http://schemas.openxmlformats.org/officeDocument/2006/relationships/image" Target="media/image9.jpeg"/></Relationships>
</file>

<file path=word/_rels/footer4.xml.rels><?xml version="1.0" encoding="UTF-8" standalone="yes"?>
<Relationships xmlns="http://schemas.openxmlformats.org/package/2006/relationships"><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1" Type="http://schemas.openxmlformats.org/officeDocument/2006/relationships/image" Target="media/image11.png"/></Relationships>
</file>

<file path=word/_rels/footer6.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6" ma:contentTypeDescription="" ma:contentTypeScope="" ma:versionID="54d146549aabc848a90ac30241af867b">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e54ab5593db4f2c37949c1c05ad73774"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2:SharingHintHash"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A0E2A9-ED1F-48BE-AE75-45A1AF6C25F9}">
  <ds:schemaRefs>
    <ds:schemaRef ds:uri="http://schemas.microsoft.com/sharepoint/v3/contenttype/forms"/>
  </ds:schemaRefs>
</ds:datastoreItem>
</file>

<file path=customXml/itemProps2.xml><?xml version="1.0" encoding="utf-8"?>
<ds:datastoreItem xmlns:ds="http://schemas.openxmlformats.org/officeDocument/2006/customXml" ds:itemID="{CE28218B-75D3-4D2E-8CB1-D196B03AB9CC}">
  <ds:schemaRefs>
    <ds:schemaRef ds:uri="http://schemas.microsoft.com/office/2006/documentManagement/types"/>
    <ds:schemaRef ds:uri="http://schemas.microsoft.com/office/infopath/2007/PartnerControls"/>
    <ds:schemaRef ds:uri="d1f2cb5e-90ed-446c-b55a-c8efd3225fcc"/>
    <ds:schemaRef ds:uri="http://purl.org/dc/elements/1.1/"/>
    <ds:schemaRef ds:uri="http://schemas.microsoft.com/office/2006/metadata/properties"/>
    <ds:schemaRef ds:uri="http://purl.org/dc/terms/"/>
    <ds:schemaRef ds:uri="58f4f345-4ad1-474b-8443-5afef2d903e3"/>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DE4D951E-539E-439C-BF82-E54D2B4864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0CC960A-B048-45EA-9B20-CADEEC8F55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Template>
  <TotalTime>31</TotalTime>
  <Pages>57</Pages>
  <Words>10664</Words>
  <Characters>60791</Characters>
  <Application>Microsoft Office Word</Application>
  <DocSecurity>0</DocSecurity>
  <Lines>506</Lines>
  <Paragraphs>142</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71313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Jessie Yu</cp:lastModifiedBy>
  <cp:revision>7</cp:revision>
  <cp:lastPrinted>2014-10-02T13:32:00Z</cp:lastPrinted>
  <dcterms:created xsi:type="dcterms:W3CDTF">2015-11-30T14:55:00Z</dcterms:created>
  <dcterms:modified xsi:type="dcterms:W3CDTF">2015-12-09T17:23:00Z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